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136f289" w14:textId="136f28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345B8">
        <w:t>815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3624E0">
        <w:t>03</w:t>
      </w:r>
      <w:r w:rsidR="00452C19">
        <w:t>. listopada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0D3D7E" w:rsidRDefault="00361F1A">
      <w:pPr>
        <w:jc w:val="both"/>
      </w:pPr>
      <w:r>
        <w:t xml:space="preserve">I           Za dužnika </w:t>
      </w:r>
      <w:r w:rsidR="002345B8">
        <w:t>MANERA FORMA</w:t>
      </w:r>
      <w:r w:rsidR="00122AE7">
        <w:t xml:space="preserve"> </w:t>
      </w:r>
      <w:r w:rsidR="002345B8">
        <w:t>j.d.o.o., OIB 13418099884</w:t>
      </w:r>
      <w:r w:rsidR="00A55170">
        <w:t>, Zagreb, Radnička cesta 80 8</w:t>
      </w:r>
      <w:r w:rsidR="00303B70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A55170">
        <w:t>10.090,05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303B70">
        <w:t>03</w:t>
      </w:r>
      <w:r w:rsidR="009A138E">
        <w:t>. listopada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571" w:rsidP="00FF6571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</w:t>
      </w:r>
    </w:p>
    <w:p w:rsidR="00FF6571" w:rsidP="00FF6571" w:rsidRDefault="00FF6571">
      <w:r>
        <w:t xml:space="preserve">                                                                                                                            Goran Iskra, v.r. </w:t>
      </w:r>
    </w:p>
    <w:p w:rsidR="00FF6571" w:rsidP="00FF6571" w:rsidRDefault="00FF6571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FF6571" w:rsidP="00FF6571" w:rsidRDefault="00FF6571"/>
    <w:p w:rsidR="00FF6571" w:rsidP="00FF6571" w:rsidRDefault="00FF657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DC5D30" w:rsidP="00FF6571" w:rsidRDefault="00FF657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Danijela Jovanovska</w:t>
      </w:r>
    </w:p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03B70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55DEB"/>
    <w:rsid w:val="00361F1A"/>
    <w:rsid w:val="003624E0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749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St-815/2019</izvorni_sadrzaj>
    <derivirana_varijabla naziv="DomainObject.Predmet.OznakaBroj_1">St-815/2019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MANERA FORMA j.d.o.o. za trgovinu i usluge</izvorni_sadrzaj>
    <derivirana_varijabla naziv="DomainObject.Predmet.ProtustrankaFormated_1">  MANERA FORMA j.d.o.o. za trgovinu i usluge</derivirana_varijabla>
  </DomainObject.Predmet.ProtustrankaFormated>
  <DomainObject.Predmet.ProtustrankaFormatedOIB>
    <izvorni_sadrzaj>  MANERA FORMA j.d.o.o. za trgovinu i usluge, OIB 13418099884</izvorni_sadrzaj>
    <derivirana_varijabla naziv="DomainObject.Predmet.ProtustrankaFormatedOIB_1">  MANERA FORMA j.d.o.o. za trgovinu i usluge, OIB 13418099884</derivirana_varijabla>
  </DomainObject.Predmet.ProtustrankaFormatedOIB>
  <DomainObject.Predmet.ProtustrankaFormatedWithAdress>
    <izvorni_sadrzaj> MANERA FORMA j.d.o.o. za trgovinu i usluge, Radnička cesta 80/8, 10000 Zagreb</izvorni_sadrzaj>
    <derivirana_varijabla naziv="DomainObject.Predmet.ProtustrankaFormatedWithAdress_1"> MANERA FORMA j.d.o.o. za trgovinu i usluge, Radnička cesta 80/8, 10000 Zagreb</derivirana_varijabla>
  </DomainObject.Predmet.ProtustrankaFormatedWithAdress>
  <DomainObject.Predmet.ProtustrankaFormatedWithAdressOIB>
    <izvorni_sadrzaj> MANERA FORMA j.d.o.o. za trgovinu i usluge, OIB 13418099884, Radnička cesta 80/8, 10000 Zagreb</izvorni_sadrzaj>
    <derivirana_varijabla naziv="DomainObject.Predmet.ProtustrankaFormatedWithAdressOIB_1"> MANERA FORMA j.d.o.o. za trgovinu i usluge, OIB 13418099884, Radnička cesta 80/8, 10000 Zagreb</derivirana_varijabla>
  </DomainObject.Predmet.ProtustrankaFormatedWithAdressOIB>
  <DomainObject.Predmet.ProtustrankaWithAdress>
    <izvorni_sadrzaj>MANERA FORMA j.d.o.o. za trgovinu i usluge Radnička cesta 80/8, 10000 Zagreb</izvorni_sadrzaj>
    <derivirana_varijabla naziv="DomainObject.Predmet.ProtustrankaWithAdress_1">MANERA FORMA j.d.o.o. za trgovinu i usluge Radnička cesta 80/8, 10000 Zagreb</derivirana_varijabla>
  </DomainObject.Predmet.ProtustrankaWithAdress>
  <DomainObject.Predmet.ProtustrankaWithAdressOIB>
    <izvorni_sadrzaj>MANERA FORMA j.d.o.o. za trgovinu i usluge, OIB 13418099884, Radnička cesta 80/8, 10000 Zagreb</izvorni_sadrzaj>
    <derivirana_varijabla naziv="DomainObject.Predmet.ProtustrankaWithAdressOIB_1">MANERA FORMA j.d.o.o. za trgovinu i usluge, OIB 13418099884, Radnička cesta 80/8, 10000 Zagreb</derivirana_varijabla>
  </DomainObject.Predmet.ProtustrankaWithAdressOIB>
  <DomainObject.Predmet.ProtustrankaNazivFormated>
    <izvorni_sadrzaj>MANERA FORMA j.d.o.o. za trgovinu i usluge</izvorni_sadrzaj>
    <derivirana_varijabla naziv="DomainObject.Predmet.ProtustrankaNazivFormated_1">MANERA FORMA j.d.o.o. za trgovinu i usluge</derivirana_varijabla>
  </DomainObject.Predmet.ProtustrankaNazivFormated>
  <DomainObject.Predmet.ProtustrankaNazivFormatedOIB>
    <izvorni_sadrzaj>MANERA FORMA j.d.o.o. za trgovinu i usluge, OIB 13418099884</izvorni_sadrzaj>
    <derivirana_varijabla naziv="DomainObject.Predmet.ProtustrankaNazivFormatedOIB_1">MANERA FORMA j.d.o.o. za trgovinu i usluge, OIB 13418099884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MANERA FORMA j.d.o.o. za trgovinu i usluge</item>
    </izvorni_sadrzaj>
    <derivirana_varijabla naziv="DomainObject.Predmet.ProtuStrankaListFormated_1">
      <item>MANERA FORMA j.d.o.o. za trgovinu i usluge</item>
    </derivirana_varijabla>
  </DomainObject.Predmet.ProtuStrankaListFormated>
  <DomainObject.Predmet.ProtuStrankaListFormatedOIB>
    <izvorni_sadrzaj>
      <item>MANERA FORMA j.d.o.o. za trgovinu i usluge, OIB 13418099884</item>
    </izvorni_sadrzaj>
    <derivirana_varijabla naziv="DomainObject.Predmet.ProtuStrankaListFormatedOIB_1">
      <item>MANERA FORMA j.d.o.o. za trgovinu i usluge, OIB 13418099884</item>
    </derivirana_varijabla>
  </DomainObject.Predmet.ProtuStrankaListFormatedOIB>
  <DomainObject.Predmet.ProtuStrankaListFormatedWithAdress>
    <izvorni_sadrzaj>
      <item>MANERA FORMA j.d.o.o. za trgovinu i usluge, Radnička cesta 80/8, 10000 Zagreb</item>
    </izvorni_sadrzaj>
    <derivirana_varijabla naziv="DomainObject.Predmet.ProtuStrankaListFormatedWithAdress_1">
      <item>MANERA FORMA j.d.o.o. za trgovinu i usluge, Radnička cesta 80/8, 10000 Zagreb</item>
    </derivirana_varijabla>
  </DomainObject.Predmet.ProtuStrankaListFormatedWithAdress>
  <DomainObject.Predmet.ProtuStrankaListFormatedWithAdressOIB>
    <izvorni_sadrzaj>
      <item>MANERA FORMA j.d.o.o. za trgovinu i usluge, OIB 13418099884, Radnička cesta 80/8, 10000 Zagreb</item>
    </izvorni_sadrzaj>
    <derivirana_varijabla naziv="DomainObject.Predmet.ProtuStrankaListFormatedWithAdressOIB_1">
      <item>MANERA FORMA j.d.o.o. za trgovinu i usluge, OIB 13418099884, Radnička cesta 80/8, 10000 Zagreb</item>
    </derivirana_varijabla>
  </DomainObject.Predmet.ProtuStrankaListFormatedWithAdressOIB>
  <DomainObject.Predmet.ProtuStrankaListNazivFormated>
    <izvorni_sadrzaj>
      <item>MANERA FORMA j.d.o.o. za trgovinu i usluge</item>
    </izvorni_sadrzaj>
    <derivirana_varijabla naziv="DomainObject.Predmet.ProtuStrankaListNazivFormated_1">
      <item>MANERA FORMA j.d.o.o. za trgovinu i usluge</item>
    </derivirana_varijabla>
  </DomainObject.Predmet.ProtuStrankaListNazivFormated>
  <DomainObject.Predmet.ProtuStrankaListNazivFormatedOIB>
    <izvorni_sadrzaj>
      <item>MANERA FORMA j.d.o.o. za trgovinu i usluge, OIB 13418099884</item>
    </izvorni_sadrzaj>
    <derivirana_varijabla naziv="DomainObject.Predmet.ProtuStrankaListNazivFormatedOIB_1">
      <item>MANERA FORMA j.d.o.o. za trgovinu i usluge, OIB 13418099884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MANERA FORMA j.d.o.o. za trgovinu i usluge</izvorni_sadrzaj>
    <derivirana_varijabla naziv="DomainObject.Predmet.ProtustrankaIDrugi_1">MANERA FORMA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MANERA FORMA j.d.o.o. za trgovinu i usluge, OIB 13418099884, Radnička cesta 80/8, 10000 Zagreb</izvorni_sadrzaj>
    <derivirana_varijabla naziv="DomainObject.Predmet.ProtustrankaIDrugiAdressOIB_1">MANERA FORMA j.d.o.o. za trgovinu i usluge, OIB 13418099884,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MANERA FORMA j.d.o.o. za trgovinu i usluge</item>
    </izvorni_sadrzaj>
    <derivirana_varijabla naziv="DomainObject.Predmet.SudioniciListNaziv_1">
      <item>FINA Regionalni centar Zagreb</item>
      <item>MANERA FORMA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MANERA FORMA j.d.o.o. za trgovinu i usluge, OIB 13418099884, Radnička cesta 80/8,10000 Zagreb</item>
    </izvorni_sadrzaj>
    <derivirana_varijabla naziv="DomainObject.Predmet.SudioniciListAdressOIB_1">
      <item>FINA Regionalni centar Zagreb, OIB 85821130368, Trg svibanjskih žrtava 1995.1,10000 Zagreb</item>
      <item>MANERA FORMA j.d.o.o. za trgovinu i usluge, OIB 13418099884, Radnička cesta 80/8,10000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13418099884</item>
    </izvorni_sadrzaj>
    <derivirana_varijabla naziv="DomainObject.Predmet.SudioniciListNazivOIB_1">
      <item>, OIB 85821130368</item>
      <item>, OIB 13418099884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54A7D-8E55-470F-B0C6-A06BD1EC97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1337</properties:Characters>
  <properties:Lines>44</properties:Lines>
  <properties:Paragraphs>18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2019-10-02T12:53:00Z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2019-10-03T11:01:00Z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(st-815_19 oglas (3) 3.10.19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