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ca17" w14:paraId="b32ca17" w:rsidRDefault="00AE649C" w:rsidP="00201150" w:rsidR="00AE649C" w:rsidRPr="00201150">
      <w:pPr>
        <w:pStyle w:val="NormaleSPIS"/>
        <w:spacing w:after="0"/>
        <w15:collapsed w:val="false"/>
      </w:pPr>
    </w:p>
    <w:p w:rsidRDefault="00856B3C" w:rsidP="00201150" w:rsidR="00856B3C">
      <w:pPr>
        <w:pStyle w:val="NormaleSPIS"/>
        <w:spacing w:after="0"/>
      </w:pPr>
    </w:p>
    <w:p w:rsidRDefault="00AB4602" w:rsidP="00856B3C" w:rsidR="00AE649C">
      <w:pPr>
        <w:pStyle w:val="NormaleSPIS"/>
        <w:spacing w:after="0"/>
        <w:ind w:firstLine="0"/>
      </w:pPr>
      <w:r w:rsidRPr="00201150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6B3C">
        <w:t>REPUBLIKA HRVATSKA</w:t>
      </w:r>
    </w:p>
    <w:p w:rsidRDefault="000C3CA4" w:rsidP="00856B3C" w:rsidR="00856B3C">
      <w:pPr>
        <w:pStyle w:val="NormaleSPIS"/>
        <w:spacing w:after="0"/>
        <w:ind w:firstLine="0"/>
      </w:pPr>
      <w:r>
        <w:t>Trgovački sud u Varaždinu</w:t>
      </w:r>
    </w:p>
    <w:p w:rsidRDefault="000C3CA4" w:rsidP="00856B3C" w:rsidR="000C3CA4">
      <w:pPr>
        <w:pStyle w:val="NormaleSPIS"/>
        <w:spacing w:after="0"/>
        <w:ind w:firstLine="0"/>
      </w:pPr>
      <w:r>
        <w:t>Varaždin, Braće Radić br. 2.</w:t>
      </w:r>
    </w:p>
    <w:p w:rsidRDefault="000C3CA4" w:rsidP="00856B3C" w:rsidR="000C3CA4">
      <w:pPr>
        <w:pStyle w:val="NormaleSPIS"/>
        <w:spacing w:after="0"/>
        <w:ind w:firstLine="0"/>
      </w:pPr>
    </w:p>
    <w:p w:rsidRDefault="000C3CA4" w:rsidP="00856B3C" w:rsidR="000C3CA4" w:rsidRPr="00201150">
      <w:pPr>
        <w:pStyle w:val="NormaleSPIS"/>
        <w:spacing w:after="0"/>
        <w:ind w:firstLine="0"/>
      </w:pPr>
    </w:p>
    <w:p w:rsidRDefault="00201150" w:rsidP="00201150" w:rsidR="00201150" w:rsidRPr="00201150">
      <w:pPr>
        <w:pStyle w:val="FiksniRH"/>
        <w:spacing w:after="0" w:before="0"/>
        <w:jc w:val="center"/>
        <w:rPr>
          <w:b w:val="false"/>
        </w:rPr>
      </w:pPr>
      <w:r w:rsidRPr="00201150">
        <w:rPr>
          <w:b w:val="false"/>
        </w:rPr>
        <w:t>R E P U B L I K A     H R V A T S K A</w:t>
      </w:r>
    </w:p>
    <w:p w:rsidRDefault="00201150" w:rsidP="00201150" w:rsidR="00201150" w:rsidRPr="00201150">
      <w:pPr>
        <w:pStyle w:val="SudNaziv"/>
        <w:rPr>
          <w:b w:val="false"/>
        </w:rPr>
      </w:pPr>
    </w:p>
    <w:p w:rsidRDefault="00201150" w:rsidP="00201150" w:rsidR="00201150" w:rsidRPr="00201150">
      <w:pPr>
        <w:spacing w:after="0"/>
        <w:jc w:val="center"/>
      </w:pPr>
      <w:r w:rsidRPr="00201150">
        <w:t>R   J   E   Š   E   NJ   E</w:t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  <w:r w:rsidRPr="00201150">
        <w:tab/>
      </w:r>
      <w:r w:rsidRPr="00201150">
        <w:rPr>
          <w:rStyle w:val="Naglaeno"/>
          <w:b w:val="false"/>
        </w:rPr>
        <w:t xml:space="preserve">TRGOVAČKI SUD U VARAŽDINU, po sucu toga suda Hugu </w:t>
      </w:r>
      <w:proofErr w:type="spellStart"/>
      <w:r w:rsidRPr="00201150">
        <w:rPr>
          <w:rStyle w:val="Naglaeno"/>
          <w:b w:val="false"/>
        </w:rPr>
        <w:t>Wedemeyeru</w:t>
      </w:r>
      <w:proofErr w:type="spellEnd"/>
      <w:r w:rsidRPr="00201150">
        <w:rPr>
          <w:rStyle w:val="Naglaeno"/>
          <w:b w:val="false"/>
        </w:rPr>
        <w:t>, u stečajnom predmetu povodom prijedloga predlagatelja FINANCIJSKA AGENCIJA,  Regionalni centar Zagreb,</w:t>
      </w:r>
      <w:r>
        <w:rPr>
          <w:rStyle w:val="Naglaeno"/>
          <w:b w:val="false"/>
        </w:rPr>
        <w:t xml:space="preserve"> Podružnica Varaždin, iz Varaždina, A. Cesarca br. 2</w:t>
      </w:r>
      <w:r w:rsidRPr="00201150">
        <w:rPr>
          <w:rStyle w:val="Naglaeno"/>
          <w:b w:val="false"/>
        </w:rPr>
        <w:t>, radi otvaranja stečajnog postupka nad dužnikom</w:t>
      </w:r>
      <w:r>
        <w:rPr>
          <w:rStyle w:val="Naglaeno"/>
          <w:b w:val="false"/>
        </w:rPr>
        <w:t xml:space="preserve"> BRIDA j.d.o.o. za trgovinu i usluge, OIB: 19250417843, MBS: 070105533, iz Križevaca, Ulica kralja Tomislava br. 10,</w:t>
      </w:r>
      <w:r w:rsidRPr="00201150">
        <w:t xml:space="preserve"> izvan r</w:t>
      </w:r>
      <w:r>
        <w:t>očišta 19. travnja 2017.</w:t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center"/>
      </w:pPr>
      <w:r w:rsidRPr="00201150">
        <w:t>r  i  j  e  š  i  o       j  e</w:t>
      </w:r>
    </w:p>
    <w:p w:rsidRDefault="00201150" w:rsidP="00201150" w:rsidR="00201150" w:rsidRPr="00201150">
      <w:pPr>
        <w:spacing w:after="0"/>
        <w:jc w:val="center"/>
      </w:pPr>
    </w:p>
    <w:p w:rsidRDefault="00201150" w:rsidP="00201150" w:rsidR="00201150" w:rsidRPr="00201150">
      <w:pPr>
        <w:spacing w:after="0"/>
        <w:ind w:firstLine="708"/>
        <w:jc w:val="both"/>
      </w:pPr>
      <w:r w:rsidRPr="00201150">
        <w:t>I/ Pozivaju se sve osobe koje imaju pravni interes da se provede stečajni postupak nad dužnikom</w:t>
      </w:r>
      <w:r w:rsidR="00D77E62">
        <w:rPr>
          <w:rStyle w:val="Naglaeno"/>
          <w:b w:val="false"/>
        </w:rPr>
        <w:t xml:space="preserve"> </w:t>
      </w:r>
      <w:r w:rsidR="00D77E62">
        <w:rPr>
          <w:rStyle w:val="Naglaeno"/>
          <w:b w:val="false"/>
        </w:rPr>
        <w:t>BRIDA j.d.o.o. za trgovinu i usluge, OIB: 19250417843, MBS: 070105533, iz Križevaca, Ulica kralja Tomislava br. 10</w:t>
      </w:r>
      <w:r w:rsidRPr="00201150">
        <w:t>, unatoč utvrđenoj nedostatnosti stečajne mase, da uplate predujam koji je dostatan za pokriće troškova kako prethodnog, tako i otvorenog stečajnog postupka.</w:t>
      </w:r>
    </w:p>
    <w:p w:rsidRDefault="00201150" w:rsidP="00201150" w:rsidR="00201150" w:rsidRPr="00201150">
      <w:pPr>
        <w:spacing w:after="0"/>
        <w:ind w:firstLine="708"/>
        <w:jc w:val="both"/>
      </w:pPr>
    </w:p>
    <w:p w:rsidRDefault="00201150" w:rsidP="00201150" w:rsidR="00201150" w:rsidRPr="00201150">
      <w:pPr>
        <w:spacing w:after="0"/>
        <w:ind w:firstLine="708"/>
        <w:jc w:val="both"/>
      </w:pPr>
      <w:r w:rsidRPr="00201150">
        <w:t>II/  Predujam u iznosu od 10.000,00 kuna uplaćuje se na žiro-račun Trgovačkog suda u Varaždinu broj : HR40 2390 0011 3000 0275 4 otvoren kod Hrvatske poštanske banke</w:t>
      </w:r>
      <w:r>
        <w:t xml:space="preserve"> d.d., pozivom na broj spisa 409-16</w:t>
      </w:r>
      <w:r w:rsidRPr="00201150">
        <w:t>. – u koloni svrha uplate, a najkasnije u roku od 15 dana, računajući od osmog dana od dana objave rješenja na e-oglasnoj ploči ovoga suda, s time da se nakon uplate u spis priloži dokaz – virmanska uplatnica.</w:t>
      </w:r>
    </w:p>
    <w:p w:rsidRDefault="00201150" w:rsidP="00201150" w:rsidR="00201150" w:rsidRPr="00201150">
      <w:pPr>
        <w:spacing w:after="0"/>
        <w:ind w:firstLine="708"/>
        <w:jc w:val="both"/>
      </w:pPr>
    </w:p>
    <w:p w:rsidRDefault="00201150" w:rsidP="00201150" w:rsidR="00201150" w:rsidRPr="00201150">
      <w:pPr>
        <w:spacing w:after="0"/>
        <w:ind w:firstLine="708"/>
        <w:jc w:val="both"/>
      </w:pPr>
      <w:r w:rsidRPr="00201150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D77E62">
        <w:rPr>
          <w:rStyle w:val="Naglaeno"/>
          <w:b w:val="false"/>
        </w:rPr>
        <w:t xml:space="preserve"> </w:t>
      </w:r>
      <w:r w:rsidR="00D77E62">
        <w:rPr>
          <w:rStyle w:val="Naglaeno"/>
          <w:b w:val="false"/>
        </w:rPr>
        <w:t>BRIDA j.d.o.o. za trgovinu i usluge, OIB: 19250417843, MBS: 070105533, iz Križevaca, Ulica kralja Tomislava br. 10</w:t>
      </w:r>
      <w:r w:rsidRPr="00201150">
        <w:t>.</w:t>
      </w:r>
    </w:p>
    <w:p w:rsidRDefault="00201150" w:rsidP="00201150" w:rsidR="00201150" w:rsidRPr="00201150">
      <w:pPr>
        <w:spacing w:after="0"/>
        <w:ind w:firstLine="708"/>
        <w:jc w:val="both"/>
      </w:pPr>
    </w:p>
    <w:p w:rsidRDefault="00201150" w:rsidP="00201150" w:rsidR="00201150" w:rsidRPr="00201150">
      <w:pPr>
        <w:spacing w:after="0"/>
        <w:jc w:val="both"/>
      </w:pPr>
      <w:r w:rsidRPr="00201150">
        <w:t xml:space="preserve">        </w:t>
      </w:r>
      <w:r w:rsidRPr="00201150">
        <w:tab/>
        <w:t>IV/ Ako se uplati navedeni iznos predujma u određenom roku iz točke II ovog rješenja, stečajni sudac će otvoriti i provesti stečajni postupak nad dužnikom</w:t>
      </w:r>
      <w:r w:rsidR="00D77E62">
        <w:rPr>
          <w:rStyle w:val="Naglaeno"/>
          <w:b w:val="false"/>
        </w:rPr>
        <w:t xml:space="preserve"> </w:t>
      </w:r>
      <w:r w:rsidR="00D77E62">
        <w:rPr>
          <w:rStyle w:val="Naglaeno"/>
          <w:b w:val="false"/>
        </w:rPr>
        <w:t>BRIDA j.d.o.o. za trgovinu i usluge, OIB: 19250417843, MBS: 070105533, iz Križevaca, Ulica kralja Tomislava br. 10</w:t>
      </w:r>
      <w:r w:rsidRPr="00201150">
        <w:t>.</w:t>
      </w:r>
    </w:p>
    <w:p w:rsidRDefault="00201150" w:rsidP="00201150" w:rsidR="00201150" w:rsidRPr="00201150">
      <w:pPr>
        <w:spacing w:after="0"/>
        <w:jc w:val="center"/>
      </w:pPr>
    </w:p>
    <w:p w:rsidRDefault="00201150" w:rsidP="00201150" w:rsidR="00201150" w:rsidRPr="00201150">
      <w:pPr>
        <w:spacing w:after="0"/>
        <w:jc w:val="center"/>
      </w:pPr>
      <w:r w:rsidRPr="00201150">
        <w:t>Obrazloženje</w:t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>
      <w:pPr>
        <w:spacing w:after="0"/>
        <w:jc w:val="both"/>
        <w:rPr>
          <w:rStyle w:val="Naglaeno"/>
          <w:b w:val="false"/>
        </w:rPr>
      </w:pPr>
      <w:r w:rsidRPr="00201150">
        <w:tab/>
        <w:t>Predlagatelj Financijska agencija podnio je ov</w:t>
      </w:r>
      <w:r w:rsidR="00D77E62">
        <w:t xml:space="preserve">ome sudu 1. ožujka 2016. </w:t>
      </w:r>
      <w:r w:rsidRPr="00201150">
        <w:t>prijedlog za otvaranje stečajnog postupka nad dužnikom</w:t>
      </w:r>
      <w:r w:rsidR="00D77E62">
        <w:t xml:space="preserve"> </w:t>
      </w:r>
      <w:r w:rsidR="00D77E62">
        <w:rPr>
          <w:rStyle w:val="Naglaeno"/>
          <w:b w:val="false"/>
        </w:rPr>
        <w:t xml:space="preserve">BRIDA j.d.o.o. za trgovinu i usluge, OIB: </w:t>
      </w:r>
      <w:r w:rsidR="00D77E62">
        <w:rPr>
          <w:rStyle w:val="Naglaeno"/>
          <w:b w:val="false"/>
        </w:rPr>
        <w:lastRenderedPageBreak/>
        <w:t>19250417843, MBS: 070105533, iz Križevaca, Ulica kralja Tomislava br. 10</w:t>
      </w:r>
      <w:r w:rsidRPr="00201150">
        <w:rPr>
          <w:rStyle w:val="Naglaeno"/>
          <w:b w:val="false"/>
        </w:rPr>
        <w:t>, pa je zbog navedenog ovaj sud rješe</w:t>
      </w:r>
      <w:r w:rsidR="00D77E62">
        <w:rPr>
          <w:rStyle w:val="Naglaeno"/>
          <w:b w:val="false"/>
        </w:rPr>
        <w:t>njem poslovni broj 6 St-409/16-4 od 5. listopada</w:t>
      </w:r>
      <w:r w:rsidRPr="00201150">
        <w:rPr>
          <w:rStyle w:val="Naglaeno"/>
          <w:b w:val="false"/>
        </w:rPr>
        <w:t xml:space="preserve"> 2016. pokrenuo  prethodni postupak radi utvrđivanja uvjeta za otvaranje stečajnog postupka, te je ujedno, između ostalog, odredio i ročište radi izjašnjenja o tom prijedlogu.</w:t>
      </w:r>
    </w:p>
    <w:p w:rsidRDefault="00AE50A5" w:rsidP="00201150" w:rsidR="00AE50A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Direktor društva dužnika nije pristupio na navedeno ročište iz razloga što se isti nalazi na radu u Republici Njemačkoj, međutim, isti je 20. ožujka 2017. u spis dostavio izjavu o imovini društva u kojoj je navedeno da društvo nema u vlasništvu nikakve imovine.</w:t>
      </w:r>
    </w:p>
    <w:p w:rsidRDefault="00AE50A5" w:rsidP="00AE50A5" w:rsidR="00201150" w:rsidRPr="002011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uvidom u predmetnu izjavu utvrdio da društvo nije vlasnik niti pokretne, a niti nepokretne imovine.</w:t>
      </w:r>
    </w:p>
    <w:p w:rsidRDefault="00201150" w:rsidP="00201150" w:rsidR="00201150" w:rsidRPr="00201150">
      <w:pPr>
        <w:spacing w:after="0"/>
        <w:jc w:val="both"/>
        <w:rPr>
          <w:rStyle w:val="Naglaeno"/>
          <w:b w:val="false"/>
        </w:rPr>
      </w:pPr>
      <w:r w:rsidRPr="00201150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17700" w:rsidP="00201150" w:rsidR="00201150" w:rsidRPr="00201150">
      <w:pPr>
        <w:spacing w:after="0"/>
        <w:jc w:val="both"/>
      </w:pPr>
      <w:r>
        <w:rPr>
          <w:rStyle w:val="Naglaeno"/>
          <w:b w:val="false"/>
        </w:rPr>
        <w:tab/>
        <w:t xml:space="preserve">Zbog </w:t>
      </w:r>
      <w:r w:rsidR="00201150" w:rsidRPr="00201150">
        <w:rPr>
          <w:rStyle w:val="Naglaeno"/>
          <w:b w:val="false"/>
        </w:rPr>
        <w:t xml:space="preserve">svega iznijetog, a budući da je sud </w:t>
      </w:r>
      <w:r>
        <w:rPr>
          <w:rStyle w:val="Naglaeno"/>
          <w:b w:val="false"/>
        </w:rPr>
        <w:t xml:space="preserve">uvidom u navedenu izjavu o imovini društva dužnika utvrdio </w:t>
      </w:r>
      <w:r w:rsidR="00201150" w:rsidRPr="00201150">
        <w:rPr>
          <w:rStyle w:val="Naglaeno"/>
          <w:b w:val="false"/>
        </w:rPr>
        <w:t>da imovina dužnika koja bi ušla u stečajnu masu nije dovoljna ni za namirenje troškova stečajnoga postupka, valjalo je temeljem citirane odredbe čl. 132. st. 1. i st. 2. SZ-a, odlučiti kao u izreci ovog rješenja.</w:t>
      </w:r>
    </w:p>
    <w:p w:rsidRDefault="00201150" w:rsidP="00201150" w:rsidR="00201150" w:rsidRPr="00201150">
      <w:pPr>
        <w:spacing w:after="0"/>
        <w:jc w:val="both"/>
      </w:pPr>
      <w:r w:rsidRPr="00201150">
        <w:tab/>
      </w:r>
    </w:p>
    <w:p w:rsidRDefault="00201150" w:rsidP="00201150" w:rsidR="00201150" w:rsidRPr="00201150">
      <w:pPr>
        <w:spacing w:after="0"/>
        <w:jc w:val="center"/>
      </w:pPr>
      <w:r>
        <w:t>U Varaždinu, 19. travnja 2017.</w:t>
      </w:r>
    </w:p>
    <w:p w:rsidRDefault="00201150" w:rsidP="00201150" w:rsidR="00201150" w:rsidRPr="00201150">
      <w:pPr>
        <w:spacing w:after="0"/>
        <w:jc w:val="center"/>
      </w:pPr>
    </w:p>
    <w:p w:rsidRDefault="00201150" w:rsidP="00201150" w:rsidR="00201150" w:rsidRPr="00201150">
      <w:pPr>
        <w:spacing w:after="0"/>
        <w:jc w:val="center"/>
      </w:pPr>
    </w:p>
    <w:p w:rsidRDefault="00CE1BC6" w:rsidP="00201150" w:rsidR="00201150" w:rsidRPr="002011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01150" w:rsidRPr="00201150">
        <w:t xml:space="preserve"> SUDAC :</w:t>
      </w:r>
    </w:p>
    <w:p w:rsidRDefault="00201150" w:rsidP="00201150" w:rsidR="00201150" w:rsidRPr="00201150">
      <w:pPr>
        <w:spacing w:after="0"/>
        <w:jc w:val="both"/>
      </w:pPr>
    </w:p>
    <w:p w:rsidRDefault="00CE1BC6" w:rsidP="00201150" w:rsidR="002011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01150" w:rsidRPr="00201150">
        <w:t xml:space="preserve"> Hugo </w:t>
      </w:r>
      <w:proofErr w:type="spellStart"/>
      <w:r w:rsidR="00201150" w:rsidRPr="00201150">
        <w:t>Wedemeyer</w:t>
      </w:r>
      <w:proofErr w:type="spellEnd"/>
      <w:r>
        <w:t>, v.r.</w:t>
      </w:r>
    </w:p>
    <w:p w:rsidRDefault="00CE1BC6" w:rsidP="00201150" w:rsidR="00CE1BC6">
      <w:pPr>
        <w:spacing w:after="0"/>
        <w:jc w:val="both"/>
      </w:pPr>
    </w:p>
    <w:p w:rsidRDefault="00CE1BC6" w:rsidP="00201150" w:rsidR="00CE1BC6" w:rsidRPr="002011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bookmarkStart w:name="_GoBack" w:id="0"/>
      <w:bookmarkEnd w:id="0"/>
    </w:p>
    <w:p w:rsidRDefault="00201150" w:rsidP="00201150" w:rsidR="00201150" w:rsidRPr="00201150">
      <w:pPr>
        <w:spacing w:after="0"/>
        <w:jc w:val="both"/>
      </w:pPr>
      <w:r w:rsidRPr="00201150">
        <w:tab/>
      </w:r>
      <w:r w:rsidRPr="00201150">
        <w:tab/>
      </w:r>
      <w:r w:rsidRPr="00201150">
        <w:tab/>
      </w:r>
      <w:r w:rsidRPr="00201150">
        <w:tab/>
      </w:r>
      <w:r w:rsidRPr="00201150">
        <w:tab/>
        <w:t xml:space="preserve"> </w:t>
      </w:r>
    </w:p>
    <w:p w:rsidRDefault="00201150" w:rsidP="00201150" w:rsidR="00201150" w:rsidRPr="00201150">
      <w:pPr>
        <w:spacing w:after="0"/>
        <w:jc w:val="both"/>
        <w:rPr>
          <w:u w:val="single"/>
        </w:rPr>
      </w:pPr>
      <w:r w:rsidRPr="00201150">
        <w:rPr>
          <w:u w:val="single"/>
        </w:rPr>
        <w:t>UPUTA   O   PRAVNOM   LIJEKU:</w:t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  <w:r w:rsidRPr="00201150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F46CAD" w:rsidP="00201150" w:rsidR="00F46CAD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  <w:r w:rsidRPr="00201150">
        <w:t>DNA :</w:t>
      </w:r>
    </w:p>
    <w:p w:rsidRDefault="00201150" w:rsidP="00201150" w:rsidR="00201150" w:rsidRPr="00201150">
      <w:pPr>
        <w:spacing w:after="0"/>
        <w:jc w:val="both"/>
      </w:pPr>
      <w:r w:rsidRPr="00201150">
        <w:t xml:space="preserve"> </w:t>
      </w:r>
    </w:p>
    <w:p w:rsidRDefault="00CE1BC6" w:rsidP="00201150" w:rsidR="00201150" w:rsidRPr="00201150">
      <w:pPr>
        <w:spacing w:after="0"/>
        <w:jc w:val="both"/>
      </w:pPr>
      <w:r>
        <w:t>e-O</w:t>
      </w:r>
      <w:r w:rsidR="00201150" w:rsidRPr="00201150">
        <w:t>glasna ploča ovoga suda (čl. 132. st. 3. SZ-a),</w:t>
      </w:r>
      <w:r w:rsidR="00201150" w:rsidRPr="00201150">
        <w:tab/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both"/>
      </w:pPr>
      <w:r w:rsidRPr="00201150">
        <w:t>Pisarnica - kal. pravomoćnosti – 15 dana,</w:t>
      </w:r>
    </w:p>
    <w:p w:rsidRDefault="00201150" w:rsidP="00201150" w:rsidR="00201150" w:rsidRPr="00201150">
      <w:pPr>
        <w:spacing w:after="0"/>
        <w:jc w:val="both"/>
      </w:pPr>
    </w:p>
    <w:p w:rsidRDefault="00201150" w:rsidP="00201150" w:rsidR="00201150" w:rsidRPr="00201150">
      <w:pPr>
        <w:spacing w:after="0"/>
        <w:jc w:val="center"/>
      </w:pPr>
      <w:r>
        <w:t>U Varaždinu, 19. travnja 2017.</w:t>
      </w:r>
    </w:p>
    <w:p w:rsidRDefault="00201150" w:rsidP="001D63A6" w:rsidR="00AE649C" w:rsidRPr="00201150">
      <w:pPr>
        <w:spacing w:after="0"/>
        <w:jc w:val="both"/>
      </w:pPr>
      <w:r w:rsidRPr="00201150">
        <w:tab/>
      </w:r>
      <w:r w:rsidRPr="00201150">
        <w:tab/>
      </w:r>
      <w:r w:rsidRPr="00201150">
        <w:tab/>
      </w:r>
      <w:r w:rsidRPr="00201150">
        <w:tab/>
      </w:r>
      <w:r w:rsidRPr="00201150">
        <w:tab/>
      </w:r>
      <w:r w:rsidRPr="00201150">
        <w:tab/>
      </w:r>
      <w:r w:rsidRPr="00201150">
        <w:tab/>
        <w:t xml:space="preserve">                                SUDAC :</w:t>
      </w:r>
    </w:p>
    <w:sectPr w:rsidSect="0032366B" w:rsidR="00AE649C" w:rsidRPr="0020115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CE9" w:rsidP="00537B78" w:rsidR="00BD1CE9">
      <w:r>
        <w:separator/>
      </w:r>
    </w:p>
  </w:endnote>
  <w:endnote w:id="0" w:type="continuationSeparator">
    <w:p w:rsidRDefault="00BD1CE9" w:rsidP="00537B78" w:rsidR="00BD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5453286"/>
      <w:docPartObj>
        <w:docPartGallery w:val="Page Numbers (Bottom of Page)"/>
        <w:docPartUnique/>
      </w:docPartObj>
    </w:sdtPr>
    <w:sdtContent>
      <w:p w:rsidRDefault="00201150" w:rsidR="002011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FB8">
          <w:t>2</w:t>
        </w:r>
        <w:r>
          <w:fldChar w:fldCharType="end"/>
        </w:r>
      </w:p>
    </w:sdtContent>
  </w:sdt>
  <w:p w:rsidRDefault="00201150" w:rsidR="002011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CE9" w:rsidP="00537B78" w:rsidR="00BD1CE9">
      <w:r>
        <w:separator/>
      </w:r>
    </w:p>
  </w:footnote>
  <w:footnote w:id="0" w:type="continuationSeparator">
    <w:p w:rsidRDefault="00BD1CE9" w:rsidP="00537B78" w:rsidR="00BD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150" w:rsidR="008333A9">
    <w:pPr>
      <w:pStyle w:val="Zaglavlje"/>
    </w:pPr>
    <w:r>
      <w:rPr>
        <w:rStyle w:val="PozadinaSvijetloCrvena"/>
        <w:shd w:fill="auto" w:color="auto" w:val="clear"/>
      </w:rPr>
      <w:t>POSL. BROJ : 6 St-409/16-22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CA4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3A6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150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700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2E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B3C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4FB8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0A5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CE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BC6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E6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A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66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St-409/2016-22</izvorni_sadrzaj>
    <derivirana_varijabla naziv="DomainObject.Oznaka_1">St-409/2016-22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BRIDA jednostavno društvo s ograničenom odgovornišću za trgovinu i usluge</izvorni_sadrzaj>
    <derivirana_varijabla naziv="DomainObject.Predmet.ProtustrankaFormated_1">  BRIDA jednostavno društvo s ograničenom odgovornišću za trgovinu i usluge</derivirana_varijabla>
  </DomainObject.Predmet.ProtustrankaFormated>
  <DomainObject.Predmet.ProtustrankaFormatedOIB>
    <izvorni_sadrzaj>  BRIDA jednostavno društvo s ograničenom odgovornišću za trgovinu i usluge, OIB 19250417843</izvorni_sadrzaj>
    <derivirana_varijabla naziv="DomainObject.Predmet.ProtustrankaFormatedOIB_1">  BRIDA jednostavno društvo s ograničenom odgovornišću za trgovinu i usluge, OIB 19250417843</derivirana_varijabla>
  </DomainObject.Predmet.ProtustrankaFormatedOIB>
  <DomainObject.Predmet.ProtustrankaFormatedWithAdress>
    <izvorni_sadrzaj> BRIDA jednostavno društvo s ograničenom odgovornišću za trgovinu i usluge, Ulica kralja Tomislava 10, 48260 Križevci</izvorni_sadrzaj>
    <derivirana_varijabla naziv="DomainObject.Predmet.ProtustrankaFormatedWithAdress_1"> BRIDA jednostavno društvo s ograničenom odgovornišću za trgovinu i usluge, Ulica kralja Tomislava 10, 48260 Križevci</derivirana_varijabla>
  </DomainObject.Predmet.ProtustrankaFormatedWithAdress>
  <DomainObject.Predmet.ProtustrankaFormatedWithAdressOIB>
    <izvorni_sadrzaj> BRIDA jednostavno društvo s ograničenom odgovornišću za trgovinu i usluge, OIB 19250417843, Ulica kralja Tomislava 10, 48260 Križevci</izvorni_sadrzaj>
    <derivirana_varijabla naziv="DomainObject.Predmet.ProtustrankaFormatedWithAdressOIB_1"> BRIDA jednostavno društvo s ograničenom odgovornišću za trgovinu i usluge, OIB 19250417843, Ulica kralja Tomislava 10, 48260 Križevci</derivirana_varijabla>
  </DomainObject.Predmet.ProtustrankaFormatedWithAdressOIB>
  <DomainObject.Predmet.ProtustrankaWithAdress>
    <izvorni_sadrzaj>BRIDA jednostavno društvo s ograničenom odgovornišću za trgovinu i usluge Ulica kralja Tomislava 10, 48260 Križevci</izvorni_sadrzaj>
    <derivirana_varijabla naziv="DomainObject.Predmet.ProtustrankaWithAdress_1">BRIDA jednostavno društvo s ograničenom odgovornišću za trgovinu i usluge Ulica kralja Tomislava 10, 48260 Križevci</derivirana_varijabla>
  </DomainObject.Predmet.ProtustrankaWithAdress>
  <DomainObject.Predmet.ProtustrankaWithAdressOIB>
    <izvorni_sadrzaj>BRIDA jednostavno društvo s ograničenom odgovornišću za trgovinu i usluge, OIB 19250417843, Ulica kralja Tomislava 10, 48260 Križevci</izvorni_sadrzaj>
    <derivirana_varijabla naziv="DomainObject.Predmet.ProtustrankaWithAdressOIB_1">BRIDA jednostavno društvo s ograničenom odgovornišću za trgovinu i usluge, OIB 19250417843, Ulica kralja Tomislava 10, 48260 Križevci</derivirana_varijabla>
  </DomainObject.Predmet.ProtustrankaWithAdressOIB>
  <DomainObject.Predmet.ProtustrankaNazivFormated>
    <izvorni_sadrzaj>BRIDA jednostavno društvo s ograničenom odgovornišću za trgovinu i usluge</izvorni_sadrzaj>
    <derivirana_varijabla naziv="DomainObject.Predmet.ProtustrankaNazivFormated_1">BRIDA jednostavno društvo s ograničenom odgovornišću za trgovinu i usluge</derivirana_varijabla>
  </DomainObject.Predmet.ProtustrankaNazivFormated>
  <DomainObject.Predmet.ProtustrankaNazivFormatedOIB>
    <izvorni_sadrzaj>BRIDA jednostavno društvo s ograničenom odgovornišću za trgovinu i usluge, OIB 19250417843</izvorni_sadrzaj>
    <derivirana_varijabla naziv="DomainObject.Predmet.ProtustrankaNazivFormatedOIB_1">BRIDA jednostavno društvo s ograničenom odgovornišću za trgovinu i usluge, OIB 19250417843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175283.01</izvorni_sadrzaj>
    <derivirana_varijabla naziv="DomainObject.Predmet.TrenutnaVrijednost_1">175283.01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BRIDA jednostavno društvo s ograničenom odgovornišću za trgovinu i usluge</item>
    </izvorni_sadrzaj>
    <derivirana_varijabla naziv="DomainObject.Predmet.ProtuStrankaListFormated_1">
      <item>BRIDA jednostavno društvo s ograničenom odgovornišću za trgovinu i usluge</item>
    </derivirana_varijabla>
  </DomainObject.Predmet.ProtuStrankaListFormated>
  <DomainObject.Predmet.ProtuStrankaListFormatedOIB>
    <izvorni_sadrzaj>
      <item>BRIDA jednostavno društvo s ograničenom odgovornišću za trgovinu i usluge, OIB 19250417843</item>
    </izvorni_sadrzaj>
    <derivirana_varijabla naziv="DomainObject.Predmet.ProtuStrankaListFormatedOIB_1">
      <item>BRIDA jednostavno društvo s ograničenom odgovornišću za trgovinu i usluge, OIB 19250417843</item>
    </derivirana_varijabla>
  </DomainObject.Predmet.ProtuStrankaListFormatedOIB>
  <DomainObject.Predmet.ProtuStrankaListFormatedWithAdress>
    <izvorni_sadrzaj>
      <item>BRIDA jednostavno društvo s ograničenom odgovornišću za trgovinu i usluge, Ulica kralja Tomislava 10, 48260 Križevci</item>
    </izvorni_sadrzaj>
    <derivirana_varijabla naziv="DomainObject.Predmet.ProtuStrankaListFormatedWithAdress_1">
      <item>BRIDA jednostavno društvo s ograničenom odgovornišću za trgovinu i usluge, Ulica kralja Tomislava 10, 48260 Križevci</item>
    </derivirana_varijabla>
  </DomainObject.Predmet.ProtuStrankaListFormatedWithAdress>
  <DomainObject.Predmet.ProtuStrankaListFormatedWithAdressOIB>
    <izvorni_sadrzaj>
      <item>BRIDA jednostavno društvo s ograničenom odgovornišću za trgovinu i usluge, OIB 19250417843, Ulica kralja Tomislava 10, 48260 Križevci</item>
    </izvorni_sadrzaj>
    <derivirana_varijabla naziv="DomainObject.Predmet.ProtuStrankaListFormatedWithAdressOIB_1">
      <item>BRIDA jednostavno društvo s ograničenom odgovornišću za trgovinu i usluge, OIB 19250417843, Ulica kralja Tomislava 10, 48260 Križevci</item>
    </derivirana_varijabla>
  </DomainObject.Predmet.ProtuStrankaListFormatedWithAdressOIB>
  <DomainObject.Predmet.ProtuStrankaListNazivFormated>
    <izvorni_sadrzaj>
      <item>BRIDA jednostavno društvo s ograničenom odgovornišću za trgovinu i usluge</item>
    </izvorni_sadrzaj>
    <derivirana_varijabla naziv="DomainObject.Predmet.ProtuStrankaListNazivFormated_1">
      <item>BRIDA jednostavno društvo s ograničenom odgovornišću za trgovinu i usluge</item>
    </derivirana_varijabla>
  </DomainObject.Predmet.ProtuStrankaListNazivFormated>
  <DomainObject.Predmet.ProtuStrankaListNazivFormatedOIB>
    <izvorni_sadrzaj>
      <item>BRIDA jednostavno društvo s ograničenom odgovornišću za trgovinu i usluge, OIB 19250417843</item>
    </izvorni_sadrzaj>
    <derivirana_varijabla naziv="DomainObject.Predmet.ProtuStrankaListNazivFormatedOIB_1">
      <item>BRIDA jednostavno društvo s ograničenom odgovornišću za trgovinu i usluge, OIB 19250417843</item>
    </derivirana_varijabla>
  </DomainObject.Predmet.ProtuStrankaListNazivFormatedOIB>
  <DomainObject.Predmet.OstaliListFormated>
    <izvorni_sadrzaj>
      <item>Sudski registar</item>
      <item>Biljana Balint</item>
    </izvorni_sadrzaj>
    <derivirana_varijabla naziv="DomainObject.Predmet.OstaliListFormated_1">
      <item>Sudski registar</item>
      <item>Biljana Balint</item>
    </derivirana_varijabla>
  </DomainObject.Predmet.OstaliListFormated>
  <DomainObject.Predmet.OstaliListFormatedOIB>
    <izvorni_sadrzaj>
      <item>Sudski registar</item>
      <item>Biljana Balint, OIB 34352974984</item>
    </izvorni_sadrzaj>
    <derivirana_varijabla naziv="DomainObject.Predmet.OstaliListFormatedOIB_1">
      <item>Sudski registar</item>
      <item>Biljana Balint, OIB 34352974984</item>
    </derivirana_varijabla>
  </DomainObject.Predmet.OstaliListFormatedOIB>
  <DomainObject.Predmet.OstaliListFormatedWithAdress>
    <izvorni_sadrzaj>
      <item>Sudski registar</item>
      <item>Biljana Balint, Ulica Kralja Tomislava 10, 48260 Križevci</item>
    </izvorni_sadrzaj>
    <derivirana_varijabla naziv="DomainObject.Predmet.OstaliListFormatedWithAdress_1">
      <item>Sudski registar</item>
      <item>Biljana Balint, Ulica Kralja Tomislava 10, 48260 Križevci</item>
    </derivirana_varijabla>
  </DomainObject.Predmet.OstaliListFormatedWithAdress>
  <DomainObject.Predmet.OstaliListFormatedWithAdressOIB>
    <izvorni_sadrzaj>
      <item>Sudski registar</item>
      <item>Biljana Balint, OIB 34352974984, Ulica Kralja Tomislava 10, 48260 Križevci</item>
    </izvorni_sadrzaj>
    <derivirana_varijabla naziv="DomainObject.Predmet.OstaliListFormatedWithAdressOIB_1">
      <item>Sudski registar</item>
      <item>Biljana Balint, OIB 34352974984, Ulica Kralja Tomislava 10, 48260 Križevci</item>
    </derivirana_varijabla>
  </DomainObject.Predmet.OstaliListFormatedWithAdressOIB>
  <DomainObject.Predmet.OstaliListNazivFormated>
    <izvorni_sadrzaj>
      <item>Sudski registar</item>
      <item>Biljana Balint</item>
    </izvorni_sadrzaj>
    <derivirana_varijabla naziv="DomainObject.Predmet.OstaliListNazivFormated_1">
      <item>Sudski registar</item>
      <item>Biljana Balint</item>
    </derivirana_varijabla>
  </DomainObject.Predmet.OstaliListNazivFormated>
  <DomainObject.Predmet.OstaliListNazivFormatedOIB>
    <izvorni_sadrzaj>
      <item>Sudski registar</item>
      <item>Biljana Balint, OIB 34352974984</item>
    </izvorni_sadrzaj>
    <derivirana_varijabla naziv="DomainObject.Predmet.OstaliListNazivFormatedOIB_1">
      <item>Sudski registar</item>
      <item>Biljana Balint, OIB 34352974984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St-409/2016-22</izvorni_sadrzaj>
    <derivirana_varijabla naziv="DomainObject.PoslovniBrojDokumenta_1">St-409/2016-22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BRIDA jednostavno društvo s ograničenom odgovornišću za trgovinu i usluge</izvorni_sadrzaj>
    <derivirana_varijabla naziv="DomainObject.Predmet.ProtustrankaIDrugi_1">BRIDA jednostavno društvo s ograničenom odgovornišću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BRIDA jednostavno društvo s ograničenom odgovornišću za trgovinu i usluge, OIB 19250417843, Ulica kralja Tomislava 10, 48260 Križevci</izvorni_sadrzaj>
    <derivirana_varijabla naziv="DomainObject.Predmet.ProtustrankaIDrugiAdressOIB_1">BRIDA jednostavno društvo s ograničenom odgovornišću za trgovinu i usluge, OIB 19250417843,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BRIDA jednostavno društvo s ograničenom odgovornišću za trgovinu i usluge</item>
      <item>Sudski registar</item>
      <item>Biljana Balint</item>
    </izvorni_sadrzaj>
    <derivirana_varijabla naziv="DomainObject.Predmet.SudioniciListNaziv_1">
      <item>Financijska agencija</item>
      <item>BRIDA jednostavno društvo s ograničenom odgovornišću za trgovinu i usluge</item>
      <item>Sudski registar</item>
      <item>Biljana Balint</item>
    </derivirana_varijabla>
  </DomainObject.Predmet.SudioniciListNaziv>
  <DomainObject.Predmet.SudioniciListAdressOIB>
    <izvorni_sadrzaj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izvorni_sadrzaj>
    <derivirana_varijabla naziv="DomainObject.Predmet.SudioniciListAdressOIB_1"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88596-7119-4B9D-8D77-F95E94F21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3716</properties:Characters>
  <properties:Lines>96</properties:Lines>
  <properties:Paragraphs>27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2017-04-19T07:55:00Z</cp:lastPrinted>
  <dcterms:modified xmlns:xsi="http://www.w3.org/2001/XMLSchema-instance" xsi:type="dcterms:W3CDTF">2017-04-19T08:23:00Z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