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2895" w14:paraId="61f2895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892190">
        <w:t>St-6950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40B7B">
        <w:t xml:space="preserve"> </w:t>
      </w:r>
      <w:r w:rsidR="00892190" w:rsidRPr="00892190">
        <w:t xml:space="preserve">COMPLETE </w:t>
      </w:r>
      <w:proofErr w:type="spellStart"/>
      <w:r w:rsidR="00892190" w:rsidRPr="00892190">
        <w:t>trade</w:t>
      </w:r>
      <w:proofErr w:type="spellEnd"/>
      <w:r w:rsidR="00892190" w:rsidRPr="00892190">
        <w:t xml:space="preserve"> j.d.o.o.</w:t>
      </w:r>
      <w:r w:rsidR="00892190">
        <w:t>, Sisačka cesta IV odvojak 63A,</w:t>
      </w:r>
      <w:r w:rsidR="00892190" w:rsidRPr="00892190">
        <w:t xml:space="preserve"> Zagreb, OIB: 98874322551</w:t>
      </w:r>
      <w:r w:rsidR="00892190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892190">
        <w:t xml:space="preserve"> </w:t>
      </w:r>
      <w:r w:rsidR="00892190" w:rsidRPr="00892190">
        <w:t xml:space="preserve">COMPLETE </w:t>
      </w:r>
      <w:proofErr w:type="spellStart"/>
      <w:r w:rsidR="00892190" w:rsidRPr="00892190">
        <w:t>trade</w:t>
      </w:r>
      <w:proofErr w:type="spellEnd"/>
      <w:r w:rsidR="00892190" w:rsidRPr="00892190">
        <w:t xml:space="preserve"> j.d.o.o.</w:t>
      </w:r>
      <w:r w:rsidR="00892190">
        <w:t>, Sisačka cesta IV odvojak 63A,</w:t>
      </w:r>
      <w:r w:rsidR="00892190" w:rsidRPr="00892190">
        <w:t xml:space="preserve"> Zagreb, OIB: 98874322551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892190" w:rsidRPr="00892190">
        <w:t xml:space="preserve">COMPLETE </w:t>
      </w:r>
      <w:proofErr w:type="spellStart"/>
      <w:r w:rsidR="00892190" w:rsidRPr="00892190">
        <w:t>trade</w:t>
      </w:r>
      <w:proofErr w:type="spellEnd"/>
      <w:r w:rsidR="00892190" w:rsidRPr="00892190">
        <w:t xml:space="preserve"> j.d.o.o., Sisačka cesta IV odvojak 63A,  Zagreb, OIB: 98874322551</w:t>
      </w:r>
      <w:r w:rsidR="00892190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6B3757" w:rsidP="006B3757" w:rsidR="006B3757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6B3757" w:rsidP="00720C69" w:rsidR="006B3757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6B3757" w:rsidP="00720C69" w:rsidR="006B3757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B65" w:rsidR="008C7B65">
      <w:r>
        <w:separator/>
      </w:r>
    </w:p>
  </w:endnote>
  <w:endnote w:id="0" w:type="continuationSeparator">
    <w:p w:rsidRDefault="008C7B65" w:rsidR="008C7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B65" w:rsidR="008C7B65">
      <w:r>
        <w:separator/>
      </w:r>
    </w:p>
  </w:footnote>
  <w:footnote w:id="0" w:type="continuationSeparator">
    <w:p w:rsidRDefault="008C7B65" w:rsidR="008C7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DE78E7">
      <w:t>6950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00A38"/>
    <w:rsid w:val="00131E34"/>
    <w:rsid w:val="001327CD"/>
    <w:rsid w:val="00135458"/>
    <w:rsid w:val="001405A7"/>
    <w:rsid w:val="00140795"/>
    <w:rsid w:val="00140B7B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0AD9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2112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C369C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B3757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85573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2190"/>
    <w:rsid w:val="0089385B"/>
    <w:rsid w:val="00897C05"/>
    <w:rsid w:val="008A1B78"/>
    <w:rsid w:val="008A66EA"/>
    <w:rsid w:val="008B2550"/>
    <w:rsid w:val="008B4600"/>
    <w:rsid w:val="008C7B65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6AC9"/>
    <w:rsid w:val="00A9703C"/>
    <w:rsid w:val="00A97D5D"/>
    <w:rsid w:val="00AA12A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82BDB"/>
    <w:rsid w:val="00B913D4"/>
    <w:rsid w:val="00B91F18"/>
    <w:rsid w:val="00BA0CB9"/>
    <w:rsid w:val="00BA62C2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E78E7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6950</izvorni_sadrzaj>
    <derivirana_varijabla naziv="DomainObject.Predmet.Broj_1">6950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St-6950/2016</izvorni_sadrzaj>
    <derivirana_varijabla naziv="DomainObject.Predmet.OznakaBroj_1">St-6950/2016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COMPLETE trade j.d.o.o. zastupanog po punomoćniku IVAN MISLOVIĆ</izvorni_sadrzaj>
    <derivirana_varijabla naziv="DomainObject.Predmet.ProtustrankaFormated_1">  COMPLETE trade j.d.o.o. zastupanog po punomoćniku IVAN MISLOVIĆ</derivirana_varijabla>
  </DomainObject.Predmet.ProtustrankaFormated>
  <DomainObject.Predmet.ProtustrankaFormatedOIB>
    <izvorni_sadrzaj>  COMPLETE trade j.d.o.o., OIB 98874322551 zastupanog po punomoćniku IVAN MISLOVIĆ</izvorni_sadrzaj>
    <derivirana_varijabla naziv="DomainObject.Predmet.ProtustrankaFormatedOIB_1">  COMPLETE trade j.d.o.o., OIB 98874322551 zastupanog po punomoćniku IVAN MISLOVIĆ</derivirana_varijabla>
  </DomainObject.Predmet.ProtustrankaFormatedOIB>
  <DomainObject.Predmet.ProtustrankaFormatedWithAdress>
    <izvorni_sadrzaj> COMPLETE trade j.d.o.o., Sisačka cesta IV odvojak 63 A, 10000 Zagreb zastupanog po punomoćniku IVAN MISLOVIĆ</izvorni_sadrzaj>
    <derivirana_varijabla naziv="DomainObject.Predmet.ProtustrankaFormatedWithAdress_1"> COMPLETE trade j.d.o.o., Sisačka cesta IV odvojak 63 A, 10000 Zagreb zastupanog po punomoćniku IVAN MISLOVIĆ</derivirana_varijabla>
  </DomainObject.Predmet.ProtustrankaFormatedWithAdress>
  <DomainObject.Predmet.ProtustrankaFormatedWithAdressOIB>
    <izvorni_sadrzaj> COMPLETE trade j.d.o.o., OIB 98874322551, Sisačka cesta IV odvojak 63 A, 10000 Zagreb zastupanog po punomoćniku IVAN MISLOVIĆ</izvorni_sadrzaj>
    <derivirana_varijabla naziv="DomainObject.Predmet.ProtustrankaFormatedWithAdressOIB_1"> COMPLETE trade j.d.o.o., OIB 98874322551, Sisačka cesta IV odvojak 63 A, 10000 Zagreb zastupanog po punomoćniku IVAN MISLOVIĆ</derivirana_varijabla>
  </DomainObject.Predmet.ProtustrankaFormatedWithAdressOIB>
  <DomainObject.Predmet.ProtustrankaWithAdress>
    <izvorni_sadrzaj>COMPLETE trade j.d.o.o. Sisačka cesta IV odvojak 63 A, 10000 Zagreb</izvorni_sadrzaj>
    <derivirana_varijabla naziv="DomainObject.Predmet.ProtustrankaWithAdress_1">COMPLETE trade j.d.o.o. Sisačka cesta IV odvojak 63 A, 10000 Zagreb</derivirana_varijabla>
  </DomainObject.Predmet.ProtustrankaWithAdress>
  <DomainObject.Predmet.ProtustrankaWithAdressOIB>
    <izvorni_sadrzaj>COMPLETE trade j.d.o.o., OIB 98874322551, Sisačka cesta IV odvojak 63 A, 10000 Zagreb</izvorni_sadrzaj>
    <derivirana_varijabla naziv="DomainObject.Predmet.ProtustrankaWithAdressOIB_1">COMPLETE trade j.d.o.o., OIB 98874322551, Sisačka cesta IV odvojak 63 A, 10000 Zagreb</derivirana_varijabla>
  </DomainObject.Predmet.ProtustrankaWithAdressOIB>
  <DomainObject.Predmet.ProtustrankaNazivFormated>
    <izvorni_sadrzaj>COMPLETE trade j.d.o.o.</izvorni_sadrzaj>
    <derivirana_varijabla naziv="DomainObject.Predmet.ProtustrankaNazivFormated_1">COMPLETE trade j.d.o.o.</derivirana_varijabla>
  </DomainObject.Predmet.ProtustrankaNazivFormated>
  <DomainObject.Predmet.ProtustrankaNazivFormatedOIB>
    <izvorni_sadrzaj>COMPLETE trade j.d.o.o., OIB 98874322551</izvorni_sadrzaj>
    <derivirana_varijabla naziv="DomainObject.Predmet.ProtustrankaNazivFormatedOIB_1">COMPLETE trade j.d.o.o., OIB 98874322551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COMPLETE trade j.d.o.o. zastupanog po punomoćniku IVAN MISLOVIĆ</item>
    </izvorni_sadrzaj>
    <derivirana_varijabla naziv="DomainObject.Predmet.ProtuStrankaListFormated_1">
      <item>COMPLETE trade j.d.o.o. zastupanog po punomoćniku IVAN MISLOVIĆ</item>
    </derivirana_varijabla>
  </DomainObject.Predmet.ProtuStrankaListFormated>
  <DomainObject.Predmet.ProtuStrankaListFormatedOIB>
    <izvorni_sadrzaj>
      <item>COMPLETE trade j.d.o.o., OIB 98874322551 zastupanog po punomoćniku IVAN MISLOVIĆ</item>
    </izvorni_sadrzaj>
    <derivirana_varijabla naziv="DomainObject.Predmet.ProtuStrankaListFormatedOIB_1">
      <item>COMPLETE trade j.d.o.o., OIB 98874322551 zastupanog po punomoćniku IVAN MISLOVIĆ</item>
    </derivirana_varijabla>
  </DomainObject.Predmet.ProtuStrankaListFormatedOIB>
  <DomainObject.Predmet.ProtuStrankaListFormatedWithAdress>
    <izvorni_sadrzaj>
      <item>COMPLETE trade j.d.o.o., Sisačka cesta IV odvojak 63 A, 10000 Zagreb zastupanog po punomoćniku IVAN MISLOVIĆ</item>
    </izvorni_sadrzaj>
    <derivirana_varijabla naziv="DomainObject.Predmet.ProtuStrankaListFormatedWithAdress_1">
      <item>COMPLETE trade j.d.o.o., Sisačka cesta IV odvojak 63 A, 10000 Zagreb zastupanog po punomoćniku IVAN MISLOVIĆ</item>
    </derivirana_varijabla>
  </DomainObject.Predmet.ProtuStrankaListFormatedWithAdress>
  <DomainObject.Predmet.ProtuStrankaListFormatedWithAdressOIB>
    <izvorni_sadrzaj>
      <item>COMPLETE trade j.d.o.o., OIB 98874322551, Sisačka cesta IV odvojak 63 A, 10000 Zagreb zastupanog po punomoćniku IVAN MISLOVIĆ</item>
    </izvorni_sadrzaj>
    <derivirana_varijabla naziv="DomainObject.Predmet.ProtuStrankaListFormatedWithAdressOIB_1">
      <item>COMPLETE trade j.d.o.o., OIB 98874322551, Sisačka cesta IV odvojak 63 A, 10000 Zagreb zastupanog po punomoćniku IVAN MISLOVIĆ</item>
    </derivirana_varijabla>
  </DomainObject.Predmet.ProtuStrankaListFormatedWithAdressOIB>
  <DomainObject.Predmet.ProtuStrankaListNazivFormated>
    <izvorni_sadrzaj>
      <item>COMPLETE trade j.d.o.o.</item>
    </izvorni_sadrzaj>
    <derivirana_varijabla naziv="DomainObject.Predmet.ProtuStrankaListNazivFormated_1">
      <item>COMPLETE trade j.d.o.o.</item>
    </derivirana_varijabla>
  </DomainObject.Predmet.ProtuStrankaListNazivFormated>
  <DomainObject.Predmet.ProtuStrankaListNazivFormatedOIB>
    <izvorni_sadrzaj>
      <item>COMPLETE trade j.d.o.o., OIB 98874322551</item>
    </izvorni_sadrzaj>
    <derivirana_varijabla naziv="DomainObject.Predmet.ProtuStrankaListNazivFormatedOIB_1">
      <item>COMPLETE trade j.d.o.o., OIB 98874322551</item>
    </derivirana_varijabla>
  </DomainObject.Predmet.ProtuStrankaListNazivFormatedOIB>
  <DomainObject.Predmet.OstaliListFormated>
    <izvorni_sadrzaj>
      <item>IVAN MISLOVIĆ punomoćnik sudionika u postupku COMPLETE trade j.d.o.o.</item>
    </izvorni_sadrzaj>
    <derivirana_varijabla naziv="DomainObject.Predmet.OstaliListFormated_1">
      <item>IVAN MISLOVIĆ punomoćnik sudionika u postupku COMPLETE trade j.d.o.o.</item>
    </derivirana_varijabla>
  </DomainObject.Predmet.OstaliListFormated>
  <DomainObject.Predmet.OstaliListFormatedOIB>
    <izvorni_sadrzaj>
      <item>IVAN MISLOVIĆ, OIB 37980155449 punomoćnik sudionika u postupku COMPLETE trade j.d.o.o.</item>
    </izvorni_sadrzaj>
    <derivirana_varijabla naziv="DomainObject.Predmet.OstaliListFormatedOIB_1">
      <item>IVAN MISLOVIĆ, OIB 37980155449 punomoćnik sudionika u postupku COMPLETE trade j.d.o.o.</item>
    </derivirana_varijabla>
  </DomainObject.Predmet.OstaliListFormatedOIB>
  <DomainObject.Predmet.OstaliListFormatedWithAdress>
    <izvorni_sadrzaj>
      <item>IVAN MISLOVIĆ, JANKA HOLJCA 29, 10000 Zagreb punomoćnik sudionika u postupku COMPLETE trade j.d.o.o.</item>
    </izvorni_sadrzaj>
    <derivirana_varijabla naziv="DomainObject.Predmet.OstaliListFormatedWithAdress_1">
      <item>IVAN MISLOVIĆ, JANKA HOLJCA 29, 10000 Zagreb punomoćnik sudionika u postupku COMPLETE trade j.d.o.o.</item>
    </derivirana_varijabla>
  </DomainObject.Predmet.OstaliListFormatedWithAdress>
  <DomainObject.Predmet.OstaliListFormatedWithAdressOIB>
    <izvorni_sadrzaj>
      <item>IVAN MISLOVIĆ, OIB 37980155449, JANKA HOLJCA 29, 10000 Zagreb punomoćnik sudionika u postupku COMPLETE trade j.d.o.o.</item>
    </izvorni_sadrzaj>
    <derivirana_varijabla naziv="DomainObject.Predmet.OstaliListFormatedWithAdressOIB_1">
      <item>IVAN MISLOVIĆ, OIB 37980155449, JANKA HOLJCA 29, 10000 Zagreb punomoćnik sudionika u postupku COMPLETE trade j.d.o.o.</item>
    </derivirana_varijabla>
  </DomainObject.Predmet.OstaliListFormatedWithAdressOIB>
  <DomainObject.Predmet.OstaliListNazivFormated>
    <izvorni_sadrzaj>
      <item>IVAN MISLOVIĆ</item>
    </izvorni_sadrzaj>
    <derivirana_varijabla naziv="DomainObject.Predmet.OstaliListNazivFormated_1">
      <item>IVAN MISLOVIĆ</item>
    </derivirana_varijabla>
  </DomainObject.Predmet.OstaliListNazivFormated>
  <DomainObject.Predmet.OstaliListNazivFormatedOIB>
    <izvorni_sadrzaj>
      <item>IVAN MISLOVIĆ, OIB 37980155449</item>
    </izvorni_sadrzaj>
    <derivirana_varijabla naziv="DomainObject.Predmet.OstaliListNazivFormatedOIB_1">
      <item>IVAN MISLOVIĆ, OIB 37980155449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COMPLETE trade j.d.o.o.</izvorni_sadrzaj>
    <derivirana_varijabla naziv="DomainObject.Predmet.ProtustrankaIDrugi_1">COMPLETE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COMPLETE trade j.d.o.o., OIB 98874322551, Sisačka cesta IV odvojak 63 A, 10000 Zagreb</izvorni_sadrzaj>
    <derivirana_varijabla naziv="DomainObject.Predmet.ProtustrankaIDrugiAdressOIB_1">COMPLETE trade j.d.o.o., OIB 98874322551, Sisačka cesta IV odvojak 63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COMPLETE trade j.d.o.o.</item>
      <item>IVAN MISLOVIĆ</item>
    </izvorni_sadrzaj>
    <derivirana_varijabla naziv="DomainObject.Predmet.SudioniciListNaziv_1">
      <item>FINA Regionalni centar Zagreb</item>
      <item>COMPLETE trade j.d.o.o.</item>
      <item>IVAN MISLOVIĆ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COMPLETE trade j.d.o.o., OIB 98874322551, Sisačka cesta IV odvojak 63 A,10000 Zagreb</item>
      <item>IVAN MISLOVIĆ, OIB 37980155449, JANKA HOLJCA 29,10000 Zagreb</item>
    </izvorni_sadrzaj>
    <derivirana_varijabla naziv="DomainObject.Predmet.SudioniciListAdressOIB_1">
      <item>FINA Regionalni centar Zagreb, OIB 85821130368, Trg svibanjskih žrtava 1995. 1,10000 Zagreb</item>
      <item>COMPLETE trade j.d.o.o., OIB 98874322551, Sisačka cesta IV odvojak 63 A,10000 Zagreb</item>
      <item>IVAN MISLOVIĆ, OIB 37980155449, JANKA HOLJCA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98874322551</item>
      <item>, OIB 37980155449</item>
    </izvorni_sadrzaj>
    <derivirana_varijabla naziv="DomainObject.Predmet.SudioniciListNazivOIB_1">
      <item>, OIB 85821130368</item>
      <item>, OIB 98874322551</item>
      <item>, OIB 37980155449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133BD-2078-4CE8-AED8-5ABA437D9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1803</properties:Characters>
  <properties:Lines>63</properties:Lines>
  <properties:Paragraphs>21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2017-03-10T10:35:00Z</cp:lastPrinted>
  <dcterms:modified xmlns:xsi="http://www.w3.org/2001/XMLSchema-instance" xsi:type="dcterms:W3CDTF">2017-03-10T10:35:00Z</dcterms:modified>
  <cp:revision>60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