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d83d9" w14:paraId="fbd83d9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4E1DE7">
        <w:t>1</w:t>
      </w:r>
      <w:r w:rsidR="00031099">
        <w:t>10</w:t>
      </w:r>
      <w:r w:rsidR="0086105F">
        <w:t>8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86105F">
        <w:t xml:space="preserve"> </w:t>
      </w:r>
      <w:proofErr w:type="spellStart"/>
      <w:r w:rsidR="0086105F" w:rsidRPr="0086105F">
        <w:t>INTERNET</w:t>
      </w:r>
      <w:proofErr w:type="spellEnd"/>
      <w:r w:rsidR="0086105F" w:rsidRPr="0086105F">
        <w:t xml:space="preserve"> PRIJENOSI d.o.o. za video produkciju</w:t>
      </w:r>
      <w:r w:rsidR="0086105F">
        <w:t xml:space="preserve"> Osijek, Bračka 26, </w:t>
      </w:r>
      <w:proofErr w:type="spellStart"/>
      <w:r w:rsidR="0086105F">
        <w:t>OIB</w:t>
      </w:r>
      <w:proofErr w:type="spellEnd"/>
      <w:r w:rsidR="0086105F">
        <w:t xml:space="preserve">: </w:t>
      </w:r>
      <w:r w:rsidR="0086105F" w:rsidRPr="0086105F">
        <w:t>97556896752</w:t>
      </w:r>
      <w:r w:rsidR="0086105F">
        <w:t xml:space="preserve">, </w:t>
      </w:r>
      <w:proofErr w:type="spellStart"/>
      <w:r w:rsidR="0086105F">
        <w:t>MBS</w:t>
      </w:r>
      <w:proofErr w:type="spellEnd"/>
      <w:r w:rsidR="0086105F">
        <w:t xml:space="preserve">: </w:t>
      </w:r>
      <w:r w:rsidR="0086105F" w:rsidRPr="0086105F">
        <w:t>030124335</w:t>
      </w:r>
      <w:r w:rsidR="0086105F">
        <w:t xml:space="preserve">, </w:t>
      </w:r>
      <w:r>
        <w:t>temeljem članka 430. Stečajnog zakona (Narodne novine 71/15), dana</w:t>
      </w:r>
      <w:r w:rsidR="00274CCA">
        <w:t xml:space="preserve"> </w:t>
      </w:r>
      <w:r w:rsidR="000D4280">
        <w:t>1</w:t>
      </w:r>
      <w:r w:rsidR="0086105F">
        <w:t>6</w:t>
      </w:r>
      <w:r w:rsidR="000D4280">
        <w:t>. listopada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B6C7F">
        <w:rPr>
          <w:bCs/>
        </w:rPr>
        <w:t xml:space="preserve"> </w:t>
      </w:r>
      <w:proofErr w:type="spellStart"/>
      <w:r w:rsidR="0086105F" w:rsidRPr="0086105F">
        <w:t>INTERNET</w:t>
      </w:r>
      <w:proofErr w:type="spellEnd"/>
      <w:r w:rsidR="0086105F" w:rsidRPr="0086105F">
        <w:t xml:space="preserve"> PRIJENOSI d.o.o. za video produkciju</w:t>
      </w:r>
      <w:r w:rsidR="0086105F">
        <w:t xml:space="preserve"> Osijek, Bračka 26, </w:t>
      </w:r>
      <w:proofErr w:type="spellStart"/>
      <w:r w:rsidR="0086105F">
        <w:t>OIB</w:t>
      </w:r>
      <w:proofErr w:type="spellEnd"/>
      <w:r w:rsidR="0086105F">
        <w:t xml:space="preserve">: </w:t>
      </w:r>
      <w:r w:rsidR="0086105F" w:rsidRPr="0086105F">
        <w:t>97556896752</w:t>
      </w:r>
      <w:r w:rsidR="0086105F">
        <w:t xml:space="preserve">, </w:t>
      </w:r>
      <w:proofErr w:type="spellStart"/>
      <w:r w:rsidR="0086105F">
        <w:t>MBS</w:t>
      </w:r>
      <w:proofErr w:type="spellEnd"/>
      <w:r w:rsidR="0086105F">
        <w:t xml:space="preserve">: </w:t>
      </w:r>
      <w:r w:rsidR="0086105F" w:rsidRPr="0086105F">
        <w:t>030124335</w:t>
      </w:r>
      <w:r w:rsidR="0086105F">
        <w:t>, iznosi 447.995,76 kn.</w:t>
      </w:r>
      <w:r w:rsidR="0024175D">
        <w:t xml:space="preserve"> </w:t>
      </w:r>
      <w:r w:rsidR="00E440F4">
        <w:rPr>
          <w:bCs/>
        </w:rPr>
        <w:t xml:space="preserve"> </w:t>
      </w:r>
      <w:r w:rsidR="00E440F4">
        <w:t xml:space="preserve"> </w:t>
      </w:r>
      <w:r w:rsidR="004E1DE7">
        <w:rPr>
          <w:bCs/>
        </w:rPr>
        <w:t xml:space="preserve"> </w:t>
      </w:r>
      <w:r w:rsidR="004E1DE7">
        <w:t xml:space="preserve"> </w:t>
      </w:r>
      <w:r w:rsidR="005E3513">
        <w:rPr>
          <w:bCs/>
        </w:rPr>
        <w:t xml:space="preserve"> 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A1B10">
        <w:t xml:space="preserve"> </w:t>
      </w:r>
      <w:r w:rsidR="0086105F">
        <w:t>Irena Petrić</w:t>
      </w:r>
      <w:r w:rsidR="00031099">
        <w:t xml:space="preserve"> iz Osijeka,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4E1DE7">
        <w:t>1</w:t>
      </w:r>
      <w:r w:rsidR="00031099">
        <w:t>10</w:t>
      </w:r>
      <w:r w:rsidR="0086105F">
        <w:t>8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4E1DE7">
        <w:t xml:space="preserve"> </w:t>
      </w:r>
      <w:r w:rsidR="000D4280">
        <w:t>1</w:t>
      </w:r>
      <w:r w:rsidR="0086105F">
        <w:t>6</w:t>
      </w:r>
      <w:r w:rsidR="000D4280">
        <w:t xml:space="preserve">. listopada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31099"/>
    <w:rsid w:val="000548B4"/>
    <w:rsid w:val="00061D7F"/>
    <w:rsid w:val="0009428E"/>
    <w:rsid w:val="000D4280"/>
    <w:rsid w:val="000E4852"/>
    <w:rsid w:val="000F5F58"/>
    <w:rsid w:val="001163B9"/>
    <w:rsid w:val="001702A3"/>
    <w:rsid w:val="001744F2"/>
    <w:rsid w:val="001B2234"/>
    <w:rsid w:val="001C5A25"/>
    <w:rsid w:val="001C6776"/>
    <w:rsid w:val="001D042F"/>
    <w:rsid w:val="001E1227"/>
    <w:rsid w:val="0024175D"/>
    <w:rsid w:val="00241DA6"/>
    <w:rsid w:val="00274CCA"/>
    <w:rsid w:val="00286FEC"/>
    <w:rsid w:val="002975E0"/>
    <w:rsid w:val="002D38A2"/>
    <w:rsid w:val="00301544"/>
    <w:rsid w:val="00315FA3"/>
    <w:rsid w:val="00333EEE"/>
    <w:rsid w:val="003513CF"/>
    <w:rsid w:val="003548A8"/>
    <w:rsid w:val="003561EA"/>
    <w:rsid w:val="003703B4"/>
    <w:rsid w:val="003978F4"/>
    <w:rsid w:val="003A303D"/>
    <w:rsid w:val="003B5EDE"/>
    <w:rsid w:val="003C57D4"/>
    <w:rsid w:val="003E3F81"/>
    <w:rsid w:val="004726DA"/>
    <w:rsid w:val="004777F8"/>
    <w:rsid w:val="004D53CB"/>
    <w:rsid w:val="004E1DE7"/>
    <w:rsid w:val="0053343C"/>
    <w:rsid w:val="00536D6F"/>
    <w:rsid w:val="00541C63"/>
    <w:rsid w:val="005761C7"/>
    <w:rsid w:val="005B153D"/>
    <w:rsid w:val="005B6C7F"/>
    <w:rsid w:val="005B7479"/>
    <w:rsid w:val="005E3513"/>
    <w:rsid w:val="00614853"/>
    <w:rsid w:val="006341D0"/>
    <w:rsid w:val="006437E1"/>
    <w:rsid w:val="00647F89"/>
    <w:rsid w:val="00650C13"/>
    <w:rsid w:val="00655B9E"/>
    <w:rsid w:val="00666AF0"/>
    <w:rsid w:val="00686903"/>
    <w:rsid w:val="00694E1F"/>
    <w:rsid w:val="006A4595"/>
    <w:rsid w:val="006B53E4"/>
    <w:rsid w:val="006C228F"/>
    <w:rsid w:val="0074799A"/>
    <w:rsid w:val="007961D6"/>
    <w:rsid w:val="007B34A0"/>
    <w:rsid w:val="007C288D"/>
    <w:rsid w:val="008411CC"/>
    <w:rsid w:val="00846E43"/>
    <w:rsid w:val="008511A2"/>
    <w:rsid w:val="0086105F"/>
    <w:rsid w:val="008E3CFD"/>
    <w:rsid w:val="00910DD3"/>
    <w:rsid w:val="00912224"/>
    <w:rsid w:val="00920CF8"/>
    <w:rsid w:val="00972793"/>
    <w:rsid w:val="00A1253E"/>
    <w:rsid w:val="00A95271"/>
    <w:rsid w:val="00AA1B10"/>
    <w:rsid w:val="00AD2FA6"/>
    <w:rsid w:val="00AE18F6"/>
    <w:rsid w:val="00B1067E"/>
    <w:rsid w:val="00B153D5"/>
    <w:rsid w:val="00B209C6"/>
    <w:rsid w:val="00B60967"/>
    <w:rsid w:val="00B82754"/>
    <w:rsid w:val="00BC2944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87DF7"/>
    <w:rsid w:val="00DA30E4"/>
    <w:rsid w:val="00DB40AF"/>
    <w:rsid w:val="00DB5246"/>
    <w:rsid w:val="00DE0702"/>
    <w:rsid w:val="00DE33B1"/>
    <w:rsid w:val="00E00CDF"/>
    <w:rsid w:val="00E21D06"/>
    <w:rsid w:val="00E275FE"/>
    <w:rsid w:val="00E34457"/>
    <w:rsid w:val="00E440F4"/>
    <w:rsid w:val="00E60796"/>
    <w:rsid w:val="00EB4CAC"/>
    <w:rsid w:val="00EB6035"/>
    <w:rsid w:val="00ED6CF0"/>
    <w:rsid w:val="00F058BB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53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153D5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153D5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53D5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53D5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53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153D5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153D5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53D5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53D5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1108</izvorni_sadrzaj>
    <derivirana_varijabla naziv="DomainObject.Predmet.Broj_1">1108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2018.</izvorni_sadrzaj>
    <derivirana_varijabla naziv="DomainObject.Predmet.DatumOsnivanja_1">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St-1108/2018</izvorni_sadrzaj>
    <derivirana_varijabla naziv="DomainObject.Predmet.OznakaBroj_1">St-1108/2018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INTERNET PRIJENOSI d.o.o. za video produkciju</izvorni_sadrzaj>
    <derivirana_varijabla naziv="DomainObject.Predmet.ProtustrankaFormated_1">  INTERNET PRIJENOSI d.o.o. za video produkciju</derivirana_varijabla>
  </DomainObject.Predmet.ProtustrankaFormated>
  <DomainObject.Predmet.ProtustrankaFormatedOIB>
    <izvorni_sadrzaj>  INTERNET PRIJENOSI d.o.o. za video produkciju, OIB 97556896752</izvorni_sadrzaj>
    <derivirana_varijabla naziv="DomainObject.Predmet.ProtustrankaFormatedOIB_1">  INTERNET PRIJENOSI d.o.o. za video produkciju, OIB 97556896752</derivirana_varijabla>
  </DomainObject.Predmet.ProtustrankaFormatedOIB>
  <DomainObject.Predmet.ProtustrankaFormatedWithAdress>
    <izvorni_sadrzaj> INTERNET PRIJENOSI d.o.o. za video produkciju, Bračka 26, 31000 Osijek</izvorni_sadrzaj>
    <derivirana_varijabla naziv="DomainObject.Predmet.ProtustrankaFormatedWithAdress_1"> INTERNET PRIJENOSI d.o.o. za video produkciju, Bračka 26, 31000 Osijek</derivirana_varijabla>
  </DomainObject.Predmet.ProtustrankaFormatedWithAdress>
  <DomainObject.Predmet.ProtustrankaFormatedWithAdressOIB>
    <izvorni_sadrzaj> INTERNET PRIJENOSI d.o.o. za video produkciju, OIB 97556896752, Bračka 26, 31000 Osijek</izvorni_sadrzaj>
    <derivirana_varijabla naziv="DomainObject.Predmet.ProtustrankaFormatedWithAdressOIB_1"> INTERNET PRIJENOSI d.o.o. za video produkciju, OIB 97556896752, Bračka 26, 31000 Osijek</derivirana_varijabla>
  </DomainObject.Predmet.ProtustrankaFormatedWithAdressOIB>
  <DomainObject.Predmet.ProtustrankaWithAdress>
    <izvorni_sadrzaj>INTERNET PRIJENOSI d.o.o. za video produkciju Bračka 26, 31000 Osijek</izvorni_sadrzaj>
    <derivirana_varijabla naziv="DomainObject.Predmet.ProtustrankaWithAdress_1">INTERNET PRIJENOSI d.o.o. za video produkciju Bračka 26, 31000 Osijek</derivirana_varijabla>
  </DomainObject.Predmet.ProtustrankaWithAdress>
  <DomainObject.Predmet.ProtustrankaWithAdressOIB>
    <izvorni_sadrzaj>INTERNET PRIJENOSI d.o.o. za video produkciju, OIB 97556896752, Bračka 26, 31000 Osijek</izvorni_sadrzaj>
    <derivirana_varijabla naziv="DomainObject.Predmet.ProtustrankaWithAdressOIB_1">INTERNET PRIJENOSI d.o.o. za video produkciju, OIB 97556896752, Bračka 26, 31000 Osijek</derivirana_varijabla>
  </DomainObject.Predmet.ProtustrankaWithAdressOIB>
  <DomainObject.Predmet.ProtustrankaNazivFormated>
    <izvorni_sadrzaj>INTERNET PRIJENOSI d.o.o. za video produkciju</izvorni_sadrzaj>
    <derivirana_varijabla naziv="DomainObject.Predmet.ProtustrankaNazivFormated_1">INTERNET PRIJENOSI d.o.o. za video produkciju</derivirana_varijabla>
  </DomainObject.Predmet.ProtustrankaNazivFormated>
  <DomainObject.Predmet.ProtustrankaNazivFormatedOIB>
    <izvorni_sadrzaj>INTERNET PRIJENOSI d.o.o. za video produkciju, OIB 97556896752</izvorni_sadrzaj>
    <derivirana_varijabla naziv="DomainObject.Predmet.ProtustrankaNazivFormatedOIB_1">INTERNET PRIJENOSI d.o.o. za video produkciju, OIB 97556896752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INTERNET PRIJENOSI d.o.o. za video produkciju</item>
    </izvorni_sadrzaj>
    <derivirana_varijabla naziv="DomainObject.Predmet.ProtuStrankaListFormated_1">
      <item>INTERNET PRIJENOSI d.o.o. za video produkciju</item>
    </derivirana_varijabla>
  </DomainObject.Predmet.ProtuStrankaListFormated>
  <DomainObject.Predmet.ProtuStrankaListFormatedOIB>
    <izvorni_sadrzaj>
      <item>INTERNET PRIJENOSI d.o.o. za video produkciju, OIB 97556896752</item>
    </izvorni_sadrzaj>
    <derivirana_varijabla naziv="DomainObject.Predmet.ProtuStrankaListFormatedOIB_1">
      <item>INTERNET PRIJENOSI d.o.o. za video produkciju, OIB 97556896752</item>
    </derivirana_varijabla>
  </DomainObject.Predmet.ProtuStrankaListFormatedOIB>
  <DomainObject.Predmet.ProtuStrankaListFormatedWithAdress>
    <izvorni_sadrzaj>
      <item>INTERNET PRIJENOSI d.o.o. za video produkciju, Bračka 26, 31000 Osijek</item>
    </izvorni_sadrzaj>
    <derivirana_varijabla naziv="DomainObject.Predmet.ProtuStrankaListFormatedWithAdress_1">
      <item>INTERNET PRIJENOSI d.o.o. za video produkciju, Bračka 26, 31000 Osijek</item>
    </derivirana_varijabla>
  </DomainObject.Predmet.ProtuStrankaListFormatedWithAdress>
  <DomainObject.Predmet.ProtuStrankaListFormatedWithAdressOIB>
    <izvorni_sadrzaj>
      <item>INTERNET PRIJENOSI d.o.o. za video produkciju, OIB 97556896752, Bračka 26, 31000 Osijek</item>
    </izvorni_sadrzaj>
    <derivirana_varijabla naziv="DomainObject.Predmet.ProtuStrankaListFormatedWithAdressOIB_1">
      <item>INTERNET PRIJENOSI d.o.o. za video produkciju, OIB 97556896752, Bračka 26, 31000 Osijek</item>
    </derivirana_varijabla>
  </DomainObject.Predmet.ProtuStrankaListFormatedWithAdressOIB>
  <DomainObject.Predmet.ProtuStrankaListNazivFormated>
    <izvorni_sadrzaj>
      <item>INTERNET PRIJENOSI d.o.o. za video produkciju</item>
    </izvorni_sadrzaj>
    <derivirana_varijabla naziv="DomainObject.Predmet.ProtuStrankaListNazivFormated_1">
      <item>INTERNET PRIJENOSI d.o.o. za video produkciju</item>
    </derivirana_varijabla>
  </DomainObject.Predmet.ProtuStrankaListNazivFormated>
  <DomainObject.Predmet.ProtuStrankaListNazivFormatedOIB>
    <izvorni_sadrzaj>
      <item>INTERNET PRIJENOSI d.o.o. za video produkciju, OIB 97556896752</item>
    </izvorni_sadrzaj>
    <derivirana_varijabla naziv="DomainObject.Predmet.ProtuStrankaListNazivFormatedOIB_1">
      <item>INTERNET PRIJENOSI d.o.o. za video produkciju, OIB 97556896752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INTERNET PRIJENOSI d.o.o. za video produkciju</izvorni_sadrzaj>
    <derivirana_varijabla naziv="DomainObject.Predmet.ProtustrankaIDrugi_1">INTERNET PRIJENOSI d.o.o. za video produkciju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INTERNET PRIJENOSI d.o.o. za video produkciju, OIB 97556896752, Bračka 26, 31000 Osijek</izvorni_sadrzaj>
    <derivirana_varijabla naziv="DomainObject.Predmet.ProtustrankaIDrugiAdressOIB_1">INTERNET PRIJENOSI d.o.o. za video produkciju, OIB 97556896752, Bračka 26,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INTERNET PRIJENOSI d.o.o. za video produkciju</item>
    </izvorni_sadrzaj>
    <derivirana_varijabla naziv="DomainObject.Predmet.SudioniciListNaziv_1">
      <item>FINA RC OSIJEK</item>
      <item>INTERNET PRIJENOSI d.o.o. za video produkciju</item>
    </derivirana_varijabla>
  </DomainObject.Predmet.SudioniciListNaziv>
  <DomainObject.Predmet.SudioniciListAdressOIB>
    <izvorni_sadrzaj>
      <item>FINA RC OSIJEK, OIB 85821130368</item>
      <item>INTERNET PRIJENOSI d.o.o. za video produkciju, OIB 97556896752, Bračka 26,31000 Osijek</item>
    </izvorni_sadrzaj>
    <derivirana_varijabla naziv="DomainObject.Predmet.SudioniciListAdressOIB_1">
      <item>FINA RC OSIJEK, OIB 85821130368</item>
      <item>INTERNET PRIJENOSI d.o.o. za video produkciju, OIB 97556896752, Bračka 26,31000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97556896752</item>
    </izvorni_sadrzaj>
    <derivirana_varijabla naziv="DomainObject.Predmet.SudioniciListNazivOIB_1">
      <item>, OIB 85821130368</item>
      <item>, OIB 97556896752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7F81A5-6221-4FC4-ABEF-225E4AE1FF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357</properties:Words>
  <properties:Characters>1935</properties:Characters>
  <properties:Lines>46</properties:Lines>
  <properties:Paragraphs>15</properties:Paragraphs>
  <properties:TotalTime>166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2018-10-16T05:48:00Z</cp:lastPrinted>
  <dcterms:modified xmlns:xsi="http://www.w3.org/2001/XMLSchema-instance" xsi:type="dcterms:W3CDTF">2018-10-16T05:48:00Z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