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6608" w14:paraId="c1c6608"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F7986">
        <w:rPr>
          <w:rFonts w:cs="Times New Roman" w:eastAsia="Times New Roman"/>
          <w:szCs w:val="24"/>
          <w:lang w:eastAsia="hr-HR"/>
        </w:rPr>
        <w:t>146/17</w:t>
      </w:r>
      <w:r w:rsidR="00FA328A">
        <w:rPr>
          <w:rFonts w:cs="Times New Roman" w:eastAsia="Times New Roman"/>
          <w:szCs w:val="24"/>
          <w:lang w:eastAsia="hr-HR"/>
        </w:rPr>
        <w:t>-9</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CF7986">
        <w:rPr>
          <w:szCs w:val="24"/>
        </w:rPr>
        <w:t xml:space="preserve">u stečajnom predmetu  povodom podnositelja prijedloga-dužnika  MH PROIN, društvo s ograničenom odgovornošću za proizvodnju, trgovinu i usluge, Odranski Obrež (Grad Zagreb), Zadvorci 17, OIB 27241262628, kojeg zastupa punomoćnik Tomislav Beloša, odvjetnik u OD Beloša &amp; Jukić j.t.d., Zagreb, Martićeva 31c, za otvaranje stečajnog postupka nad dužnikom MH PROIN, društvo s ograničenom odgovornošću za proizvodnju, trgovinu i usluge, Odranski Obrež (Grad Zagreb), Zadvorci 17, OIB 27241262628, </w:t>
      </w:r>
      <w:r w:rsidR="00C85CF6">
        <w:t xml:space="preserve"> </w:t>
      </w:r>
      <w:r w:rsidRPr="008511A6">
        <w:rPr>
          <w:rFonts w:cs="Times New Roman" w:eastAsia="Times New Roman"/>
          <w:szCs w:val="24"/>
          <w:lang w:eastAsia="hr-HR"/>
        </w:rPr>
        <w:t xml:space="preserve">dana </w:t>
      </w:r>
      <w:r w:rsidR="00CF7986">
        <w:rPr>
          <w:rFonts w:cs="Times New Roman" w:eastAsia="Times New Roman"/>
          <w:szCs w:val="24"/>
          <w:lang w:eastAsia="hr-HR"/>
        </w:rPr>
        <w:t>28</w:t>
      </w:r>
      <w:r w:rsidR="006C1DA1">
        <w:rPr>
          <w:rFonts w:cs="Times New Roman" w:eastAsia="Times New Roman"/>
          <w:szCs w:val="24"/>
          <w:lang w:eastAsia="hr-HR"/>
        </w:rPr>
        <w:t xml:space="preserve">. </w:t>
      </w:r>
      <w:r w:rsidR="00CF7986">
        <w:rPr>
          <w:rFonts w:cs="Times New Roman" w:eastAsia="Times New Roman"/>
          <w:szCs w:val="24"/>
          <w:lang w:eastAsia="hr-HR"/>
        </w:rPr>
        <w:t>lipnja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E1D72">
        <w:rPr>
          <w:szCs w:val="24"/>
        </w:rPr>
        <w:t>MH PROIN, društvo s ograničenom odgovornošću za proizvodnju, trgovinu i usluge, Odranski Obrež (Grad Zagreb), Zadvorci 17, OIB 27241262628</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0831F7">
        <w:rPr>
          <w:rFonts w:cs="Times New Roman" w:eastAsia="Times New Roman"/>
          <w:szCs w:val="24"/>
          <w:lang w:eastAsia="hr-HR"/>
        </w:rPr>
        <w:t>Ante Jukić, Zagreb, Majstora Ra</w:t>
      </w:r>
      <w:r w:rsidR="00A560CB">
        <w:rPr>
          <w:rFonts w:cs="Times New Roman" w:eastAsia="Times New Roman"/>
          <w:szCs w:val="24"/>
          <w:lang w:eastAsia="hr-HR"/>
        </w:rPr>
        <w:t>donje 12, OIB 74320689175.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F798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F798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F798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74345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743459">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D0442A"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62201A" w:rsidP="00BC6A94" w:rsidR="00BC6A94" w:rsidRPr="002D024E">
      <w:pPr>
        <w:ind w:firstLine="720"/>
        <w:jc w:val="center"/>
        <w:rPr>
          <w:b/>
          <w:color w:val="000000"/>
          <w:szCs w:val="24"/>
          <w:u w:val="single"/>
        </w:rPr>
      </w:pPr>
      <w:r>
        <w:rPr>
          <w:b/>
          <w:color w:val="000000"/>
          <w:szCs w:val="24"/>
          <w:u w:val="single"/>
        </w:rPr>
        <w:t>7</w:t>
      </w:r>
      <w:r w:rsidR="00DA51B6" w:rsidRPr="002D024E">
        <w:rPr>
          <w:b/>
          <w:color w:val="000000"/>
          <w:szCs w:val="24"/>
          <w:u w:val="single"/>
        </w:rPr>
        <w:t xml:space="preserve">. </w:t>
      </w:r>
      <w:r>
        <w:rPr>
          <w:b/>
          <w:color w:val="000000"/>
          <w:szCs w:val="24"/>
          <w:u w:val="single"/>
        </w:rPr>
        <w:t>studeni</w:t>
      </w:r>
      <w:r w:rsidR="0092632E">
        <w:rPr>
          <w:b/>
          <w:color w:val="000000"/>
          <w:szCs w:val="24"/>
          <w:u w:val="single"/>
        </w:rPr>
        <w:t xml:space="preserve"> 2018.</w:t>
      </w:r>
      <w:r>
        <w:rPr>
          <w:b/>
          <w:color w:val="000000"/>
          <w:szCs w:val="24"/>
          <w:u w:val="single"/>
        </w:rPr>
        <w:t xml:space="preserve"> godine</w:t>
      </w:r>
      <w:r w:rsidR="0092632E">
        <w:rPr>
          <w:b/>
          <w:color w:val="000000"/>
          <w:szCs w:val="24"/>
          <w:u w:val="single"/>
        </w:rPr>
        <w:t xml:space="preserve">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92632E" w:rsidP="00BC6A94" w:rsidR="0092632E">
      <w:pPr>
        <w:ind w:firstLine="720"/>
        <w:jc w:val="both"/>
        <w:rPr>
          <w:color w:val="000000"/>
          <w:szCs w:val="24"/>
        </w:rPr>
      </w:pP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EC5964" w:rsidP="00EC5964" w:rsidR="00EC5964">
      <w:pPr>
        <w:ind w:firstLine="708"/>
        <w:jc w:val="both"/>
        <w:rPr>
          <w:szCs w:val="24"/>
        </w:rPr>
      </w:pPr>
      <w:r>
        <w:rPr>
          <w:szCs w:val="24"/>
        </w:rPr>
        <w:t>Dužnik kao predlagatelj,  putem osobe ovlaštene za zastupanje podnio je ovom sudu prijedlog za otvaranje stečajnog postupka nad dužnikom MH PROIN, društvo s ograničenom odgovornošću za proizvodnju, trgovinu i usluge, Odranski Obrež (Grad Zagreb), Zadvorci 17, OIB 27241262628,  na temelju čl. 16. i čl. 109. Stečajnog zakona (NN 71/15,104/17, dalje SZ).</w:t>
      </w:r>
    </w:p>
    <w:p w:rsidRDefault="00EC5964" w:rsidP="00EC5964" w:rsidR="00EC5964">
      <w:pPr>
        <w:ind w:firstLine="708"/>
        <w:jc w:val="both"/>
        <w:rPr>
          <w:szCs w:val="24"/>
        </w:rPr>
      </w:pPr>
    </w:p>
    <w:p w:rsidRDefault="00EC5964" w:rsidP="00EC5964" w:rsidR="00EC5964">
      <w:pPr>
        <w:ind w:firstLine="708"/>
        <w:jc w:val="both"/>
        <w:rPr>
          <w:szCs w:val="24"/>
        </w:rPr>
      </w:pPr>
      <w:r>
        <w:rPr>
          <w:szCs w:val="24"/>
        </w:rPr>
        <w:t>U prijedlogu navodi da je kod dužnika nije u mogućnosti podmirivati obveze prema dobavljačima i vjerovnicima, tako da već sada ukupne obveze  predlagatelja prema vjerovnicima iznose 7.838.971,75 kn,a da su potraživanja prema dužnikovim dužnicima su daleko manja, odnosno da isti iznose 519.924,57 kn. Također da je dužnik u neprekidnoj blokadi duže vrijeme, a o čemu uz prijedlog dostavlja kako Potvrdu FINA-e,  tako i daljnju dokumentaciju (Bon-1, Bon-2, bilancu, račun dobiti i gubitka, otvorene stavke dobavljača, otvorene stavke kupaca). Predlaže da se stečaj nad dužnikom otvori i provede.</w:t>
      </w:r>
    </w:p>
    <w:p w:rsidRDefault="00EC5964" w:rsidP="00EC5964" w:rsidR="00EC5964">
      <w:pPr>
        <w:ind w:firstLine="708"/>
        <w:jc w:val="both"/>
        <w:rPr>
          <w:szCs w:val="24"/>
        </w:rPr>
      </w:pPr>
    </w:p>
    <w:p w:rsidRDefault="00EC5964" w:rsidP="00EC5964" w:rsidR="00EC5964">
      <w:pPr>
        <w:ind w:firstLine="708"/>
        <w:jc w:val="both"/>
        <w:rPr>
          <w:szCs w:val="24"/>
        </w:rPr>
      </w:pPr>
      <w:r>
        <w:rPr>
          <w:szCs w:val="24"/>
        </w:rPr>
        <w:t xml:space="preserve">Člankom 109.st.1. SZ-a  propisano je,  da je prijedlog za otvaranje stečajnog postupka ovlašten podnijeti vjerovnik ili dužnik, ako Zakonom nije  drukčije određeno,  te stavkom 4.podstavak 1. citiranog članka,  propisano je, da je prijedlog za otvaranje stečajnog postupka pravne osobe  u ime dužnika  ovlaštena podnijeti osoba ovlaštena za  zastupanje  dužnika po zakonu. </w:t>
      </w:r>
    </w:p>
    <w:p w:rsidRDefault="00EC5964" w:rsidP="00EC5964" w:rsidR="00EC5964">
      <w:pPr>
        <w:ind w:firstLine="708"/>
        <w:jc w:val="both"/>
        <w:rPr>
          <w:szCs w:val="24"/>
        </w:rPr>
      </w:pPr>
      <w:r>
        <w:rPr>
          <w:szCs w:val="24"/>
        </w:rPr>
        <w:t xml:space="preserve">Uvidom u  Izvadak iz  sudskog registra, a koji je  pribavljen u spis za predmetnog dužnika (list 35 spisa),  utvrđeno je,  da je  gore navedena i označena osoba u sudskom registru upisana kao osoba ovlaštena za zastupanje dužnika. </w:t>
      </w:r>
    </w:p>
    <w:p w:rsidRDefault="0092632E" w:rsidP="0092632E" w:rsidR="0092632E">
      <w:pPr>
        <w:ind w:firstLine="708"/>
        <w:jc w:val="both"/>
        <w:rPr>
          <w:szCs w:val="24"/>
        </w:rPr>
      </w:pPr>
    </w:p>
    <w:p w:rsidRDefault="00821A9D" w:rsidP="00821A9D" w:rsidR="00821A9D">
      <w:pPr>
        <w:ind w:firstLine="708"/>
        <w:jc w:val="both"/>
        <w:rPr>
          <w:color w:val="000000"/>
          <w:szCs w:val="24"/>
        </w:rPr>
      </w:pPr>
      <w:r>
        <w:rPr>
          <w:color w:val="000000"/>
          <w:szCs w:val="24"/>
        </w:rPr>
        <w:t>Rješenje</w:t>
      </w:r>
      <w:r w:rsidR="00BE798B">
        <w:rPr>
          <w:color w:val="000000"/>
          <w:szCs w:val="24"/>
        </w:rPr>
        <w:t>m ovog suda br. St-146/17</w:t>
      </w:r>
      <w:r w:rsidR="009840FA">
        <w:rPr>
          <w:color w:val="000000"/>
          <w:szCs w:val="24"/>
        </w:rPr>
        <w:t xml:space="preserve"> od 6.travnja 2018.g.</w:t>
      </w:r>
      <w:r w:rsidR="00BE798B">
        <w:rPr>
          <w:color w:val="000000"/>
          <w:szCs w:val="24"/>
        </w:rPr>
        <w:t xml:space="preserve"> pokre</w:t>
      </w:r>
      <w:r>
        <w:rPr>
          <w:color w:val="000000"/>
          <w:szCs w:val="24"/>
        </w:rPr>
        <w:t>nu</w:t>
      </w:r>
      <w:r w:rsidR="00BE798B">
        <w:rPr>
          <w:color w:val="000000"/>
          <w:szCs w:val="24"/>
        </w:rPr>
        <w:t>t</w:t>
      </w:r>
      <w:r>
        <w:rPr>
          <w:color w:val="000000"/>
          <w:szCs w:val="24"/>
        </w:rPr>
        <w:t xml:space="preserve"> je prethodni postupak nad predmetnim dužnikom</w:t>
      </w:r>
      <w:r w:rsidR="00BE798B">
        <w:rPr>
          <w:color w:val="000000"/>
          <w:szCs w:val="24"/>
        </w:rPr>
        <w:t>,</w:t>
      </w:r>
      <w:r>
        <w:rPr>
          <w:color w:val="000000"/>
          <w:szCs w:val="24"/>
        </w:rPr>
        <w:t xml:space="preserve"> te je održano </w:t>
      </w:r>
      <w:r w:rsidR="00BE798B">
        <w:rPr>
          <w:color w:val="000000"/>
          <w:szCs w:val="24"/>
        </w:rPr>
        <w:t>ročište</w:t>
      </w:r>
      <w:r>
        <w:rPr>
          <w:color w:val="000000"/>
          <w:szCs w:val="24"/>
        </w:rPr>
        <w:t xml:space="preserve"> radi očitovanja o podnesenom prijedlogu z</w:t>
      </w:r>
      <w:r w:rsidR="00BE798B">
        <w:rPr>
          <w:color w:val="000000"/>
          <w:szCs w:val="24"/>
        </w:rPr>
        <w:t xml:space="preserve">a otvaranje stečajnog postupka. </w:t>
      </w:r>
    </w:p>
    <w:p w:rsidRDefault="00D0791A" w:rsidP="005E658E" w:rsidR="00D0791A">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E1D72">
        <w:rPr>
          <w:rFonts w:cs="Times New Roman" w:eastAsia="Times New Roman"/>
          <w:szCs w:val="24"/>
          <w:lang w:eastAsia="hr-HR"/>
        </w:rPr>
        <w:t>28</w:t>
      </w:r>
      <w:r>
        <w:rPr>
          <w:rFonts w:cs="Times New Roman" w:eastAsia="Times New Roman"/>
          <w:szCs w:val="24"/>
          <w:lang w:eastAsia="hr-HR"/>
        </w:rPr>
        <w:t xml:space="preserve">. </w:t>
      </w:r>
      <w:r w:rsidR="003E1D72">
        <w:rPr>
          <w:rFonts w:cs="Times New Roman" w:eastAsia="Times New Roman"/>
          <w:szCs w:val="24"/>
          <w:lang w:eastAsia="hr-HR"/>
        </w:rPr>
        <w:t>lipnja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r w:rsidR="00BE7AB7">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FA328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E33188" w:rsidR="00E33188">
      <w:pPr>
        <w:rPr>
          <w:rFonts w:cs="Times New Roman" w:eastAsia="Times New Roman"/>
          <w:szCs w:val="24"/>
          <w:lang w:eastAsia="hr-HR"/>
        </w:rPr>
      </w:pPr>
    </w:p>
    <w:p w:rsidRDefault="000060F8" w:rsidR="000060F8">
      <w:pPr>
        <w:rPr>
          <w:rFonts w:cs="Times New Roman" w:eastAsia="Times New Roman"/>
          <w:szCs w:val="24"/>
          <w:lang w:eastAsia="hr-HR"/>
        </w:rPr>
      </w:pPr>
    </w:p>
    <w:p w:rsidRDefault="000060F8" w:rsidP="000060F8" w:rsidR="000060F8">
      <w:pPr>
        <w:pStyle w:val="Tijeloteksta-uvlaka3"/>
        <w:ind w:left="4956"/>
        <w:rPr>
          <w:sz w:val="24"/>
          <w:szCs w:val="24"/>
          <w:lang w:eastAsia="en-US"/>
        </w:rPr>
      </w:pPr>
      <w:r>
        <w:rPr>
          <w:sz w:val="24"/>
          <w:szCs w:val="24"/>
          <w:lang w:eastAsia="en-US"/>
        </w:rPr>
        <w:t>Za točnost otpravka-ovlašteni službenik</w:t>
      </w:r>
    </w:p>
    <w:p w:rsidRDefault="000060F8" w:rsidP="000060F8" w:rsidR="000060F8" w:rsidRPr="00A80390">
      <w:pPr>
        <w:pStyle w:val="Tijeloteksta-uvlaka3"/>
        <w:ind w:left="4956"/>
        <w:rPr>
          <w:sz w:val="24"/>
          <w:szCs w:val="24"/>
          <w:lang w:eastAsia="en-US"/>
        </w:rPr>
      </w:pPr>
      <w:r>
        <w:rPr>
          <w:sz w:val="24"/>
          <w:szCs w:val="24"/>
          <w:lang w:eastAsia="en-US"/>
        </w:rPr>
        <w:t xml:space="preserve">                Monika Grbac</w:t>
      </w:r>
    </w:p>
    <w:p w:rsidRDefault="000060F8" w:rsidR="000060F8"/>
    <w:sectPr w:rsidSect="0092632E" w:rsidR="000060F8">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0060F8">
          <w:rPr>
            <w:noProof/>
          </w:rPr>
          <w:t>3</w:t>
        </w:r>
        <w:r>
          <w:fldChar w:fldCharType="end"/>
        </w:r>
        <w:r>
          <w:t xml:space="preserve">  </w:t>
        </w:r>
        <w:r>
          <w:tab/>
        </w:r>
        <w:r>
          <w:tab/>
        </w:r>
        <w:r w:rsidRPr="008511A6">
          <w:rPr>
            <w:rFonts w:cs="Times New Roman" w:eastAsia="Times New Roman"/>
            <w:szCs w:val="24"/>
            <w:lang w:eastAsia="hr-HR"/>
          </w:rPr>
          <w:t>20.St-</w:t>
        </w:r>
        <w:r w:rsidR="003E1D72">
          <w:rPr>
            <w:rFonts w:cs="Times New Roman" w:eastAsia="Times New Roman"/>
            <w:szCs w:val="24"/>
            <w:lang w:eastAsia="hr-HR"/>
          </w:rPr>
          <w:t>146/17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60F8"/>
    <w:rsid w:val="00011808"/>
    <w:rsid w:val="00061C47"/>
    <w:rsid w:val="00070878"/>
    <w:rsid w:val="000831F7"/>
    <w:rsid w:val="000E4E23"/>
    <w:rsid w:val="000F7F29"/>
    <w:rsid w:val="001F49B6"/>
    <w:rsid w:val="00241D35"/>
    <w:rsid w:val="002B6CD2"/>
    <w:rsid w:val="002D024E"/>
    <w:rsid w:val="003978BA"/>
    <w:rsid w:val="003E1D72"/>
    <w:rsid w:val="003E4675"/>
    <w:rsid w:val="003E4C0F"/>
    <w:rsid w:val="00455F85"/>
    <w:rsid w:val="004808EA"/>
    <w:rsid w:val="004B5305"/>
    <w:rsid w:val="004C19E9"/>
    <w:rsid w:val="00515E53"/>
    <w:rsid w:val="005A5CBF"/>
    <w:rsid w:val="005A7882"/>
    <w:rsid w:val="005E658E"/>
    <w:rsid w:val="005F6085"/>
    <w:rsid w:val="0062201A"/>
    <w:rsid w:val="00622743"/>
    <w:rsid w:val="00651219"/>
    <w:rsid w:val="006B175B"/>
    <w:rsid w:val="006C1DA1"/>
    <w:rsid w:val="00743459"/>
    <w:rsid w:val="007F5B29"/>
    <w:rsid w:val="00821A9D"/>
    <w:rsid w:val="00830DE8"/>
    <w:rsid w:val="00833BE9"/>
    <w:rsid w:val="008511A6"/>
    <w:rsid w:val="00871A6C"/>
    <w:rsid w:val="0087353B"/>
    <w:rsid w:val="008A2F08"/>
    <w:rsid w:val="0090388E"/>
    <w:rsid w:val="009129BE"/>
    <w:rsid w:val="009236E0"/>
    <w:rsid w:val="0092632E"/>
    <w:rsid w:val="00937559"/>
    <w:rsid w:val="009840FA"/>
    <w:rsid w:val="009A14BE"/>
    <w:rsid w:val="009B765D"/>
    <w:rsid w:val="00A52C3C"/>
    <w:rsid w:val="00A54882"/>
    <w:rsid w:val="00A560CB"/>
    <w:rsid w:val="00A86A4D"/>
    <w:rsid w:val="00AC6AFE"/>
    <w:rsid w:val="00AC6C38"/>
    <w:rsid w:val="00AD5BB7"/>
    <w:rsid w:val="00B0322D"/>
    <w:rsid w:val="00B2475E"/>
    <w:rsid w:val="00B32B90"/>
    <w:rsid w:val="00B34438"/>
    <w:rsid w:val="00B4061A"/>
    <w:rsid w:val="00B819CE"/>
    <w:rsid w:val="00B9604C"/>
    <w:rsid w:val="00BC2227"/>
    <w:rsid w:val="00BC4125"/>
    <w:rsid w:val="00BC6A94"/>
    <w:rsid w:val="00BD3F91"/>
    <w:rsid w:val="00BE3772"/>
    <w:rsid w:val="00BE798B"/>
    <w:rsid w:val="00BE7AB7"/>
    <w:rsid w:val="00C2107D"/>
    <w:rsid w:val="00C45772"/>
    <w:rsid w:val="00C45F90"/>
    <w:rsid w:val="00C65348"/>
    <w:rsid w:val="00C80880"/>
    <w:rsid w:val="00C818B3"/>
    <w:rsid w:val="00C85CF6"/>
    <w:rsid w:val="00CF7986"/>
    <w:rsid w:val="00D0442A"/>
    <w:rsid w:val="00D0791A"/>
    <w:rsid w:val="00D40224"/>
    <w:rsid w:val="00D67FDF"/>
    <w:rsid w:val="00D950D6"/>
    <w:rsid w:val="00DA51B6"/>
    <w:rsid w:val="00E06ADA"/>
    <w:rsid w:val="00E23577"/>
    <w:rsid w:val="00E33188"/>
    <w:rsid w:val="00E43D8A"/>
    <w:rsid w:val="00E82ED8"/>
    <w:rsid w:val="00EB314F"/>
    <w:rsid w:val="00EC5964"/>
    <w:rsid w:val="00F51022"/>
    <w:rsid w:val="00FA32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A328A"/>
    <w:rPr>
      <w:color w:val="808080"/>
      <w:bdr w:space="0" w:sz="0" w:color="auto" w:val="none"/>
      <w:shd w:fill="auto" w:color="auto" w:val="clear"/>
    </w:rPr>
  </w:style>
  <w:style w:customStyle="true" w:styleId="eSPISCCParagraphDefaultFont" w:type="character">
    <w:name w:val="eSPIS_CC_Paragraph Default Font"/>
    <w:basedOn w:val="Zadanifontodlomka"/>
    <w:rsid w:val="00FA328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A328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A328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328A"/>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0060F8"/>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0060F8"/>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A328A"/>
    <w:rPr>
      <w:color w:val="808080"/>
      <w:bdr w:color="auto" w:space="0" w:sz="0" w:val="none"/>
      <w:shd w:color="auto" w:fill="auto" w:val="clear"/>
    </w:rPr>
  </w:style>
  <w:style w:customStyle="1" w:styleId="eSPISCCParagraphDefaultFont" w:type="character">
    <w:name w:val="eSPIS_CC_Paragraph Default Font"/>
    <w:basedOn w:val="Zadanifontodlomka"/>
    <w:rsid w:val="00FA328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A328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A328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328A"/>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0060F8"/>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0060F8"/>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29882231">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832642498">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St-146/2017-9</izvorni_sadrzaj>
    <derivirana_varijabla naziv="DomainObject.Oznaka_1">St-146/2017-9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St-146/2017</izvorni_sadrzaj>
    <derivirana_varijabla naziv="DomainObject.Predmet.OznakaBroj_1">St-146/2017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MH PROIN d.o.o. zastupanog po punomoćniku OD BELOŠA &amp; JUKIĆ j.t.d.,odvj. Tomislav Beloša; Đurđa Vlašec</izvorni_sadrzaj>
    <derivirana_varijabla naziv="DomainObject.Predmet.ProtustrankaFormated_1">  MH PROIN d.o.o. zastupanog po punomoćniku OD BELOŠA &amp; JUKIĆ j.t.d.,odvj. Tomislav Beloša; Đurđa Vlašec</derivirana_varijabla>
  </DomainObject.Predmet.ProtustrankaFormated>
  <DomainObject.Predmet.ProtustrankaFormatedOIB>
    <izvorni_sadrzaj>  MH PROIN d.o.o., OIB 27241262628 zastupanog po punomoćniku OD BELOŠA &amp; JUKIĆ j.t.d.,odvj. Tomislav Beloša; Đurđa Vlašec</izvorni_sadrzaj>
    <derivirana_varijabla naziv="DomainObject.Predmet.ProtustrankaFormatedOIB_1">  MH PROIN d.o.o., OIB 27241262628 zastupanog po punomoćniku OD BELOŠA &amp; JUKIĆ j.t.d.,odvj. Tomislav Beloša; Đurđa Vlašec</derivirana_varijabla>
  </DomainObject.Predmet.ProtustrankaFormatedOIB>
  <DomainObject.Predmet.ProtustrankaFormatedWithAdress>
    <izvorni_sadrzaj> MH PROIN d.o.o., Zadvorci 17, 10020 Odranski Obrež zastupanog po punomoćniku OD BELOŠA &amp; JUKIĆ j.t.d.,odvj. Tomislav Beloša; Đurđa Vlašec</izvorni_sadrzaj>
    <derivirana_varijabla naziv="DomainObject.Predmet.ProtustrankaFormatedWithAdress_1"> MH PROIN d.o.o., Zadvorci 17, 10020 Odranski Obrež zastupanog po punomoćniku OD BELOŠA &amp; JUKIĆ j.t.d.,odvj. Tomislav Beloša; Đurđa Vlašec</derivirana_varijabla>
  </DomainObject.Predmet.ProtustrankaFormatedWithAdress>
  <DomainObject.Predmet.ProtustrankaFormatedWithAdressOIB>
    <izvorni_sadrzaj> MH PROIN d.o.o., OIB 27241262628, Zadvorci 17, 10020 Odranski Obrež zastupanog po punomoćniku OD BELOŠA &amp; JUKIĆ j.t.d.,odvj. Tomislav Beloša; Đurđa Vlašec</izvorni_sadrzaj>
    <derivirana_varijabla naziv="DomainObject.Predmet.ProtustrankaFormatedWithAdressOIB_1"> MH PROIN d.o.o., OIB 27241262628, Zadvorci 17, 10020 Odranski Obrež zastupanog po punomoćniku OD BELOŠA &amp; JUKIĆ j.t.d.,odvj. Tomislav Beloša; Đurđa Vlašec</derivirana_varijabla>
  </DomainObject.Predmet.ProtustrankaFormatedWithAdressOIB>
  <DomainObject.Predmet.ProtustrankaWithAdress>
    <izvorni_sadrzaj>MH PROIN d.o.o. Zadvorci 17, 10020 Odranski Obrež</izvorni_sadrzaj>
    <derivirana_varijabla naziv="DomainObject.Predmet.ProtustrankaWithAdress_1">MH PROIN d.o.o. Zadvorci 17, 10020 Odranski Obrež</derivirana_varijabla>
  </DomainObject.Predmet.ProtustrankaWithAdress>
  <DomainObject.Predmet.ProtustrankaWithAdressOIB>
    <izvorni_sadrzaj>MH PROIN d.o.o., OIB 27241262628, Zadvorci 17, 10020 Odranski Obrež</izvorni_sadrzaj>
    <derivirana_varijabla naziv="DomainObject.Predmet.ProtustrankaWithAdressOIB_1">MH PROIN d.o.o., OIB 27241262628, Zadvorci 17, 10020 Odranski Obrež</derivirana_varijabla>
  </DomainObject.Predmet.ProtustrankaWithAdressOIB>
  <DomainObject.Predmet.ProtustrankaNazivFormated>
    <izvorni_sadrzaj>MH PROIN d.o.o.</izvorni_sadrzaj>
    <derivirana_varijabla naziv="DomainObject.Predmet.ProtustrankaNazivFormated_1">MH PROIN d.o.o.</derivirana_varijabla>
  </DomainObject.Predmet.ProtustrankaNazivFormated>
  <DomainObject.Predmet.ProtustrankaNazivFormatedOIB>
    <izvorni_sadrzaj>MH PROIN d.o.o., OIB 27241262628</izvorni_sadrzaj>
    <derivirana_varijabla naziv="DomainObject.Predmet.ProtustrankaNazivFormatedOIB_1">MH PROIN d.o.o., OIB 27241262628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MH PROIN d.o.o.; Đurđa Vlašec</izvorni_sadrzaj>
    <derivirana_varijabla naziv="DomainObject.Predmet.StrankaFormated_1">  MH PROIN d.o.o.; Đurđa Vlašec</derivirana_varijabla>
  </DomainObject.Predmet.StrankaFormated>
  <DomainObject.Predmet.StrankaFormatedOIB>
    <izvorni_sadrzaj>  MH PROIN d.o.o., OIB 27241262628; Đurđa Vlašec, OIB 73429926137</izvorni_sadrzaj>
    <derivirana_varijabla naziv="DomainObject.Predmet.StrankaFormatedOIB_1">  MH PROIN d.o.o., OIB 27241262628; Đurđa Vlašec, OIB 73429926137</derivirana_varijabla>
  </DomainObject.Predmet.StrankaFormatedOIB>
  <DomainObject.Predmet.StrankaFormatedWithAdress>
    <izvorni_sadrzaj> MH PROIN d.o.o., Zadvorci 17, 10020 Odranski Obrež; Đurđa Vlašec, Zadvorci 17, 10020 Odranski Obrež</izvorni_sadrzaj>
    <derivirana_varijabla naziv="DomainObject.Predmet.StrankaFormatedWithAdress_1"> MH PROIN d.o.o., Zadvorci 17, 10020 Odranski Obrež; Đurđa Vlašec, Zadvorci 17, 10020 Odranski Obrež</derivirana_varijabla>
  </DomainObject.Predmet.StrankaFormatedWithAdress>
  <DomainObject.Predmet.StrankaFormatedWithAdressOIB>
    <izvorni_sadrzaj> MH PROIN d.o.o., OIB 27241262628, Zadvorci 17, 10020 Odranski Obrež; Đurđa Vlašec, OIB 73429926137, Zadvorci 17, 10020 Odranski Obrež</izvorni_sadrzaj>
    <derivirana_varijabla naziv="DomainObject.Predmet.StrankaFormatedWithAdressOIB_1"> MH PROIN d.o.o., OIB 27241262628, Zadvorci 17, 10020 Odranski Obrež; Đurđa Vlašec, OIB 73429926137, Zadvorci 17, 10020 Odranski Obrež</derivirana_varijabla>
  </DomainObject.Predmet.StrankaFormatedWithAdressOIB>
  <DomainObject.Predmet.StrankaWithAdress>
    <izvorni_sadrzaj>MH PROIN d.o.o. Zadvorci 17,10020 Odranski Obrež,Đurđa Vlašec Zadvorci 17,10020 Odranski Obrež</izvorni_sadrzaj>
    <derivirana_varijabla naziv="DomainObject.Predmet.StrankaWithAdress_1">MH PROIN d.o.o. Zadvorci 17,10020 Odranski Obrež,Đurđa Vlašec Zadvorci 17,10020 Odranski Obrež</derivirana_varijabla>
  </DomainObject.Predmet.StrankaWithAdress>
  <DomainObject.Predmet.StrankaWithAdressOIB>
    <izvorni_sadrzaj>MH PROIN d.o.o., OIB 27241262628, Zadvorci 17,10020 Odranski Obrež,Đurđa Vlašec, OIB 73429926137, Zadvorci 17,10020 Odranski Obrež</izvorni_sadrzaj>
    <derivirana_varijabla naziv="DomainObject.Predmet.StrankaWithAdressOIB_1">MH PROIN d.o.o., OIB 27241262628, Zadvorci 17,10020 Odranski Obrež,Đurđa Vlašec, OIB 73429926137, Zadvorci 17,10020 Odranski Obrež</derivirana_varijabla>
  </DomainObject.Predmet.StrankaWithAdressOIB>
  <DomainObject.Predmet.StrankaNazivFormated>
    <izvorni_sadrzaj>MH PROIN d.o.o.,Đurđa Vlašec</izvorni_sadrzaj>
    <derivirana_varijabla naziv="DomainObject.Predmet.StrankaNazivFormated_1">MH PROIN d.o.o.,Đurđa Vlašec</derivirana_varijabla>
  </DomainObject.Predmet.StrankaNazivFormated>
  <DomainObject.Predmet.StrankaNazivFormatedOIB>
    <izvorni_sadrzaj>MH PROIN d.o.o., OIB 27241262628,Đurđa Vlašec, OIB 73429926137</izvorni_sadrzaj>
    <derivirana_varijabla naziv="DomainObject.Predmet.StrankaNazivFormatedOIB_1">MH PROIN d.o.o., OIB 27241262628,Đurđa Vlašec, OIB 73429926137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MH PROIN d.o.o.</item>
      <item>Đurđa Vlašec</item>
    </izvorni_sadrzaj>
    <derivirana_varijabla naziv="DomainObject.Predmet.StrankaListFormated_1">
      <item>MH PROIN d.o.o.</item>
      <item>Đurđa Vlašec</item>
    </derivirana_varijabla>
  </DomainObject.Predmet.StrankaListFormated>
  <DomainObject.Predmet.StrankaListFormatedOIB>
    <izvorni_sadrzaj>
      <item>MH PROIN d.o.o., OIB 27241262628</item>
      <item>Đurđa Vlašec, OIB 73429926137</item>
    </izvorni_sadrzaj>
    <derivirana_varijabla naziv="DomainObject.Predmet.StrankaListFormatedOIB_1">
      <item>MH PROIN d.o.o., OIB 27241262628</item>
      <item>Đurđa Vlašec, OIB 73429926137</item>
    </derivirana_varijabla>
  </DomainObject.Predmet.StrankaListFormatedOIB>
  <DomainObject.Predmet.StrankaListFormatedWithAdress>
    <izvorni_sadrzaj>
      <item>MH PROIN d.o.o., Zadvorci 17, 10020 Odranski Obrež</item>
      <item>Đurđa Vlašec, Zadvorci 17, 10020 Odranski Obrež</item>
    </izvorni_sadrzaj>
    <derivirana_varijabla naziv="DomainObject.Predmet.StrankaListFormatedWithAdress_1">
      <item>MH PROIN d.o.o., Zadvorci 17, 10020 Odranski Obrež</item>
      <item>Đurđa Vlašec, Zadvorci 17, 10020 Odranski Obrež</item>
    </derivirana_varijabla>
  </DomainObject.Predmet.StrankaListFormatedWithAdress>
  <DomainObject.Predmet.StrankaListFormatedWithAdressOIB>
    <izvorni_sadrzaj>
      <item>MH PROIN d.o.o., OIB 27241262628, Zadvorci 17, 10020 Odranski Obrež</item>
      <item>Đurđa Vlašec, OIB 73429926137, Zadvorci 17, 10020 Odranski Obrež</item>
    </izvorni_sadrzaj>
    <derivirana_varijabla naziv="DomainObject.Predmet.StrankaListFormatedWithAdressOIB_1">
      <item>MH PROIN d.o.o., OIB 27241262628, Zadvorci 17, 10020 Odranski Obrež</item>
      <item>Đurđa Vlašec, OIB 73429926137, Zadvorci 17, 10020 Odranski Obrež</item>
    </derivirana_varijabla>
  </DomainObject.Predmet.StrankaListFormatedWithAdressOIB>
  <DomainObject.Predmet.StrankaListNazivFormated>
    <izvorni_sadrzaj>
      <item>MH PROIN d.o.o.</item>
      <item>Đurđa Vlašec</item>
    </izvorni_sadrzaj>
    <derivirana_varijabla naziv="DomainObject.Predmet.StrankaListNazivFormated_1">
      <item>MH PROIN d.o.o.</item>
      <item>Đurđa Vlašec</item>
    </derivirana_varijabla>
  </DomainObject.Predmet.StrankaListNazivFormated>
  <DomainObject.Predmet.StrankaListNazivFormatedOIB>
    <izvorni_sadrzaj>
      <item>MH PROIN d.o.o., OIB 27241262628</item>
      <item>Đurđa Vlašec, OIB 73429926137</item>
    </izvorni_sadrzaj>
    <derivirana_varijabla naziv="DomainObject.Predmet.StrankaListNazivFormatedOIB_1">
      <item>MH PROIN d.o.o., OIB 27241262628</item>
      <item>Đurđa Vlašec, OIB 73429926137</item>
    </derivirana_varijabla>
  </DomainObject.Predmet.StrankaListNazivFormatedOIB>
  <DomainObject.Predmet.ProtuStrankaListFormated>
    <izvorni_sadrzaj>
      <item>MH PROIN d.o.o. zastupanog po punomoćniku OD BELOŠA &amp; JUKIĆ j.t.d.,odvj. Tomislav Beloša; Đurđa Vlašec</item>
    </izvorni_sadrzaj>
    <derivirana_varijabla naziv="DomainObject.Predmet.ProtuStrankaListFormated_1">
      <item>MH PROIN d.o.o. zastupanog po punomoćniku OD BELOŠA &amp; JUKIĆ j.t.d.,odvj. Tomislav Beloša; Đurđa Vlašec</item>
    </derivirana_varijabla>
  </DomainObject.Predmet.ProtuStrankaListFormated>
  <DomainObject.Predmet.ProtuStrankaListFormatedOIB>
    <izvorni_sadrzaj>
      <item>MH PROIN d.o.o., OIB 27241262628 zastupanog po punomoćniku OD BELOŠA &amp; JUKIĆ j.t.d.,odvj. Tomislav Beloša; Đurđa Vlašec</item>
    </izvorni_sadrzaj>
    <derivirana_varijabla naziv="DomainObject.Predmet.ProtuStrankaListFormatedOIB_1">
      <item>MH PROIN d.o.o., OIB 27241262628 zastupanog po punomoćniku OD BELOŠA &amp; JUKIĆ j.t.d.,odvj. Tomislav Beloša; Đurđa Vlašec</item>
    </derivirana_varijabla>
  </DomainObject.Predmet.ProtuStrankaListFormatedOIB>
  <DomainObject.Predmet.ProtuStrankaListFormatedWithAdress>
    <izvorni_sadrzaj>
      <item>MH PROIN d.o.o., Zadvorci 17, 10020 Odranski Obrež zastupanog po punomoćniku OD BELOŠA &amp; JUKIĆ j.t.d.,odvj. Tomislav Beloša; Đurđa Vlašec</item>
    </izvorni_sadrzaj>
    <derivirana_varijabla naziv="DomainObject.Predmet.ProtuStrankaListFormatedWithAdress_1">
      <item>MH PROIN d.o.o., Zadvorci 17, 10020 Odranski Obrež zastupanog po punomoćniku OD BELOŠA &amp; JUKIĆ j.t.d.,odvj. Tomislav Beloša; Đurđa Vlašec</item>
    </derivirana_varijabla>
  </DomainObject.Predmet.ProtuStrankaListFormatedWithAdress>
  <DomainObject.Predmet.ProtuStrankaListFormatedWithAdressOIB>
    <izvorni_sadrzaj>
      <item>MH PROIN d.o.o., OIB 27241262628, Zadvorci 17, 10020 Odranski Obrež zastupanog po punomoćniku OD BELOŠA &amp; JUKIĆ j.t.d.,odvj. Tomislav Beloša; Đurđa Vlašec</item>
    </izvorni_sadrzaj>
    <derivirana_varijabla naziv="DomainObject.Predmet.ProtuStrankaListFormatedWithAdressOIB_1">
      <item>MH PROIN d.o.o., OIB 27241262628, Zadvorci 17, 10020 Odranski Obrež zastupanog po punomoćniku OD BELOŠA &amp; JUKIĆ j.t.d.,odvj. Tomislav Beloša; Đurđa Vlašec</item>
    </derivirana_varijabla>
  </DomainObject.Predmet.ProtuStrankaListFormatedWithAdressOIB>
  <DomainObject.Predmet.ProtuStrankaListNazivFormated>
    <izvorni_sadrzaj>
      <item>MH PROIN d.o.o.</item>
    </izvorni_sadrzaj>
    <derivirana_varijabla naziv="DomainObject.Predmet.ProtuStrankaListNazivFormated_1">
      <item>MH PROIN d.o.o.</item>
    </derivirana_varijabla>
  </DomainObject.Predmet.ProtuStrankaListNazivFormated>
  <DomainObject.Predmet.ProtuStrankaListNazivFormatedOIB>
    <izvorni_sadrzaj>
      <item>MH PROIN d.o.o., OIB 27241262628</item>
    </izvorni_sadrzaj>
    <derivirana_varijabla naziv="DomainObject.Predmet.ProtuStrankaListNazivFormatedOIB_1">
      <item>MH PROIN d.o.o., OIB 27241262628</item>
    </derivirana_varijabla>
  </DomainObject.Predmet.ProtuStrankaListNazivFormatedOIB>
  <DomainObject.Predmet.OstaliListFormated>
    <izvorni_sadrzaj>
      <item>OD BELOŠA &amp; JUKIĆ j.t.d.,odvj. Tomislav Beloša punomoćnik sudionika u postupku MH PROIN d.o.o.</item>
      <item>Đurđa Vlašec punomoćnica sudionika u postupku MH PROIN d.o.o.</item>
    </izvorni_sadrzaj>
    <derivirana_varijabla naziv="DomainObject.Predmet.OstaliListFormated_1">
      <item>OD BELOŠA &amp; JUKIĆ j.t.d.,odvj. Tomislav Beloša punomoćnik sudionika u postupku MH PROIN d.o.o.</item>
      <item>Đurđa Vlašec punomoćnica sudionika u postupku MH PROIN d.o.o.</item>
    </derivirana_varijabla>
  </DomainObject.Predmet.OstaliListFormated>
  <DomainObject.Predmet.OstaliListFormatedOIB>
    <izvorni_sadrzaj>
      <item>OD BELOŠA &amp; JUKIĆ j.t.d.,odvj. Tomislav Beloša, OIB 84682050680 punomoćnik sudionika u postupku MH PROIN d.o.o.</item>
      <item>Đurđa Vlašec, OIB 73429926137 punomoćnica sudionika u postupku MH PROIN d.o.o.</item>
    </izvorni_sadrzaj>
    <derivirana_varijabla naziv="DomainObject.Predmet.OstaliListFormatedOIB_1">
      <item>OD BELOŠA &amp; JUKIĆ j.t.d.,odvj. Tomislav Beloša, OIB 84682050680 punomoćnik sudionika u postupku MH PROIN d.o.o.</item>
      <item>Đurđa Vlašec, OIB 73429926137 punomoćnica sudionika u postupku MH PROIN d.o.o.</item>
    </derivirana_varijabla>
  </DomainObject.Predmet.OstaliListFormatedOIB>
  <DomainObject.Predmet.OstaliListFormatedWithAdress>
    <izvorni_sadrzaj>
      <item>OD BELOŠA &amp; JUKIĆ j.t.d.,odvj. Tomislav Beloša, Martićeva 31 c, 10000 Zagreb punomoćnik sudionika u postupku MH PROIN d.o.o.</item>
      <item>Đurđa Vlašec, Zadvorci 17, 10020 Odranski Obrež punomoćnica sudionika u postupku MH PROIN d.o.o.</item>
    </izvorni_sadrzaj>
    <derivirana_varijabla naziv="DomainObject.Predmet.OstaliListFormatedWithAdress_1">
      <item>OD BELOŠA &amp; JUKIĆ j.t.d.,odvj. Tomislav Beloša, Martićeva 31 c, 10000 Zagreb punomoćnik sudionika u postupku MH PROIN d.o.o.</item>
      <item>Đurđa Vlašec, Zadvorci 17, 10020 Odranski Obrež punomoćnica sudionika u postupku MH PROIN d.o.o.</item>
    </derivirana_varijabla>
  </DomainObject.Predmet.OstaliListFormatedWithAdress>
  <DomainObject.Predmet.OstaliListFormatedWithAdressOIB>
    <izvorni_sadrzaj>
      <item>OD BELOŠA &amp; JUKIĆ j.t.d.,odvj. Tomislav Beloša, OIB 84682050680, Martićeva 31 c, 10000 Zagreb punomoćnik sudionika u postupku MH PROIN d.o.o.</item>
      <item>Đurđa Vlašec, OIB 73429926137, Zadvorci 17, 10020 Odranski Obrež punomoćnica sudionika u postupku MH PROIN d.o.o.</item>
    </izvorni_sadrzaj>
    <derivirana_varijabla naziv="DomainObject.Predmet.OstaliListFormatedWithAdressOIB_1">
      <item>OD BELOŠA &amp; JUKIĆ j.t.d.,odvj. Tomislav Beloša, OIB 84682050680, Martićeva 31 c, 10000 Zagreb punomoćnik sudionika u postupku MH PROIN d.o.o.</item>
      <item>Đurđa Vlašec, OIB 73429926137, Zadvorci 17, 10020 Odranski Obrež punomoćnica sudionika u postupku MH PROIN d.o.o.</item>
    </derivirana_varijabla>
  </DomainObject.Predmet.OstaliListFormatedWithAdressOIB>
  <DomainObject.Predmet.OstaliListNazivFormated>
    <izvorni_sadrzaj>
      <item>OD BELOŠA &amp; JUKIĆ j.t.d.,odvj. Tomislav Beloša</item>
      <item>Đurđa Vlašec</item>
    </izvorni_sadrzaj>
    <derivirana_varijabla naziv="DomainObject.Predmet.OstaliListNazivFormated_1">
      <item>OD BELOŠA &amp; JUKIĆ j.t.d.,odvj. Tomislav Beloša</item>
      <item>Đurđa Vlašec</item>
    </derivirana_varijabla>
  </DomainObject.Predmet.OstaliListNazivFormated>
  <DomainObject.Predmet.OstaliListNazivFormatedOIB>
    <izvorni_sadrzaj>
      <item>OD BELOŠA &amp; JUKIĆ j.t.d.,odvj. Tomislav Beloša, OIB 84682050680</item>
      <item>Đurđa Vlašec, OIB 73429926137</item>
    </izvorni_sadrzaj>
    <derivirana_varijabla naziv="DomainObject.Predmet.OstaliListNazivFormatedOIB_1">
      <item>OD BELOŠA &amp; JUKIĆ j.t.d.,odvj. Tomislav Beloša, OIB 84682050680</item>
      <item>Đurđa Vlašec, OIB 73429926137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St-146/2017-9</izvorni_sadrzaj>
    <derivirana_varijabla naziv="DomainObject.PoslovniBrojDokumenta_1">St-146/2017-9</derivirana_varijabla>
  </DomainObject.PoslovniBrojDokumenta>
  <DomainObject.Predmet.StrankaIDrugi>
    <izvorni_sadrzaj>MH PROIN d.o.o. i dr.</izvorni_sadrzaj>
    <derivirana_varijabla naziv="DomainObject.Predmet.StrankaIDrugi_1">MH PROIN d.o.o. i dr.</derivirana_varijabla>
  </DomainObject.Predmet.StrankaIDrugi>
  <DomainObject.Predmet.ProtustrankaIDrugi>
    <izvorni_sadrzaj>MH PROIN d.o.o.</izvorni_sadrzaj>
    <derivirana_varijabla naziv="DomainObject.Predmet.ProtustrankaIDrugi_1">MH PROIN d.o.o.</derivirana_varijabla>
  </DomainObject.Predmet.ProtustrankaIDrugi>
  <DomainObject.Predmet.StrankaIDrugiAdressOIB>
    <izvorni_sadrzaj>MH PROIN d.o.o., OIB 27241262628, Zadvorci 17, 10020 Odranski Obrež i dr.</izvorni_sadrzaj>
    <derivirana_varijabla naziv="DomainObject.Predmet.StrankaIDrugiAdressOIB_1">MH PROIN d.o.o., OIB 27241262628, Zadvorci 17, 10020 Odranski Obrež i dr.</derivirana_varijabla>
  </DomainObject.Predmet.StrankaIDrugiAdressOIB>
  <DomainObject.Predmet.ProtustrankaIDrugiAdressOIB>
    <izvorni_sadrzaj>MH PROIN d.o.o., OIB 27241262628, Zadvorci 17, 10020 Odranski Obrež</izvorni_sadrzaj>
    <derivirana_varijabla naziv="DomainObject.Predmet.ProtustrankaIDrugiAdressOIB_1">MH PROIN d.o.o., OIB 27241262628, Zadvorci 17,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MH PROIN d.o.o.</item>
      <item>MH PROIN d.o.o.</item>
      <item>OD BELOŠA &amp; JUKIĆ j.t.d.,odvj. Tomislav Beloša</item>
      <item>Đurđa Vlašec</item>
      <item>Đurđa Vlašec</item>
    </izvorni_sadrzaj>
    <derivirana_varijabla naziv="DomainObject.Predmet.SudioniciListNaziv_1">
      <item>MH PROIN d.o.o.</item>
      <item>MH PROIN d.o.o.</item>
      <item>OD BELOŠA &amp; JUKIĆ j.t.d.,odvj. Tomislav Beloša</item>
      <item>Đurđa Vlašec</item>
      <item>Đurđa Vlašec</item>
    </derivirana_varijabla>
  </DomainObject.Predmet.SudioniciListNaziv>
  <DomainObject.Predmet.SudioniciListAdressOIB>
    <izvorni_sadrzaj>
      <item>MH PROIN d.o.o., OIB 27241262628, Zadvorci 17,10020 Odranski Obrež</item>
      <item>MH PROIN d.o.o., OIB 27241262628, Zadvorci 17,10020 Odranski Obrež</item>
      <item>OD BELOŠA &amp; JUKIĆ j.t.d.,odvj. Tomislav Beloša, OIB 84682050680, Martićeva 31 c,10000 Zagreb</item>
      <item>Đurđa Vlašec, OIB 73429926137, Zadvorci 17,10020 Odranski Obrež</item>
      <item>Đurđa Vlašec, OIB 73429926137, Zadvorci 17,10020 Odranski Obrež</item>
    </izvorni_sadrzaj>
    <derivirana_varijabla naziv="DomainObject.Predmet.SudioniciListAdressOIB_1">
      <item>MH PROIN d.o.o., OIB 27241262628, Zadvorci 17,10020 Odranski Obrež</item>
      <item>MH PROIN d.o.o., OIB 27241262628, Zadvorci 17,10020 Odranski Obrež</item>
      <item>OD BELOŠA &amp; JUKIĆ j.t.d.,odvj. Tomislav Beloša, OIB 84682050680, Martićeva 31 c,10000 Zagreb</item>
      <item>Đurđa Vlašec, OIB 73429926137, Zadvorci 17,10020 Odranski Obrež</item>
      <item>Đurđa Vlašec, OIB 73429926137, Zadvorci 17,10020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27241262628</item>
      <item>, OIB 27241262628</item>
      <item>, OIB 84682050680</item>
      <item>, OIB 73429926137</item>
      <item>, OIB 73429926137</item>
    </izvorni_sadrzaj>
    <derivirana_varijabla naziv="DomainObject.Predmet.SudioniciListNazivOIB_1">
      <item>, OIB 27241262628</item>
      <item>, OIB 27241262628</item>
      <item>, OIB 84682050680</item>
      <item>, OIB 73429926137</item>
      <item>, OIB 73429926137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4738</properties:Characters>
  <properties:Lines>117</properties:Lines>
  <properties:Paragraphs>34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2018-06-28T11:16:00Z</dcterms:created>
  <dc:creator>Valentina Kranjčić</dc:creator>
  <cp:lastModifiedBy>Monika Grbac</cp:lastModifiedBy>
  <cp:lastPrinted>2018-02-26T13:05:00Z</cp:lastPrinted>
  <dcterms:modified xmlns:xsi="http://www.w3.org/2001/XMLSchema-instance" xsi:type="dcterms:W3CDTF">2018-06-28T11:46:00Z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St-146/2017-9 / Odluka - Rješenje o imenovanju privremenog stečajnog upravitelja (st-146-17_MH_PROIN.docx)</vt:lpwstr>
  </prop:property>
  <prop:property name="CC_coloring" pid="4" fmtid="{D5CDD505-2E9C-101B-9397-08002B2CF9AE}">
    <vt:bool>false</vt:bool>
  </prop:property>
  <prop:property name="BrojStranica" pid="5" fmtid="{D5CDD505-2E9C-101B-9397-08002B2CF9AE}">
    <vt:i4>3</vt:i4>
  </prop:property>
</prop:Properties>
</file>