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fd7f" w14:paraId="28dfd7f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</w:t>
      </w:r>
      <w:r w:rsidR="003E019E">
        <w:t>10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A52124">
        <w:t>S</w:t>
      </w:r>
      <w:r w:rsidR="003E019E">
        <w:t>SIDEROS</w:t>
      </w:r>
      <w:proofErr w:type="spellEnd"/>
      <w:r w:rsidR="003E019E">
        <w:t xml:space="preserve"> </w:t>
      </w:r>
      <w:proofErr w:type="spellStart"/>
      <w:r w:rsidR="003E019E">
        <w:t>INTERNACIONAL</w:t>
      </w:r>
      <w:proofErr w:type="spellEnd"/>
      <w:r w:rsidR="003E019E">
        <w:t xml:space="preserve"> društvo s ograničenom odgovornošću za trgovinu i usluge Zagreb, Pantovčak 50, </w:t>
      </w:r>
      <w:proofErr w:type="spellStart"/>
      <w:r w:rsidR="003E019E">
        <w:t>MBS</w:t>
      </w:r>
      <w:proofErr w:type="spellEnd"/>
      <w:r w:rsidR="003E019E">
        <w:t xml:space="preserve">: 080613654, </w:t>
      </w:r>
      <w:proofErr w:type="spellStart"/>
      <w:r w:rsidR="003E019E">
        <w:t>OIB</w:t>
      </w:r>
      <w:proofErr w:type="spellEnd"/>
      <w:r w:rsidR="003E019E">
        <w:t xml:space="preserve">: 52658488986, dana 2. studenog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3E019E">
        <w:t>SIDEROS</w:t>
      </w:r>
      <w:proofErr w:type="spellEnd"/>
      <w:r w:rsidR="003E019E">
        <w:t xml:space="preserve"> </w:t>
      </w:r>
      <w:proofErr w:type="spellStart"/>
      <w:r w:rsidR="003E019E">
        <w:t>INTERNACIONAL</w:t>
      </w:r>
      <w:proofErr w:type="spellEnd"/>
      <w:r w:rsidR="003E019E">
        <w:t xml:space="preserve"> društvo s ograničenom odgovornošću za trgovinu i usluge Zagreb, Pantovčak 50, </w:t>
      </w:r>
      <w:proofErr w:type="spellStart"/>
      <w:r w:rsidR="003E019E">
        <w:t>MBS</w:t>
      </w:r>
      <w:proofErr w:type="spellEnd"/>
      <w:r w:rsidR="003E019E">
        <w:t xml:space="preserve">: 080613654, </w:t>
      </w:r>
      <w:proofErr w:type="spellStart"/>
      <w:r w:rsidR="003E019E">
        <w:t>OIB</w:t>
      </w:r>
      <w:proofErr w:type="spellEnd"/>
      <w:r w:rsidR="003E019E">
        <w:t>: 52658488986.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3E019E">
        <w:t>SIDEROS</w:t>
      </w:r>
      <w:proofErr w:type="spellEnd"/>
      <w:r w:rsidR="003E019E">
        <w:t xml:space="preserve"> </w:t>
      </w:r>
      <w:proofErr w:type="spellStart"/>
      <w:r w:rsidR="003E019E">
        <w:t>INTERNACIONAL</w:t>
      </w:r>
      <w:proofErr w:type="spellEnd"/>
      <w:r w:rsidR="003E019E">
        <w:t xml:space="preserve"> društvo s ograničenom odgovornošću za trgovinu i usluge Zagreb, Pantovčak 50, </w:t>
      </w:r>
      <w:proofErr w:type="spellStart"/>
      <w:r w:rsidR="003E019E">
        <w:t>MBS</w:t>
      </w:r>
      <w:proofErr w:type="spellEnd"/>
      <w:r w:rsidR="003E019E">
        <w:t xml:space="preserve">: 080613654, </w:t>
      </w:r>
      <w:proofErr w:type="spellStart"/>
      <w:r w:rsidR="003E019E">
        <w:t>OIB</w:t>
      </w:r>
      <w:proofErr w:type="spellEnd"/>
      <w:r w:rsidR="003E019E">
        <w:t>: 52658488986.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3E019E">
        <w:rPr>
          <w:bCs/>
        </w:rPr>
        <w:t>20.</w:t>
      </w:r>
      <w:r>
        <w:rPr>
          <w:bCs/>
        </w:rPr>
        <w:t xml:space="preserve">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3E019E">
        <w:rPr>
          <w:bCs/>
        </w:rPr>
        <w:t>449</w:t>
      </w:r>
      <w:r w:rsidR="00486D78">
        <w:rPr>
          <w:bCs/>
        </w:rPr>
        <w:t xml:space="preserve"> od </w:t>
      </w:r>
      <w:r w:rsidR="003E019E">
        <w:rPr>
          <w:bCs/>
        </w:rPr>
        <w:t>16.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3E019E">
        <w:t>SIDEROS</w:t>
      </w:r>
      <w:proofErr w:type="spellEnd"/>
      <w:r w:rsidR="003E019E">
        <w:t xml:space="preserve"> </w:t>
      </w:r>
      <w:proofErr w:type="spellStart"/>
      <w:r w:rsidR="003E019E">
        <w:t>INTERNACIONAL</w:t>
      </w:r>
      <w:proofErr w:type="spellEnd"/>
      <w:r w:rsidR="003E019E">
        <w:t xml:space="preserve"> društvo s ograničenom odgovornošću za trgovinu i usluge Zagreb, Pantovčak 50, </w:t>
      </w:r>
      <w:proofErr w:type="spellStart"/>
      <w:r w:rsidR="003E019E">
        <w:t>MBS</w:t>
      </w:r>
      <w:proofErr w:type="spellEnd"/>
      <w:r w:rsidR="003E019E">
        <w:t xml:space="preserve">: 080613654, </w:t>
      </w:r>
      <w:proofErr w:type="spellStart"/>
      <w:r w:rsidR="003E019E">
        <w:t>OIB</w:t>
      </w:r>
      <w:proofErr w:type="spellEnd"/>
      <w:r w:rsidR="003E019E">
        <w:t>: 52658488986.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</w:t>
      </w:r>
      <w:r w:rsidR="003E019E">
        <w:t>1</w:t>
      </w:r>
      <w:r w:rsidR="00486D78">
        <w:t>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3E019E">
        <w:t>30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</w:t>
      </w:r>
      <w:r w:rsidR="003E019E">
        <w:t>1</w:t>
      </w:r>
      <w:r w:rsidR="00486D78">
        <w:t>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3E019E">
        <w:t>2. studenog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8632B2">
        <w:t>8</w:t>
      </w:r>
      <w:r w:rsidR="00AC0993">
        <w:t>/1</w:t>
      </w:r>
      <w:r w:rsidR="00147F47">
        <w:t>1</w:t>
      </w: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019E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632B2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3850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385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385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85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85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3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385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385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85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85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St-710/2017</izvorni_sadrzaj>
    <derivirana_varijabla naziv="DomainObject.Predmet.OznakaBroj_1">St-710/2017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SIDEROS INTERNACIONAL društvo s ograničenom odgovornošću za trgovinu i usluge</izvorni_sadrzaj>
    <derivirana_varijabla naziv="DomainObject.Predmet.ProtustrankaFormated_1">  SIDEROS INTERNACIONAL društvo s ograničenom odgovornošću za trgovinu i usluge</derivirana_varijabla>
  </DomainObject.Predmet.ProtustrankaFormated>
  <DomainObject.Predmet.ProtustrankaFormatedOIB>
    <izvorni_sadrzaj>  SIDEROS INTERNACIONAL društvo s ograničenom odgovornošću za trgovinu i usluge, OIB 52658488986</izvorni_sadrzaj>
    <derivirana_varijabla naziv="DomainObject.Predmet.ProtustrankaFormatedOIB_1">  SIDEROS INTERNACIONAL društvo s ograničenom odgovornošću za trgovinu i usluge, OIB 52658488986</derivirana_varijabla>
  </DomainObject.Predmet.ProtustrankaFormatedOIB>
  <DomainObject.Predmet.ProtustrankaFormatedWithAdress>
    <izvorni_sadrzaj> SIDEROS INTERNACIONAL društvo s ograničenom odgovornošću za trgovinu i usluge, Pantovčak 50, 10000 Zagreb</izvorni_sadrzaj>
    <derivirana_varijabla naziv="DomainObject.Predmet.ProtustrankaFormatedWithAdress_1"> SIDEROS INTERNACIONAL društvo s ograničenom odgovornošću za trgovinu i usluge, Pantovčak 50, 10000 Zagreb</derivirana_varijabla>
  </DomainObject.Predmet.ProtustrankaFormatedWithAdress>
  <DomainObject.Predmet.ProtustrankaFormatedWithAdressOIB>
    <izvorni_sadrzaj> SIDEROS INTERNACIONAL društvo s ograničenom odgovornošću za trgovinu i usluge, OIB 52658488986, Pantovčak 50, 10000 Zagreb</izvorni_sadrzaj>
    <derivirana_varijabla naziv="DomainObject.Predmet.ProtustrankaFormatedWithAdressOIB_1"> SIDEROS INTERNACIONAL društvo s ograničenom odgovornošću za trgovinu i usluge, OIB 52658488986, Pantovčak 50, 10000 Zagreb</derivirana_varijabla>
  </DomainObject.Predmet.ProtustrankaFormatedWithAdressOIB>
  <DomainObject.Predmet.ProtustrankaWithAdress>
    <izvorni_sadrzaj>SIDEROS INTERNACIONAL društvo s ograničenom odgovornošću za trgovinu i usluge Pantovčak 50, 10000 Zagreb</izvorni_sadrzaj>
    <derivirana_varijabla naziv="DomainObject.Predmet.ProtustrankaWithAdress_1">SIDEROS INTERNACIONAL društvo s ograničenom odgovornošću za trgovinu i usluge Pantovčak 50, 10000 Zagreb</derivirana_varijabla>
  </DomainObject.Predmet.ProtustrankaWithAdress>
  <DomainObject.Predmet.ProtustrankaWithAdressOIB>
    <izvorni_sadrzaj>SIDEROS INTERNACIONAL društvo s ograničenom odgovornošću za trgovinu i usluge, OIB 52658488986, Pantovčak 50, 10000 Zagreb</izvorni_sadrzaj>
    <derivirana_varijabla naziv="DomainObject.Predmet.ProtustrankaWithAdressOIB_1">SIDEROS INTERNACIONAL društvo s ograničenom odgovornošću za trgovinu i usluge, OIB 52658488986, Pantovčak 50, 10000 Zagreb</derivirana_varijabla>
  </DomainObject.Predmet.ProtustrankaWithAdressOIB>
  <DomainObject.Predmet.ProtustrankaNazivFormated>
    <izvorni_sadrzaj>SIDEROS INTERNACIONAL društvo s ograničenom odgovornošću za trgovinu i usluge</izvorni_sadrzaj>
    <derivirana_varijabla naziv="DomainObject.Predmet.ProtustrankaNazivFormated_1">SIDEROS INTERNACIONAL društvo s ograničenom odgovornošću za trgovinu i usluge</derivirana_varijabla>
  </DomainObject.Predmet.ProtustrankaNazivFormated>
  <DomainObject.Predmet.ProtustrankaNazivFormatedOIB>
    <izvorni_sadrzaj>SIDEROS INTERNACIONAL društvo s ograničenom odgovornošću za trgovinu i usluge, OIB 52658488986</izvorni_sadrzaj>
    <derivirana_varijabla naziv="DomainObject.Predmet.ProtustrankaNazivFormatedOIB_1">SIDEROS INTERNACIONAL društvo s ograničenom odgovornošću za trgovinu i usluge, OIB 52658488986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SIDEROS INTERNACIONAL društvo s ograničenom odgovornošću za trgovinu i usluge</item>
    </izvorni_sadrzaj>
    <derivirana_varijabla naziv="DomainObject.Predmet.ProtuStrankaListFormated_1">
      <item>SIDEROS INTERNACIONAL društvo s ograničenom odgovornošću za trgovinu i usluge</item>
    </derivirana_varijabla>
  </DomainObject.Predmet.ProtuStrankaListFormated>
  <DomainObject.Predmet.ProtuStrankaListFormatedOIB>
    <izvorni_sadrzaj>
      <item>SIDEROS INTERNACIONAL društvo s ograničenom odgovornošću za trgovinu i usluge, OIB 52658488986</item>
    </izvorni_sadrzaj>
    <derivirana_varijabla naziv="DomainObject.Predmet.ProtuStrankaListFormatedOIB_1">
      <item>SIDEROS INTERNACIONAL društvo s ograničenom odgovornošću za trgovinu i usluge, OIB 52658488986</item>
    </derivirana_varijabla>
  </DomainObject.Predmet.ProtuStrankaListFormatedOIB>
  <DomainObject.Predmet.ProtuStrankaListFormatedWithAdress>
    <izvorni_sadrzaj>
      <item>SIDEROS INTERNACIONAL društvo s ograničenom odgovornošću za trgovinu i usluge, Pantovčak 50, 10000 Zagreb</item>
    </izvorni_sadrzaj>
    <derivirana_varijabla naziv="DomainObject.Predmet.ProtuStrankaListFormatedWithAdress_1">
      <item>SIDEROS INTERNACIONAL društvo s ograničenom odgovornošću za trgovinu i usluge, Pantovčak 50, 10000 Zagreb</item>
    </derivirana_varijabla>
  </DomainObject.Predmet.ProtuStrankaListFormatedWithAdress>
  <DomainObject.Predmet.ProtuStrankaListFormatedWithAdressOIB>
    <izvorni_sadrzaj>
      <item>SIDEROS INTERNACIONAL društvo s ograničenom odgovornošću za trgovinu i usluge, OIB 52658488986, Pantovčak 50, 10000 Zagreb</item>
    </izvorni_sadrzaj>
    <derivirana_varijabla naziv="DomainObject.Predmet.ProtuStrankaListFormatedWithAdressOIB_1">
      <item>SIDEROS INTERNACIONAL društvo s ograničenom odgovornošću za trgovinu i usluge, OIB 52658488986, Pantovčak 50, 10000 Zagreb</item>
    </derivirana_varijabla>
  </DomainObject.Predmet.ProtuStrankaListFormatedWithAdressOIB>
  <DomainObject.Predmet.ProtuStrankaListNazivFormated>
    <izvorni_sadrzaj>
      <item>SIDEROS INTERNACIONAL društvo s ograničenom odgovornošću za trgovinu i usluge</item>
    </izvorni_sadrzaj>
    <derivirana_varijabla naziv="DomainObject.Predmet.ProtuStrankaListNazivFormated_1">
      <item>SIDEROS INTERNACIONAL društvo s ograničenom odgovornošću za trgovinu i usluge</item>
    </derivirana_varijabla>
  </DomainObject.Predmet.ProtuStrankaListNazivFormated>
  <DomainObject.Predmet.ProtuStrankaListNazivFormatedOIB>
    <izvorni_sadrzaj>
      <item>SIDEROS INTERNACIONAL društvo s ograničenom odgovornošću za trgovinu i usluge, OIB 52658488986</item>
    </izvorni_sadrzaj>
    <derivirana_varijabla naziv="DomainObject.Predmet.ProtuStrankaListNazivFormatedOIB_1">
      <item>SIDEROS INTERNACIONAL društvo s ograničenom odgovornošću za trgovinu i usluge, OIB 52658488986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SIDEROS INTERNACIONAL društvo s ograničenom odgovornošću za trgovinu i usluge</izvorni_sadrzaj>
    <derivirana_varijabla naziv="DomainObject.Predmet.ProtustrankaIDrugi_1">SIDEROS INTERNACIONAL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SIDEROS INTERNACIONAL društvo s ograničenom odgovornošću za trgovinu i usluge, OIB 52658488986, Pantovčak 50, 10000 Zagreb</izvorni_sadrzaj>
    <derivirana_varijabla naziv="DomainObject.Predmet.ProtustrankaIDrugiAdressOIB_1">SIDEROS INTERNACIONAL društvo s ograničenom odgovornošću za trgovinu i usluge, OIB 52658488986,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SIDEROS INTERNACIONAL društvo s ograničenom odgovornošću za trgovinu i usluge</item>
      <item>FINA Regionalni centar Zagreb</item>
    </izvorni_sadrzaj>
    <derivirana_varijabla naziv="DomainObject.Predmet.SudioniciListNaziv_1">
      <item>SIDEROS INTERNACIONAL društvo s ograničenom odgovornošću za trgovinu i usluge</item>
      <item>FINA Regionalni centar Zagreb</item>
    </derivirana_varijabla>
  </DomainObject.Predmet.SudioniciListNaziv>
  <DomainObject.Predmet.SudioniciListAdressOIB>
    <izvorni_sadrzaj>
      <item>SIDEROS INTERNACIONAL društvo s ograničenom odgovornošću za trgovinu i usluge, OIB 52658488986, Pantovčak 50,10000 Zagreb</item>
      <item>FINA Regionalni centar Zagreb, OIB 85821130368, Trg svibanjskih žrtava 1995. 1,10000 Zagreb</item>
    </izvorni_sadrzaj>
    <derivirana_varijabla naziv="DomainObject.Predmet.SudioniciListAdressOIB_1">
      <item>SIDEROS INTERNACIONAL društvo s ograničenom odgovornošću za trgovinu i usluge, OIB 52658488986, Pantovčak 50,10000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52658488986</item>
      <item>, OIB 85821130368</item>
    </izvorni_sadrzaj>
    <derivirana_varijabla naziv="DomainObject.Predmet.SudioniciListNazivOIB_1">
      <item>, OIB 52658488986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D646C-3553-4076-BF0A-2C3E1864E0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3288</properties:Characters>
  <properties:Lines>92</properties:Lines>
  <properties:Paragraphs>34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2017-11-02T11:08:00Z</dcterms:created>
  <dc:creator>Korisnik</dc:creator>
  <cp:lastModifiedBy>Ljiljana Floršić</cp:lastModifiedBy>
  <cp:lastPrinted>2017-11-02T12:25:00Z</cp:lastPrinted>
  <dcterms:modified xmlns:xsi="http://www.w3.org/2001/XMLSchema-instance" xsi:type="dcterms:W3CDTF">2017-11-02T12:26:00Z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