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9e3d" w14:paraId="f2c9e3d" w:rsidRDefault="00563D32" w:rsidP="005D7BF8" w:rsidR="00563D3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D32" w:rsidP="005D7BF8" w:rsidR="00563D32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563D32" w:rsidP="005D7BF8" w:rsidR="00563D32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563D32" w:rsidP="005D7BF8" w:rsidR="00563D32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 xml:space="preserve">Trgovački sud u Rijeci, po sucu </w:t>
      </w:r>
      <w:r w:rsidR="00563D32">
        <w:t xml:space="preserve">pojedincu </w:t>
      </w:r>
      <w:r w:rsidR="00214472" w:rsidRPr="008B6081">
        <w:t xml:space="preserve">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63D32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F543B8" w:rsidRPr="00F543B8">
        <w:rPr>
          <w:b/>
        </w:rPr>
        <w:t>DUŠEVIĆ &amp; KRŠOVNIK, nakladničko – trgovačko društvo, društvo s ograničenom odgovornošću, Rijeka, Milutina Barača 7, OIB 69197160896</w:t>
      </w:r>
      <w:r w:rsidR="00C1089B">
        <w:rPr>
          <w:b/>
        </w:rPr>
        <w:t xml:space="preserve">, </w:t>
      </w:r>
      <w:r w:rsidR="00C1089B">
        <w:t>odlučujući o zahtjevu privremenog stečajnog upravitelja za nagradu i naknadu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F543B8">
        <w:t>24. kolovoza 2017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 w:rsidRP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Pr="00C1089B">
        <w:rPr>
          <w:b/>
        </w:rPr>
        <w:t>Marku Zagorac iz Čavl</w:t>
      </w:r>
      <w:r>
        <w:rPr>
          <w:b/>
        </w:rPr>
        <w:t>i</w:t>
      </w:r>
      <w:r w:rsidRPr="00C1089B">
        <w:rPr>
          <w:b/>
        </w:rPr>
        <w:t>, Čavle 87a, OIB 82182414496</w:t>
      </w:r>
      <w:r w:rsidRPr="00C1089B">
        <w:t xml:space="preserve">, određuje se jednokratna nagrada za poslove obavljene u prethodnom postupku u iznosu od </w:t>
      </w:r>
      <w:r w:rsidR="00F543B8">
        <w:rPr>
          <w:b/>
        </w:rPr>
        <w:t>5</w:t>
      </w:r>
      <w:r w:rsidRPr="00C1089B">
        <w:rPr>
          <w:b/>
        </w:rPr>
        <w:t>.000,00</w:t>
      </w:r>
      <w:r w:rsidRPr="00C1089B">
        <w:t xml:space="preserve"> </w:t>
      </w:r>
      <w:r w:rsidRPr="00C1089B">
        <w:rPr>
          <w:b/>
        </w:rPr>
        <w:t xml:space="preserve">kn </w:t>
      </w:r>
      <w:r w:rsidR="00F543B8">
        <w:rPr>
          <w:b/>
        </w:rPr>
        <w:t>bruto</w:t>
      </w:r>
      <w:r w:rsidRPr="00C1089B">
        <w:t>.</w:t>
      </w:r>
    </w:p>
    <w:p w:rsidRDefault="00C1089B" w:rsidP="00C1089B" w:rsidR="00C1089B" w:rsidRPr="00C1089B">
      <w:pPr>
        <w:pStyle w:val="Odlomakpopisa"/>
      </w:pPr>
    </w:p>
    <w:p w:rsidRDefault="00F543B8" w:rsidP="00F543B8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>
        <w:t>Marka Zagorac</w:t>
      </w:r>
      <w:r w:rsidRPr="003A1BBC">
        <w:t xml:space="preserve"> </w:t>
      </w:r>
      <w:r>
        <w:t>iz Rijeka, Ante Starčevića 5, OIB 82182414496</w:t>
      </w:r>
      <w:r w:rsidRPr="00F543B8">
        <w:t>, broj IBAN: HR</w:t>
      </w:r>
      <w:r>
        <w:t xml:space="preserve">52 2402 0063 1010 8317 5 </w:t>
      </w:r>
      <w:r w:rsidRPr="00F543B8">
        <w:t xml:space="preserve">otvoren kod </w:t>
      </w:r>
      <w:r>
        <w:t xml:space="preserve">Erste </w:t>
      </w:r>
      <w:r w:rsidRPr="00F543B8">
        <w:t xml:space="preserve">bank d.d., a iz sredstava </w:t>
      </w:r>
      <w:r w:rsidR="00F70C4D">
        <w:t xml:space="preserve">koje je FINA doznačila na račun ovoga suda 24. srpnja 2017. godine u iznosu 5.000,00 kn. 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F70C4D">
        <w:rPr>
          <w:bCs/>
        </w:rPr>
        <w:t>1302/16-</w:t>
      </w:r>
      <w:r w:rsidR="006F57AC">
        <w:rPr>
          <w:bCs/>
        </w:rPr>
        <w:t>4</w:t>
      </w:r>
      <w:r w:rsidR="00C65432">
        <w:rPr>
          <w:bCs/>
        </w:rPr>
        <w:t xml:space="preserve"> od </w:t>
      </w:r>
      <w:r w:rsidR="00F70C4D">
        <w:rPr>
          <w:bCs/>
        </w:rPr>
        <w:t>13. siječnja 2017. godine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F70C4D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6F57AC">
        <w:rPr>
          <w:bCs/>
        </w:rPr>
        <w:t xml:space="preserve">dužnikom </w:t>
      </w:r>
      <w:r w:rsidR="003565CB" w:rsidRPr="003565CB">
        <w:rPr>
          <w:bCs/>
        </w:rPr>
        <w:t xml:space="preserve"> </w:t>
      </w:r>
      <w:r w:rsidR="00F543B8" w:rsidRPr="00F543B8">
        <w:rPr>
          <w:b/>
          <w:bCs/>
        </w:rPr>
        <w:t>DUŠEVIĆ &amp; KRŠOVNIK, nakladničko – trgovačko društvo, društvo s ograničenom odgovornošću, Rijeka, Milutina Barača 7, OIB 69197160896</w:t>
      </w:r>
      <w:r w:rsidR="006F57AC">
        <w:rPr>
          <w:b/>
          <w:bCs/>
        </w:rPr>
        <w:t>,</w:t>
      </w:r>
      <w:r w:rsidR="003565CB" w:rsidRPr="003565CB">
        <w:rPr>
          <w:bCs/>
        </w:rPr>
        <w:t xml:space="preserve"> </w:t>
      </w:r>
      <w:r w:rsidR="006268A4">
        <w:rPr>
          <w:bCs/>
        </w:rPr>
        <w:t>te je imenovan privremeni stečajni upravitelj</w:t>
      </w:r>
      <w:r w:rsidR="00F6302D">
        <w:rPr>
          <w:bCs/>
        </w:rPr>
        <w:t xml:space="preserve"> </w:t>
      </w:r>
      <w:r w:rsidR="006F57AC" w:rsidRPr="006F57AC">
        <w:rPr>
          <w:bCs/>
        </w:rPr>
        <w:t>Marko Zagorac iz Čavli, Čavle 87a.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 w:rsidRP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F70C4D" w:rsidP="00F70C4D" w:rsidR="00F70C4D" w:rsidRPr="00F70C4D">
      <w:pPr>
        <w:jc w:val="both"/>
        <w:rPr>
          <w:bCs/>
        </w:rPr>
      </w:pPr>
      <w:r w:rsidRPr="00F70C4D">
        <w:rPr>
          <w:bCs/>
        </w:rPr>
        <w:tab/>
        <w:t xml:space="preserve">Valjalo je stoga, temeljem odredbe čl.4. Uredbe o kriterijima i načinu obračuna i plaćanja nagrade stečajnim upraviteljima (Narodne novine broj 105/15), u vezi s čl.94. st.2. </w:t>
      </w:r>
      <w:r>
        <w:rPr>
          <w:bCs/>
        </w:rPr>
        <w:t xml:space="preserve">i </w:t>
      </w:r>
      <w:r w:rsidRPr="00F70C4D">
        <w:rPr>
          <w:bCs/>
        </w:rPr>
        <w:t>3.  Stečajnog zakona (Narodne novine broj 71/15)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F70C4D">
        <w:t>24. kolovoza 2017</w:t>
      </w:r>
      <w:r w:rsidR="00F87FDE">
        <w:t>. godine</w:t>
      </w:r>
    </w:p>
    <w:p w:rsidRDefault="006268A4" w:rsidP="00F6302D" w:rsidR="006F57AC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</w:p>
    <w:p w:rsidRDefault="00563D32" w:rsidP="00F6302D" w:rsidR="00214472" w:rsidRPr="008B6081">
      <w:pPr>
        <w:jc w:val="right"/>
      </w:pPr>
      <w:r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6F57AC" w:rsidP="00F6302D" w:rsidR="006F57AC">
      <w:pPr>
        <w:jc w:val="right"/>
      </w:pPr>
    </w:p>
    <w:p w:rsidRDefault="006F57AC" w:rsidP="00F6302D" w:rsidR="006F57AC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3565CB" w:rsidP="00214472" w:rsidR="003565CB">
      <w:pPr>
        <w:jc w:val="both"/>
      </w:pPr>
    </w:p>
    <w:p w:rsidRDefault="003565CB" w:rsidP="00214472" w:rsidR="003565CB">
      <w:pPr>
        <w:jc w:val="both"/>
      </w:pPr>
    </w:p>
    <w:p w:rsidRDefault="003565CB" w:rsidP="00214472" w:rsidR="003565CB" w:rsidRPr="008B6081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F70C4D">
        <w:rPr>
          <w:sz w:val="20"/>
          <w:szCs w:val="20"/>
        </w:rPr>
        <w:t>24.7.2017</w:t>
      </w:r>
      <w:r w:rsidR="00F87FDE">
        <w:rPr>
          <w:sz w:val="20"/>
          <w:szCs w:val="20"/>
        </w:rPr>
        <w:t>.</w:t>
      </w:r>
      <w:r w:rsidR="00F70C4D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D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543B8">
      <w:t>1302/16-24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37F7"/>
    <w:rsid w:val="00214472"/>
    <w:rsid w:val="002909CE"/>
    <w:rsid w:val="0030327A"/>
    <w:rsid w:val="00312847"/>
    <w:rsid w:val="00316A04"/>
    <w:rsid w:val="003565CB"/>
    <w:rsid w:val="003C0F75"/>
    <w:rsid w:val="00416E78"/>
    <w:rsid w:val="00445D45"/>
    <w:rsid w:val="00563D32"/>
    <w:rsid w:val="005712C4"/>
    <w:rsid w:val="006268A4"/>
    <w:rsid w:val="006F57AC"/>
    <w:rsid w:val="007863DC"/>
    <w:rsid w:val="00850331"/>
    <w:rsid w:val="008B6081"/>
    <w:rsid w:val="008D25AF"/>
    <w:rsid w:val="009A5E54"/>
    <w:rsid w:val="009E169F"/>
    <w:rsid w:val="009F3C0A"/>
    <w:rsid w:val="00A50178"/>
    <w:rsid w:val="00A52130"/>
    <w:rsid w:val="00B032AC"/>
    <w:rsid w:val="00BA591A"/>
    <w:rsid w:val="00C1089B"/>
    <w:rsid w:val="00C65432"/>
    <w:rsid w:val="00CB0C14"/>
    <w:rsid w:val="00CC57E2"/>
    <w:rsid w:val="00D771D7"/>
    <w:rsid w:val="00E128BC"/>
    <w:rsid w:val="00E578C6"/>
    <w:rsid w:val="00E94762"/>
    <w:rsid w:val="00F543B8"/>
    <w:rsid w:val="00F6302D"/>
    <w:rsid w:val="00F70C4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63D32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3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3D3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63D32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3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3D3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2017.</izvorni_sadrzaj>
    <derivirana_varijabla naziv="DomainObject.Predmet.DatumRjesavanja_1">19.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St-1302/2016</izvorni_sadrzaj>
    <derivirana_varijabla naziv="DomainObject.Predmet.OznakaBroj_1">St-1302/2016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DUŠEVIĆ &amp; KRŠOVNIK d.o.o.</izvorni_sadrzaj>
    <derivirana_varijabla naziv="DomainObject.Predmet.ProtustrankaFormated_1">  DUŠEVIĆ &amp; KRŠOVNIK d.o.o.</derivirana_varijabla>
  </DomainObject.Predmet.ProtustrankaFormated>
  <DomainObject.Predmet.ProtustrankaFormatedOIB>
    <izvorni_sadrzaj>  DUŠEVIĆ &amp; KRŠOVNIK d.o.o., OIB 69197160896</izvorni_sadrzaj>
    <derivirana_varijabla naziv="DomainObject.Predmet.ProtustrankaFormatedOIB_1">  DUŠEVIĆ &amp; KRŠOVNIK d.o.o., OIB 69197160896</derivirana_varijabla>
  </DomainObject.Predmet.ProtustrankaFormatedOIB>
  <DomainObject.Predmet.ProtustrankaFormatedWithAdress>
    <izvorni_sadrzaj> DUŠEVIĆ &amp; KRŠOVNIK d.o.o., Gospodarska 1, 42202 Varaždin</izvorni_sadrzaj>
    <derivirana_varijabla naziv="DomainObject.Predmet.ProtustrankaFormatedWithAdress_1"> DUŠEVIĆ &amp; KRŠOVNIK d.o.o., Gospodarska 1, 42202 Varaždin</derivirana_varijabla>
  </DomainObject.Predmet.ProtustrankaFormatedWithAdress>
  <DomainObject.Predmet.ProtustrankaFormatedWithAdressOIB>
    <izvorni_sadrzaj> DUŠEVIĆ &amp; KRŠOVNIK d.o.o., OIB 69197160896, Gospodarska 1, 42202 Varaždin</izvorni_sadrzaj>
    <derivirana_varijabla naziv="DomainObject.Predmet.ProtustrankaFormatedWithAdressOIB_1"> DUŠEVIĆ &amp; KRŠOVNIK d.o.o., OIB 69197160896, Gospodarska 1, 42202 Varaždin</derivirana_varijabla>
  </DomainObject.Predmet.ProtustrankaFormatedWithAdressOIB>
  <DomainObject.Predmet.ProtustrankaWithAdress>
    <izvorni_sadrzaj>DUŠEVIĆ &amp; KRŠOVNIK d.o.o. Gospodarska 1, 42202 Varaždin</izvorni_sadrzaj>
    <derivirana_varijabla naziv="DomainObject.Predmet.ProtustrankaWithAdress_1">DUŠEVIĆ &amp; KRŠOVNIK d.o.o. Gospodarska 1, 42202 Varaždin</derivirana_varijabla>
  </DomainObject.Predmet.ProtustrankaWithAdress>
  <DomainObject.Predmet.ProtustrankaWithAdressOIB>
    <izvorni_sadrzaj>DUŠEVIĆ &amp; KRŠOVNIK d.o.o., OIB 69197160896, Gospodarska 1, 42202 Varaždin</izvorni_sadrzaj>
    <derivirana_varijabla naziv="DomainObject.Predmet.ProtustrankaWithAdressOIB_1">DUŠEVIĆ &amp; KRŠOVNIK d.o.o., OIB 69197160896, Gospodarska 1, 42202 Varaždin</derivirana_varijabla>
  </DomainObject.Predmet.ProtustrankaWithAdressOIB>
  <DomainObject.Predmet.ProtustrankaNazivFormated>
    <izvorni_sadrzaj>DUŠEVIĆ &amp; KRŠOVNIK d.o.o.</izvorni_sadrzaj>
    <derivirana_varijabla naziv="DomainObject.Predmet.ProtustrankaNazivFormated_1">DUŠEVIĆ &amp; KRŠOVNIK d.o.o.</derivirana_varijabla>
  </DomainObject.Predmet.ProtustrankaNazivFormated>
  <DomainObject.Predmet.ProtustrankaNazivFormatedOIB>
    <izvorni_sadrzaj>DUŠEVIĆ &amp; KRŠOVNIK d.o.o., OIB 69197160896</izvorni_sadrzaj>
    <derivirana_varijabla naziv="DomainObject.Predmet.ProtustrankaNazivFormatedOIB_1">DUŠEVIĆ &amp; KRŠOVNIK d.o.o., OIB 69197160896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DUŠEVIĆ &amp; KRŠOVNIK d.o.o.</item>
    </izvorni_sadrzaj>
    <derivirana_varijabla naziv="DomainObject.Predmet.ProtuStrankaListFormated_1">
      <item>DUŠEVIĆ &amp; KRŠOVNIK d.o.o.</item>
    </derivirana_varijabla>
  </DomainObject.Predmet.ProtuStrankaListFormated>
  <DomainObject.Predmet.ProtuStrankaListFormatedOIB>
    <izvorni_sadrzaj>
      <item>DUŠEVIĆ &amp; KRŠOVNIK d.o.o., OIB 69197160896</item>
    </izvorni_sadrzaj>
    <derivirana_varijabla naziv="DomainObject.Predmet.ProtuStrankaListFormatedOIB_1">
      <item>DUŠEVIĆ &amp; KRŠOVNIK d.o.o., OIB 69197160896</item>
    </derivirana_varijabla>
  </DomainObject.Predmet.ProtuStrankaListFormatedOIB>
  <DomainObject.Predmet.ProtuStrankaListFormatedWithAdress>
    <izvorni_sadrzaj>
      <item>DUŠEVIĆ &amp; KRŠOVNIK d.o.o., Gospodarska 1, 42202 Varaždin</item>
    </izvorni_sadrzaj>
    <derivirana_varijabla naziv="DomainObject.Predmet.ProtuStrankaListFormatedWithAdress_1">
      <item>DUŠEVIĆ &amp; KRŠOVNIK d.o.o., Gospodarska 1, 42202 Varaždin</item>
    </derivirana_varijabla>
  </DomainObject.Predmet.ProtuStrankaListFormatedWithAdress>
  <DomainObject.Predmet.ProtuStrankaListFormatedWithAdressOIB>
    <izvorni_sadrzaj>
      <item>DUŠEVIĆ &amp; KRŠOVNIK d.o.o., OIB 69197160896, Gospodarska 1, 42202 Varaždin</item>
    </izvorni_sadrzaj>
    <derivirana_varijabla naziv="DomainObject.Predmet.ProtuStrankaListFormatedWithAdressOIB_1">
      <item>DUŠEVIĆ &amp; KRŠOVNIK d.o.o., OIB 69197160896, Gospodarska 1, 42202 Varaždin</item>
    </derivirana_varijabla>
  </DomainObject.Predmet.ProtuStrankaListFormatedWithAdressOIB>
  <DomainObject.Predmet.ProtuStrankaListNazivFormated>
    <izvorni_sadrzaj>
      <item>DUŠEVIĆ &amp; KRŠOVNIK d.o.o.</item>
    </izvorni_sadrzaj>
    <derivirana_varijabla naziv="DomainObject.Predmet.ProtuStrankaListNazivFormated_1">
      <item>DUŠEVIĆ &amp; KRŠOVNIK d.o.o.</item>
    </derivirana_varijabla>
  </DomainObject.Predmet.ProtuStrankaListNazivFormated>
  <DomainObject.Predmet.ProtuStrankaListNazivFormatedOIB>
    <izvorni_sadrzaj>
      <item>DUŠEVIĆ &amp; KRŠOVNIK d.o.o., OIB 69197160896</item>
    </izvorni_sadrzaj>
    <derivirana_varijabla naziv="DomainObject.Predmet.ProtuStrankaListNazivFormatedOIB_1">
      <item>DUŠEVIĆ &amp; KRŠOVNIK d.o.o., OIB 69197160896</item>
    </derivirana_varijabla>
  </DomainObject.Predmet.ProtuStrankaListNazivFormatedOIB>
  <DomainObject.Predmet.OstaliListFormated>
    <izvorni_sadrzaj>
      <item>EMIL KRŠOVNIK</item>
      <item>ZDRAVKO DUŠEVIĆ</item>
      <item>MARKO ZAGORAC</item>
    </izvorni_sadrzaj>
    <derivirana_varijabla naziv="DomainObject.Predmet.OstaliListFormated_1">
      <item>EMIL KRŠOVNIK</item>
      <item>ZDRAVKO DUŠEVIĆ</item>
      <item>MARKO ZAGORAC</item>
    </derivirana_varijabla>
  </DomainObject.Predmet.OstaliListFormated>
  <DomainObject.Predmet.OstaliListFormatedOIB>
    <izvorni_sadrzaj>
      <item>EMIL KRŠOVNIK</item>
      <item>ZDRAVKO DUŠEVIĆ</item>
      <item>MARKO ZAGORAC</item>
    </izvorni_sadrzaj>
    <derivirana_varijabla naziv="DomainObject.Predmet.OstaliListFormatedOIB_1">
      <item>EMIL KRŠOVNIK</item>
      <item>ZDRAVKO DUŠEVIĆ</item>
      <item>MARKO ZAGORAC</item>
    </derivirana_varijabla>
  </DomainObject.Predmet.OstaliListFormatedOIB>
  <DomainObject.Predmet.OstaliListFormatedWithAdress>
    <izvorni_sadrzaj>
      <item>EMIL KRŠOVNIK</item>
      <item>ZDRAVKO DUŠEVIĆ</item>
      <item>MARKO ZAGORAC</item>
    </izvorni_sadrzaj>
    <derivirana_varijabla naziv="DomainObject.Predmet.OstaliListFormatedWithAdress_1">
      <item>EMIL KRŠOVNIK</item>
      <item>ZDRAVKO DUŠEVIĆ</item>
      <item>MARKO ZAGORAC</item>
    </derivirana_varijabla>
  </DomainObject.Predmet.OstaliListFormatedWithAdress>
  <DomainObject.Predmet.OstaliListFormatedWithAdressOIB>
    <izvorni_sadrzaj>
      <item>EMIL KRŠOVNIK</item>
      <item>ZDRAVKO DUŠEVIĆ</item>
      <item>MARKO ZAGORAC</item>
    </izvorni_sadrzaj>
    <derivirana_varijabla naziv="DomainObject.Predmet.OstaliListFormatedWithAdressOIB_1">
      <item>EMIL KRŠOVNIK</item>
      <item>ZDRAVKO DUŠEVIĆ</item>
      <item>MARKO ZAGORAC</item>
    </derivirana_varijabla>
  </DomainObject.Predmet.OstaliListFormatedWithAdressOIB>
  <DomainObject.Predmet.OstaliListNazivFormated>
    <izvorni_sadrzaj>
      <item>EMIL KRŠOVNIK</item>
      <item>ZDRAVKO DUŠEVIĆ</item>
      <item>MARKO ZAGORAC</item>
    </izvorni_sadrzaj>
    <derivirana_varijabla naziv="DomainObject.Predmet.OstaliListNazivFormated_1">
      <item>EMIL KRŠOVNIK</item>
      <item>ZDRAVKO DUŠEVIĆ</item>
      <item>MARKO ZAGORAC</item>
    </derivirana_varijabla>
  </DomainObject.Predmet.OstaliListNazivFormated>
  <DomainObject.Predmet.OstaliListNazivFormatedOIB>
    <izvorni_sadrzaj>
      <item>EMIL KRŠOVNIK</item>
      <item>ZDRAVKO DUŠEVIĆ</item>
      <item>MARKO ZAGORAC</item>
    </izvorni_sadrzaj>
    <derivirana_varijabla naziv="DomainObject.Predmet.OstaliListNazivFormatedOIB_1">
      <item>EMIL KRŠOVNIK</item>
      <item>ZDRAVKO DUŠEVIĆ</item>
      <item>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DUŠEVIĆ &amp; KRŠOVNIK d.o.o.</izvorni_sadrzaj>
    <derivirana_varijabla naziv="DomainObject.Predmet.ProtustrankaIDrugi_1">DUŠEVIĆ &amp; KRŠOVNIK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DUŠEVIĆ &amp; KRŠOVNIK d.o.o., OIB 69197160896, Gospodarska 1, 42202 Varaždin</izvorni_sadrzaj>
    <derivirana_varijabla naziv="DomainObject.Predmet.ProtustrankaIDrugiAdressOIB_1">DUŠEVIĆ &amp; KRŠOVNIK d.o.o., OIB 69197160896, Gospodarska 1, 42202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2017.</izvorni_sadrzaj>
    <derivirana_varijabla naziv="DomainObject.Predmet.OdlukaRjesenje.DatumDonosenjaOdluke_1">19. srpnja 2017.</derivirana_varijabla>
  </DomainObject.Predmet.OdlukaRjesenje.DatumDonosenjaOdluke>
  <DomainObject.Predmet.OdlukaRjesenje.DatumPravomocnosti>
    <izvorni_sadrzaj>7. kolovoza 2017.</izvorni_sadrzaj>
    <derivirana_varijabla naziv="DomainObject.Predmet.OdlukaRjesenje.DatumPravomocnosti_1">7. kolovoza 2017.</derivirana_varijabla>
  </DomainObject.Predmet.OdlukaRjesenje.DatumPravomocnosti>
  <DomainObject.Predmet.OdlukaRjesenje.Oznaka>
    <izvorni_sadrzaj>St-1302/2016-19</izvorni_sadrzaj>
    <derivirana_varijabla naziv="DomainObject.Predmet.OdlukaRjesenje.Oznaka_1">St-1302/2016-19</derivirana_varijabla>
  </DomainObject.Predmet.OdlukaRjesenje.Oznaka>
  <DomainObject.Predmet.SudioniciListNaziv>
    <izvorni_sadrzaj>
      <item>FINA  Rijeka</item>
      <item>DUŠEVIĆ &amp; KRŠOVNIK d.o.o.</item>
      <item>EMIL KRŠOVNIK</item>
      <item>ZDRAVKO DUŠEVIĆ</item>
      <item>MARKO ZAGORAC</item>
    </izvorni_sadrzaj>
    <derivirana_varijabla naziv="DomainObject.Predmet.SudioniciListNaziv_1">
      <item>FINA  Rijeka</item>
      <item>DUŠEVIĆ &amp; KRŠOVNIK d.o.o.</item>
      <item>EMIL KRŠOVNIK</item>
      <item>ZDRAVKO DUŠEVIĆ</item>
      <item>MARKO ZAGORAC</item>
    </derivirana_varijabla>
  </DomainObject.Predmet.SudioniciListNaziv>
  <DomainObject.Predmet.SudioniciListAdressOIB>
    <izvorni_sadrzaj>
      <item>FINA  Rijeka, OIB 85821130368, Frana Kurelca 8,51000 Rijeka</item>
      <item>DUŠEVIĆ &amp; KRŠOVNIK d.o.o., OIB 69197160896, Gospodarska 1,42202 Varaždin</item>
      <item>EMIL KRŠOVNIK</item>
      <item>ZDRAVKO DUŠEVIĆ</item>
      <item>MARKO ZAGORAC</item>
    </izvorni_sadrzaj>
    <derivirana_varijabla naziv="DomainObject.Predmet.SudioniciListAdressOIB_1">
      <item>FINA  Rijeka, OIB 85821130368, Frana Kurelca 8,51000 Rijeka</item>
      <item>DUŠEVIĆ &amp; KRŠOVNIK d.o.o., OIB 69197160896, Gospodarska 1,42202 Varaždin</item>
      <item>EMIL KRŠOVNIK</item>
      <item>ZDRAVKO DUŠEVIĆ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69197160896</item>
      <item>, OIB null</item>
      <item>, OIB null</item>
      <item>, OIB null</item>
    </izvorni_sadrzaj>
    <derivirana_varijabla naziv="DomainObject.Predmet.SudioniciListNazivOIB_1">
      <item>, OIB 85821130368</item>
      <item>, OIB 69197160896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1CD42-35CF-42F0-9E23-9CC5D9144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2254</properties:Characters>
  <properties:Lines>71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2017-08-24T12:53:00Z</dcterms:created>
  <dc:creator>dcmelik</dc:creator>
  <cp:lastModifiedBy>Jasna Radulović</cp:lastModifiedBy>
  <cp:lastPrinted>2015-10-14T08:20:00Z</cp:lastPrinted>
  <dcterms:modified xmlns:xsi="http://www.w3.org/2001/XMLSchema-instance" xsi:type="dcterms:W3CDTF">2017-08-24T12:58:00Z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