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68cf" w14:paraId="b8368cf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FC5C0B">
        <w:rPr>
          <w:lang w:val="hr-HR"/>
        </w:rPr>
        <w:t>LEGATARIUS d.o.o., OIB: 97167212927, Split, Mile Gojsalića 1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8004F5">
        <w:rPr>
          <w:szCs w:val="24"/>
          <w:lang w:val="hr-HR"/>
        </w:rPr>
        <w:t>27</w:t>
      </w:r>
      <w:r w:rsidR="004E70D3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FC5C0B" w:rsidRPr="00FC5C0B">
        <w:rPr>
          <w:szCs w:val="24"/>
        </w:rPr>
        <w:t>LEGATARIUS d.o.o., OIB: 97167212927, Split, Mile Gojsalića 1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5E6BC5">
        <w:rPr>
          <w:rFonts w:cs="Times New Roman" w:eastAsia="Times New Roman"/>
          <w:szCs w:val="24"/>
          <w:lang w:eastAsia="hr-HR"/>
        </w:rPr>
        <w:t>12</w:t>
      </w:r>
      <w:r w:rsidR="00CD7749">
        <w:t xml:space="preserve">. </w:t>
      </w:r>
      <w:r w:rsidR="004E70D3">
        <w:t>lipnj</w:t>
      </w:r>
      <w:r w:rsidR="00CD7749">
        <w:t>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4E70D3">
        <w:t>0</w:t>
      </w:r>
      <w:r w:rsidR="00FC5C0B">
        <w:t>9</w:t>
      </w:r>
      <w:r w:rsidR="00595F34">
        <w:t>:</w:t>
      </w:r>
      <w:r w:rsidR="00FC5C0B">
        <w:t>0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FC5C0B" w:rsidR="00FC5C0B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FC5C0B" w:rsidRPr="00FC5C0B">
        <w:rPr>
          <w:rFonts w:cs="Times New Roman" w:eastAsia="Times New Roman"/>
          <w:szCs w:val="24"/>
          <w:lang w:eastAsia="hr-HR"/>
        </w:rPr>
        <w:t>Marinko Vidulin</w:t>
      </w:r>
      <w:r w:rsidR="00FC5C0B">
        <w:rPr>
          <w:rFonts w:cs="Times New Roman" w:eastAsia="Times New Roman"/>
          <w:szCs w:val="24"/>
          <w:lang w:eastAsia="hr-HR"/>
        </w:rPr>
        <w:t xml:space="preserve"> iz </w:t>
      </w:r>
      <w:r w:rsidR="00FC5C0B" w:rsidRPr="00FC5C0B">
        <w:rPr>
          <w:rFonts w:cs="Times New Roman" w:eastAsia="Times New Roman"/>
          <w:szCs w:val="24"/>
          <w:lang w:eastAsia="hr-HR"/>
        </w:rPr>
        <w:t>Split</w:t>
      </w:r>
      <w:r w:rsidR="00FC5C0B">
        <w:rPr>
          <w:rFonts w:cs="Times New Roman" w:eastAsia="Times New Roman"/>
          <w:szCs w:val="24"/>
          <w:lang w:eastAsia="hr-HR"/>
        </w:rPr>
        <w:t>a</w:t>
      </w:r>
      <w:r w:rsidR="00FC5C0B" w:rsidRPr="00FC5C0B">
        <w:rPr>
          <w:rFonts w:cs="Times New Roman" w:eastAsia="Times New Roman"/>
          <w:szCs w:val="24"/>
          <w:lang w:eastAsia="hr-HR"/>
        </w:rPr>
        <w:t>, Mile Gojsalića 1</w:t>
      </w:r>
    </w:p>
    <w:p w:rsidRDefault="00682C50" w:rsidP="00FC5C0B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E6BC5">
        <w:t>. Nalaže se zastupnici</w:t>
      </w:r>
      <w:r w:rsidR="005A35A0" w:rsidRPr="00564E07">
        <w:t xml:space="preserve"> po zakonu dužnika </w:t>
      </w:r>
      <w:r w:rsidR="00FC5C0B">
        <w:t>Marinku Vidulinu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FC5C0B">
        <w:rPr>
          <w:szCs w:val="24"/>
        </w:rPr>
        <w:t>26. veljače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BC569D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FC5C0B" w:rsidRPr="00FC5C0B">
        <w:rPr>
          <w:szCs w:val="24"/>
        </w:rPr>
        <w:t>LEGATARIUS d.o.o., OIB: 97167212927, Split, Mile Gojsalića 1</w:t>
      </w:r>
      <w:r w:rsidR="005E6BC5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7827C8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FC5C0B">
        <w:rPr>
          <w:szCs w:val="24"/>
        </w:rPr>
        <w:t xml:space="preserve">275 </w:t>
      </w:r>
      <w:r w:rsidR="00CD7749">
        <w:rPr>
          <w:szCs w:val="24"/>
        </w:rPr>
        <w:t xml:space="preserve">dana, u ukupnom iznosu od </w:t>
      </w:r>
      <w:r w:rsidR="00FC5C0B">
        <w:rPr>
          <w:szCs w:val="24"/>
        </w:rPr>
        <w:t>128.715,42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 xml:space="preserve">dana </w:t>
      </w:r>
      <w:r w:rsidR="00FC5C0B">
        <w:rPr>
          <w:rFonts w:cs="Times New Roman" w:eastAsia="Times New Roman"/>
          <w:szCs w:val="24"/>
          <w:lang w:eastAsia="hr-HR"/>
        </w:rPr>
        <w:t>27. svibnja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FC5C0B">
        <w:rPr>
          <w:rFonts w:cs="Times New Roman" w:eastAsia="Times New Roman"/>
          <w:szCs w:val="24"/>
          <w:lang w:eastAsia="hr-HR"/>
        </w:rPr>
        <w:t>22</w:t>
      </w:r>
      <w:r w:rsidR="005E6BC5">
        <w:rPr>
          <w:rFonts w:cs="Times New Roman" w:eastAsia="Times New Roman"/>
          <w:szCs w:val="24"/>
          <w:lang w:eastAsia="hr-HR"/>
        </w:rPr>
        <w:t>.St-</w:t>
      </w:r>
      <w:r w:rsidR="00FC5C0B">
        <w:rPr>
          <w:rFonts w:cs="Times New Roman" w:eastAsia="Times New Roman"/>
          <w:szCs w:val="24"/>
          <w:lang w:eastAsia="hr-HR"/>
        </w:rPr>
        <w:t>612/2016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FC5C0B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</w:t>
      </w:r>
      <w:r w:rsidR="00FC5C0B">
        <w:rPr>
          <w:rFonts w:cs="Times New Roman" w:eastAsia="Times New Roman"/>
          <w:szCs w:val="24"/>
          <w:lang w:eastAsia="hr-HR"/>
        </w:rPr>
        <w:t>6. lipnja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>. godine obrazac kojim je, kao vjerovnik, predložila nad dužnikom otvoriti stečaj</w:t>
      </w:r>
      <w:r w:rsidR="00FC5C0B">
        <w:rPr>
          <w:rFonts w:cs="Times New Roman" w:eastAsia="Times New Roman"/>
          <w:szCs w:val="24"/>
          <w:lang w:eastAsia="hr-HR"/>
        </w:rPr>
        <w:t>.</w:t>
      </w:r>
    </w:p>
    <w:p w:rsidRDefault="00FC5C0B" w:rsidP="00FC5C0B" w:rsidR="00FC5C0B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Dana 7. srpnja 2016. godine kod ovog suda zaprimljen je </w:t>
      </w:r>
      <w:r w:rsidRPr="00FC5C0B">
        <w:rPr>
          <w:rFonts w:cs="Times New Roman" w:eastAsia="Times New Roman"/>
          <w:szCs w:val="24"/>
          <w:lang w:eastAsia="hr-HR"/>
        </w:rPr>
        <w:t xml:space="preserve">prokazni popis imovine iz kojeg proizlazi kako dužnik ima imovinu iz koje bi se mogli namiriti troškovi stečajnog postupka, nakon čega je ovaj sud, temeljem odredbe čl. 433. i 435. st. 2. SZ-a rješenjem poslovni broj </w:t>
      </w:r>
      <w:r>
        <w:rPr>
          <w:rFonts w:cs="Times New Roman" w:eastAsia="Times New Roman"/>
          <w:szCs w:val="24"/>
          <w:lang w:eastAsia="hr-HR"/>
        </w:rPr>
        <w:t>22</w:t>
      </w:r>
      <w:r w:rsidRPr="00FC5C0B">
        <w:rPr>
          <w:rFonts w:cs="Times New Roman" w:eastAsia="Times New Roman"/>
          <w:szCs w:val="24"/>
          <w:lang w:eastAsia="hr-HR"/>
        </w:rPr>
        <w:t>.St-</w:t>
      </w:r>
      <w:r>
        <w:rPr>
          <w:rFonts w:cs="Times New Roman" w:eastAsia="Times New Roman"/>
          <w:szCs w:val="24"/>
          <w:lang w:eastAsia="hr-HR"/>
        </w:rPr>
        <w:t>612/2016</w:t>
      </w:r>
      <w:r w:rsidRPr="00FC5C0B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11. listopada 2016</w:t>
      </w:r>
      <w:r w:rsidRPr="00FC5C0B">
        <w:rPr>
          <w:rFonts w:cs="Times New Roman" w:eastAsia="Times New Roman"/>
          <w:szCs w:val="24"/>
          <w:lang w:eastAsia="hr-HR"/>
        </w:rPr>
        <w:t>. godine obustavio skraćeni stečajni postupak nad 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FC5C0B">
        <w:rPr>
          <w:rFonts w:cs="Times New Roman" w:eastAsia="Times New Roman"/>
          <w:szCs w:val="24"/>
          <w:lang w:eastAsia="hr-HR"/>
        </w:rPr>
        <w:t>predmet pod poslovni broj St-2031</w:t>
      </w:r>
      <w:r>
        <w:rPr>
          <w:rFonts w:cs="Times New Roman" w:eastAsia="Times New Roman"/>
          <w:szCs w:val="24"/>
          <w:lang w:eastAsia="hr-HR"/>
        </w:rPr>
        <w:t>2016.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8004F5">
        <w:rPr>
          <w:szCs w:val="24"/>
        </w:rPr>
        <w:t>2</w:t>
      </w:r>
      <w:r w:rsidR="004E70D3">
        <w:rPr>
          <w:szCs w:val="24"/>
        </w:rPr>
        <w:t>7. travnja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CFC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5E6BC5">
      <w:t>20</w:t>
    </w:r>
    <w:r w:rsidR="00FC5C0B">
      <w:t>31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FC5C0B">
      <w:t>2031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4E70D3"/>
    <w:rsid w:val="00547BB8"/>
    <w:rsid w:val="00560FD8"/>
    <w:rsid w:val="005626BF"/>
    <w:rsid w:val="00564E07"/>
    <w:rsid w:val="00582350"/>
    <w:rsid w:val="00595F34"/>
    <w:rsid w:val="005A35A0"/>
    <w:rsid w:val="005D4E7B"/>
    <w:rsid w:val="005E6BC5"/>
    <w:rsid w:val="0060586F"/>
    <w:rsid w:val="0067251F"/>
    <w:rsid w:val="00682C50"/>
    <w:rsid w:val="00696CEB"/>
    <w:rsid w:val="0071519E"/>
    <w:rsid w:val="007827C8"/>
    <w:rsid w:val="007A4F49"/>
    <w:rsid w:val="007F7A84"/>
    <w:rsid w:val="008004F5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BA1CFC"/>
    <w:rsid w:val="00BC569D"/>
    <w:rsid w:val="00C76EB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C5C0B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St-2031/2016</izvorni_sadrzaj>
    <derivirana_varijabla naziv="DomainObject.Predmet.OznakaBroj_1">St-2031/2016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LEGATARIUS za proizvodnju i usluge, društvo s ograničenom odgovornošću</izvorni_sadrzaj>
    <derivirana_varijabla naziv="DomainObject.Predmet.ProtustrankaFormated_1">  LEGATARIUS za proizvodnju i usluge, društvo s ograničenom odgovornošću</derivirana_varijabla>
  </DomainObject.Predmet.ProtustrankaFormated>
  <DomainObject.Predmet.ProtustrankaFormatedOIB>
    <izvorni_sadrzaj>  LEGATARIUS za proizvodnju i usluge, društvo s ograničenom odgovornošću, OIB 97167212927</izvorni_sadrzaj>
    <derivirana_varijabla naziv="DomainObject.Predmet.ProtustrankaFormatedOIB_1">  LEGATARIUS za proizvodnju i usluge, društvo s ograničenom odgovornošću, OIB 97167212927</derivirana_varijabla>
  </DomainObject.Predmet.ProtustrankaFormatedOIB>
  <DomainObject.Predmet.ProtustrankaFormatedWithAdress>
    <izvorni_sadrzaj> LEGATARIUS za proizvodnju i usluge, društvo s ograničenom odgovornošću, Mile Gojsalića 1, 21000 Split</izvorni_sadrzaj>
    <derivirana_varijabla naziv="DomainObject.Predmet.ProtustrankaFormatedWithAdress_1"> LEGATARIUS za proizvodnju i usluge, društvo s ograničenom odgovornošću, Mile Gojsalića 1, 21000 Split</derivirana_varijabla>
  </DomainObject.Predmet.ProtustrankaFormatedWithAdress>
  <DomainObject.Predmet.ProtustrankaFormatedWithAdressOIB>
    <izvorni_sadrzaj> LEGATARIUS za proizvodnju i usluge, društvo s ograničenom odgovornošću, OIB 97167212927, Mile Gojsalića 1, 21000 Split</izvorni_sadrzaj>
    <derivirana_varijabla naziv="DomainObject.Predmet.ProtustrankaFormatedWithAdressOIB_1"> LEGATARIUS za proizvodnju i usluge, društvo s ograničenom odgovornošću, OIB 97167212927, Mile Gojsalića 1, 21000 Split</derivirana_varijabla>
  </DomainObject.Predmet.ProtustrankaFormatedWithAdressOIB>
  <DomainObject.Predmet.ProtustrankaWithAdress>
    <izvorni_sadrzaj>LEGATARIUS za proizvodnju i usluge, društvo s ograničenom odgovornošću Mile Gojsalića 1, 21000 Split</izvorni_sadrzaj>
    <derivirana_varijabla naziv="DomainObject.Predmet.ProtustrankaWithAdress_1">LEGATARIUS za proizvodnju i usluge, društvo s ograničenom odgovornošću Mile Gojsalića 1, 21000 Split</derivirana_varijabla>
  </DomainObject.Predmet.ProtustrankaWithAdress>
  <DomainObject.Predmet.ProtustrankaWithAdressOIB>
    <izvorni_sadrzaj>LEGATARIUS za proizvodnju i usluge, društvo s ograničenom odgovornošću, OIB 97167212927, Mile Gojsalića 1, 21000 Split</izvorni_sadrzaj>
    <derivirana_varijabla naziv="DomainObject.Predmet.ProtustrankaWithAdressOIB_1">LEGATARIUS za proizvodnju i usluge, društvo s ograničenom odgovornošću, OIB 97167212927, Mile Gojsalića 1, 21000 Split</derivirana_varijabla>
  </DomainObject.Predmet.ProtustrankaWithAdressOIB>
  <DomainObject.Predmet.ProtustrankaNazivFormated>
    <izvorni_sadrzaj>LEGATARIUS za proizvodnju i usluge, društvo s ograničenom odgovornošću</izvorni_sadrzaj>
    <derivirana_varijabla naziv="DomainObject.Predmet.ProtustrankaNazivFormated_1">LEGATARIUS za proizvodnju i usluge, društvo s ograničenom odgovornošću</derivirana_varijabla>
  </DomainObject.Predmet.ProtustrankaNazivFormated>
  <DomainObject.Predmet.ProtustrankaNazivFormatedOIB>
    <izvorni_sadrzaj>LEGATARIUS za proizvodnju i usluge, društvo s ograničenom odgovornošću, OIB 97167212927</izvorni_sadrzaj>
    <derivirana_varijabla naziv="DomainObject.Predmet.ProtustrankaNazivFormatedOIB_1">LEGATARIUS za proizvodnju i usluge, društvo s ograničenom odgovornošću, OIB 97167212927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128715.42</izvorni_sadrzaj>
    <derivirana_varijabla naziv="DomainObject.Predmet.TrenutnaVrijednost_1">128715.42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LEGATARIUS za proizvodnju i usluge, društvo s ograničenom odgovornošću</item>
    </izvorni_sadrzaj>
    <derivirana_varijabla naziv="DomainObject.Predmet.ProtuStrankaListFormated_1">
      <item>LEGATARIUS za proizvodnju i usluge, društvo s ograničenom odgovornošću</item>
    </derivirana_varijabla>
  </DomainObject.Predmet.ProtuStrankaListFormated>
  <DomainObject.Predmet.ProtuStrankaListFormatedOIB>
    <izvorni_sadrzaj>
      <item>LEGATARIUS za proizvodnju i usluge, društvo s ograničenom odgovornošću, OIB 97167212927</item>
    </izvorni_sadrzaj>
    <derivirana_varijabla naziv="DomainObject.Predmet.ProtuStrankaListFormatedOIB_1">
      <item>LEGATARIUS za proizvodnju i usluge, društvo s ograničenom odgovornošću, OIB 97167212927</item>
    </derivirana_varijabla>
  </DomainObject.Predmet.ProtuStrankaListFormatedOIB>
  <DomainObject.Predmet.ProtuStrankaListFormatedWithAdress>
    <izvorni_sadrzaj>
      <item>LEGATARIUS za proizvodnju i usluge, društvo s ograničenom odgovornošću, Mile Gojsalića 1, 21000 Split</item>
    </izvorni_sadrzaj>
    <derivirana_varijabla naziv="DomainObject.Predmet.ProtuStrankaListFormatedWithAdress_1">
      <item>LEGATARIUS za proizvodnju i usluge, društvo s ograničenom odgovornošću, Mile Gojsalića 1, 21000 Split</item>
    </derivirana_varijabla>
  </DomainObject.Predmet.ProtuStrankaListFormatedWithAdress>
  <DomainObject.Predmet.ProtuStrankaListFormatedWithAdressOIB>
    <izvorni_sadrzaj>
      <item>LEGATARIUS za proizvodnju i usluge, društvo s ograničenom odgovornošću, OIB 97167212927, Mile Gojsalića 1, 21000 Split</item>
    </izvorni_sadrzaj>
    <derivirana_varijabla naziv="DomainObject.Predmet.ProtuStrankaListFormatedWithAdressOIB_1">
      <item>LEGATARIUS za proizvodnju i usluge, društvo s ograničenom odgovornošću, OIB 97167212927, Mile Gojsalića 1, 21000 Split</item>
    </derivirana_varijabla>
  </DomainObject.Predmet.ProtuStrankaListFormatedWithAdressOIB>
  <DomainObject.Predmet.ProtuStrankaListNazivFormated>
    <izvorni_sadrzaj>
      <item>LEGATARIUS za proizvodnju i usluge, društvo s ograničenom odgovornošću</item>
    </izvorni_sadrzaj>
    <derivirana_varijabla naziv="DomainObject.Predmet.ProtuStrankaListNazivFormated_1">
      <item>LEGATARIUS za proizvodnju i usluge, društvo s ograničenom odgovornošću</item>
    </derivirana_varijabla>
  </DomainObject.Predmet.ProtuStrankaListNazivFormated>
  <DomainObject.Predmet.ProtuStrankaListNazivFormatedOIB>
    <izvorni_sadrzaj>
      <item>LEGATARIUS za proizvodnju i usluge, društvo s ograničenom odgovornošću, OIB 97167212927</item>
    </izvorni_sadrzaj>
    <derivirana_varijabla naziv="DomainObject.Predmet.ProtuStrankaListNazivFormatedOIB_1">
      <item>LEGATARIUS za proizvodnju i usluge, društvo s ograničenom odgovornošću, OIB 97167212927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Marinko Vidulin</item>
    </izvorni_sadrzaj>
    <derivirana_varijabla naziv="DomainObject.Predmet.OstaliListFormated_1">
      <item>Županijsko državno odvjetništvo u Splitu punomoćnik sudionika u postupku Ministarstvo financija RH</item>
      <item>Marinko Vidulin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Marinko Vidulin, OIB 00918992975</item>
    </izvorni_sadrzaj>
    <derivirana_varijabla naziv="DomainObject.Predmet.OstaliListFormatedOIB_1">
      <item>Županijsko državno odvjetništvo u Splitu punomoćnik sudionika u postupku Ministarstvo financija RH</item>
      <item>Marinko Vidulin, OIB 00918992975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Marinko Vidulin, Mile Gojsalića 1,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Marinko Vidulin, Mile Gojsalića 1,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Marinko Vidulin, OIB 00918992975, Mile Gojsalića 1,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Marinko Vidulin, OIB 00918992975, Mile Gojsalića 1, 21000 Split</item>
    </derivirana_varijabla>
  </DomainObject.Predmet.OstaliListFormatedWithAdressOIB>
  <DomainObject.Predmet.OstaliListNazivFormated>
    <izvorni_sadrzaj>
      <item>Županijsko državno odvjetništvo u Splitu</item>
      <item>Marinko Vidulin</item>
    </izvorni_sadrzaj>
    <derivirana_varijabla naziv="DomainObject.Predmet.OstaliListNazivFormated_1">
      <item>Županijsko državno odvjetništvo u Splitu</item>
      <item>Marinko Vidulin</item>
    </derivirana_varijabla>
  </DomainObject.Predmet.OstaliListNazivFormated>
  <DomainObject.Predmet.OstaliListNazivFormatedOIB>
    <izvorni_sadrzaj>
      <item>Županijsko državno odvjetništvo u Splitu</item>
      <item>Marinko Vidulin, OIB 00918992975</item>
    </izvorni_sadrzaj>
    <derivirana_varijabla naziv="DomainObject.Predmet.OstaliListNazivFormatedOIB_1">
      <item>Županijsko državno odvjetništvo u Splitu</item>
      <item>Marinko Vidulin, OIB 00918992975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LEGATARIUS za proizvodnju i usluge, društvo s ograničenom odgovornošću</izvorni_sadrzaj>
    <derivirana_varijabla naziv="DomainObject.Predmet.ProtustrankaIDrugi_1">LEGATARIUS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LEGATARIUS za proizvodnju i usluge, društvo s ograničenom odgovornošću, OIB 97167212927, Mile Gojsalića 1, 21000 Split</izvorni_sadrzaj>
    <derivirana_varijabla naziv="DomainObject.Predmet.ProtustrankaIDrugiAdressOIB_1">LEGATARIUS za proizvodnju i usluge, društvo s ograničenom odgovornošću, OIB 97167212927, Mile Gojsalića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LEGATARIUS za proizvodnju i usluge, društvo s ograničenom odgovornošću</item>
      <item>FINANCIJSKA AGENCIJA, RC SPLIT</item>
      <item>Ministarstvo financija RH</item>
      <item>Županijsko državno odvjetništvo u Splitu</item>
      <item>Marinko Vidulin</item>
    </izvorni_sadrzaj>
    <derivirana_varijabla naziv="DomainObject.Predmet.SudioniciListNaziv_1">
      <item>LEGATARIUS za proizvodnju i usluge, društvo s ograničenom odgovornošću</item>
      <item>FINANCIJSKA AGENCIJA, RC SPLIT</item>
      <item>Ministarstvo financija RH</item>
      <item>Županijsko državno odvjetništvo u Splitu</item>
      <item>Marinko Vidulin</item>
    </derivirana_varijabla>
  </DomainObject.Predmet.SudioniciListNaziv>
  <DomainObject.Predmet.SudioniciListAdressOIB>
    <izvorni_sadrzaj>
      <item>LEGATARIUS za proizvodnju i usluge, društvo s ograničenom odgovornošću, OIB 97167212927, Mile Gojsalića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Marinko Vidulin, OIB 00918992975, Mile Gojsalića 1,21000 Split</item>
    </izvorni_sadrzaj>
    <derivirana_varijabla naziv="DomainObject.Predmet.SudioniciListAdressOIB_1">
      <item>LEGATARIUS za proizvodnju i usluge, društvo s ograničenom odgovornošću, OIB 97167212927, Mile Gojsalića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Marinko Vidulin, OIB 00918992975, Mile Gojsalića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97167212927</item>
      <item>, OIB 85821130368</item>
      <item>, OIB 18683136487</item>
      <item>, OIB null</item>
      <item>, OIB 00918992975</item>
    </izvorni_sadrzaj>
    <derivirana_varijabla naziv="DomainObject.Predmet.SudioniciListNazivOIB_1">
      <item>, OIB 97167212927</item>
      <item>, OIB 85821130368</item>
      <item>, OIB 18683136487</item>
      <item>, OIB null</item>
      <item>, OIB 00918992975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852</properties:Words>
  <properties:Characters>4592</properties:Characters>
  <properties:Lines>100</properties:Lines>
  <properties:Paragraphs>51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2017-04-27T06:07:00Z</cp:lastPrinted>
  <dcterms:modified xmlns:xsi="http://www.w3.org/2001/XMLSchema-instance" xsi:type="dcterms:W3CDTF">2017-04-27T07:59:00Z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