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f8ed" w14:paraId="718f8ed" w:rsidRDefault="00AB087B" w:rsidP="00AB087B" w:rsidR="00AB087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087B" w:rsidP="00AB087B" w:rsidR="00AB087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B087B" w:rsidP="00AB087B" w:rsidR="00AB08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B087B" w:rsidP="00AB087B" w:rsidR="00AB08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B087B" w:rsidP="00AB087B" w:rsidR="00AB087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B087B" w:rsidP="00AB087B" w:rsidR="00AB087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B087B" w:rsidP="00AB087B" w:rsidR="00AB087B" w:rsidRPr="005D578C">
      <w:pPr>
        <w:jc w:val="center"/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B087B" w:rsidP="00AB087B" w:rsidR="00AB087B" w:rsidRPr="005D578C">
      <w:pPr>
        <w:rPr>
          <w:rFonts w:cs="Times New Roman" w:eastAsia="Times New Roman"/>
          <w:szCs w:val="24"/>
        </w:rPr>
      </w:pPr>
    </w:p>
    <w:p w:rsidRDefault="00AB087B" w:rsidP="00AB087B" w:rsidR="00AB087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HELICON d. o. o. Pula, Kolodvorska 10, OIB </w:t>
      </w:r>
      <w:r w:rsidRPr="00AB087B">
        <w:rPr>
          <w:rFonts w:cs="Times New Roman" w:eastAsia="Times New Roman"/>
        </w:rPr>
        <w:t>19480970900</w:t>
      </w:r>
      <w:r>
        <w:rPr>
          <w:rFonts w:cs="Times New Roman" w:eastAsia="Times New Roman"/>
        </w:rPr>
        <w:t xml:space="preserve">, MBS </w:t>
      </w:r>
      <w:r w:rsidRPr="00AB087B">
        <w:rPr>
          <w:rFonts w:cs="Times New Roman" w:eastAsia="Times New Roman"/>
        </w:rPr>
        <w:t>130015434</w:t>
      </w:r>
      <w:r>
        <w:rPr>
          <w:rFonts w:cs="Times New Roman" w:eastAsia="Times New Roman"/>
          <w:szCs w:val="24"/>
        </w:rPr>
        <w:t>, 23. kolovoza 2017.</w:t>
      </w:r>
    </w:p>
    <w:p w:rsidRDefault="00AB087B" w:rsidP="00AB087B" w:rsidR="00AB087B" w:rsidRPr="005D578C">
      <w:pPr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B087B" w:rsidP="00AB087B" w:rsidR="00AB087B" w:rsidRPr="005D578C">
      <w:pPr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HELICON d. o. o. Pula, Kolodvorska 10, OIB </w:t>
      </w:r>
      <w:r w:rsidRPr="00AB087B">
        <w:rPr>
          <w:rFonts w:cs="Times New Roman" w:eastAsia="Times New Roman"/>
        </w:rPr>
        <w:t>19480970900</w:t>
      </w:r>
      <w:r>
        <w:rPr>
          <w:rFonts w:cs="Times New Roman" w:eastAsia="Times New Roman"/>
        </w:rPr>
        <w:t xml:space="preserve">, MBS </w:t>
      </w:r>
      <w:r w:rsidRPr="00AB087B">
        <w:rPr>
          <w:rFonts w:cs="Times New Roman" w:eastAsia="Times New Roman"/>
        </w:rPr>
        <w:t>130015434</w:t>
      </w:r>
      <w:r>
        <w:rPr>
          <w:rFonts w:cs="Times New Roman" w:eastAsia="Times New Roman"/>
          <w:szCs w:val="24"/>
        </w:rPr>
        <w:t>.</w:t>
      </w:r>
    </w:p>
    <w:p w:rsidRDefault="00AB087B" w:rsidP="00AB087B" w:rsidR="00AB087B" w:rsidRPr="005D578C">
      <w:pPr>
        <w:rPr>
          <w:rFonts w:cs="Times New Roman" w:eastAsia="Times New Roman"/>
          <w:szCs w:val="24"/>
        </w:rPr>
      </w:pPr>
    </w:p>
    <w:p w:rsidRDefault="00AB087B" w:rsidP="00AB087B" w:rsidR="00AB087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AB087B" w:rsidP="00AB087B" w:rsidR="00AB087B">
      <w:pPr>
        <w:rPr>
          <w:rFonts w:cs="Times New Roman" w:eastAsia="Times New Roman"/>
          <w:szCs w:val="20"/>
        </w:rPr>
      </w:pPr>
    </w:p>
    <w:p w:rsidRDefault="00AB087B" w:rsidP="00AB087B" w:rsidR="00AB08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HELICON d. o. o. Pula, Kolodvorska 10, OIB </w:t>
      </w:r>
      <w:r w:rsidRPr="00AB087B">
        <w:rPr>
          <w:rFonts w:cs="Times New Roman" w:eastAsia="Times New Roman"/>
        </w:rPr>
        <w:t>19480970900</w:t>
      </w:r>
      <w:r>
        <w:rPr>
          <w:rFonts w:cs="Times New Roman" w:eastAsia="Times New Roman"/>
        </w:rPr>
        <w:t xml:space="preserve">, MBS </w:t>
      </w:r>
      <w:r w:rsidRPr="00AB087B">
        <w:rPr>
          <w:rFonts w:cs="Times New Roman" w:eastAsia="Times New Roman"/>
        </w:rPr>
        <w:t>130015434</w:t>
      </w:r>
      <w:r>
        <w:rPr>
          <w:rFonts w:cs="Times New Roman" w:eastAsia="Times New Roman"/>
          <w:szCs w:val="24"/>
        </w:rPr>
        <w:t>.</w:t>
      </w:r>
    </w:p>
    <w:p w:rsidRDefault="00AB087B" w:rsidP="00AB087B" w:rsidR="00AB087B">
      <w:pPr>
        <w:ind w:firstLine="709"/>
        <w:rPr>
          <w:rFonts w:cs="Times New Roman" w:eastAsia="Times New Roman"/>
          <w:szCs w:val="24"/>
        </w:rPr>
      </w:pPr>
    </w:p>
    <w:p w:rsidRDefault="00AB087B" w:rsidP="00AB087B" w:rsidR="00AB08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HELICON d. o. o. Pula, Kolodvorska 10, OIB </w:t>
      </w:r>
      <w:r w:rsidRPr="00AB087B">
        <w:rPr>
          <w:rFonts w:cs="Times New Roman" w:eastAsia="Times New Roman"/>
        </w:rPr>
        <w:t>19480970900</w:t>
      </w:r>
      <w:r>
        <w:rPr>
          <w:rFonts w:cs="Times New Roman" w:eastAsia="Times New Roman"/>
        </w:rPr>
        <w:t xml:space="preserve">, MBS </w:t>
      </w:r>
      <w:r w:rsidRPr="00AB087B">
        <w:rPr>
          <w:rFonts w:cs="Times New Roman" w:eastAsia="Times New Roman"/>
        </w:rPr>
        <w:t>130015434</w:t>
      </w:r>
      <w:r>
        <w:rPr>
          <w:rFonts w:cs="Times New Roman" w:eastAsia="Times New Roman"/>
          <w:szCs w:val="24"/>
        </w:rPr>
        <w:t>.</w:t>
      </w:r>
    </w:p>
    <w:p w:rsidRDefault="00AB087B" w:rsidP="00AB087B" w:rsidR="00AB087B">
      <w:pPr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B087B" w:rsidP="00AB087B" w:rsidR="00AB087B">
      <w:pPr>
        <w:ind w:firstLine="708"/>
        <w:rPr>
          <w:rFonts w:cs="Times New Roman" w:eastAsia="Times New Roman"/>
          <w:szCs w:val="24"/>
        </w:rPr>
      </w:pPr>
    </w:p>
    <w:p w:rsidRDefault="00AB087B" w:rsidP="00AB087B" w:rsidR="00AB08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23.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HELICON d. o. o. Pula</w:t>
      </w:r>
      <w:r>
        <w:rPr>
          <w:rFonts w:cs="Times New Roman" w:eastAsia="Times New Roman"/>
          <w:szCs w:val="24"/>
        </w:rPr>
        <w:t>.</w:t>
      </w:r>
    </w:p>
    <w:p w:rsidRDefault="00AB087B" w:rsidP="00AB087B" w:rsidR="00AB087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svibnja 2017. imao neizvršene osnove za plaćanje u neprekinutom razdoblju od 120 dana u ukupnom iznosu 6.402,65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St-305/2017-3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B087B" w:rsidP="00AB087B" w:rsidR="00AB08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B087B" w:rsidP="00AB087B" w:rsidR="00AB087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B087B" w:rsidP="00AB087B" w:rsidR="00AB087B" w:rsidRPr="005D578C">
      <w:pPr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B087B" w:rsidP="00AB087B" w:rsidR="00AB087B">
      <w:pPr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B087B" w:rsidP="00AB087B" w:rsidR="00AB08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6D5AE9">
        <w:rPr>
          <w:rFonts w:cs="Times New Roman" w:eastAsia="Times New Roman"/>
          <w:szCs w:val="24"/>
        </w:rPr>
        <w:t>, v.r.</w:t>
      </w:r>
    </w:p>
    <w:p w:rsidRDefault="00AB087B" w:rsidP="00AB087B" w:rsidR="00AB087B">
      <w:pPr>
        <w:jc w:val="left"/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jc w:val="left"/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B087B" w:rsidP="00AB087B" w:rsidR="00AB087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B087B" w:rsidP="00AB087B" w:rsidR="00AB08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B087B" w:rsidP="00AB087B" w:rsidR="00AB087B">
      <w:pPr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rPr>
          <w:rFonts w:cs="Times New Roman" w:eastAsia="Times New Roman"/>
          <w:szCs w:val="24"/>
        </w:rPr>
      </w:pPr>
    </w:p>
    <w:p w:rsidRDefault="00AB087B" w:rsidP="00AB087B" w:rsidR="00AB08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B087B" w:rsidP="00AB087B" w:rsidR="00AB08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B087B" w:rsidP="00AB087B" w:rsidR="00AB08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HELICON d. o. o. Pula, Kolodvorska 10, </w:t>
      </w:r>
    </w:p>
    <w:p w:rsidRDefault="00AB087B" w:rsidP="00AB087B" w:rsidR="00AB087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B087B" w:rsidP="00AB087B" w:rsidR="00AB08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B087B" w:rsidP="00AB087B" w:rsidR="00AB087B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 iz Rijeke, Vatroslava Lisinskog 2, </w:t>
      </w:r>
    </w:p>
    <w:p w:rsidRDefault="00AB087B" w:rsidP="00AB087B" w:rsidR="00AB087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B087B" w:rsidP="00AB087B" w:rsidR="00AB08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B087B" w:rsidP="00AB087B" w:rsidR="00AB08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B087B" w:rsidP="00AB087B" w:rsidR="00AB087B"/>
    <w:p w:rsidRDefault="00AB087B" w:rsidP="00AB087B" w:rsidR="00AB087B"/>
    <w:p w:rsidRDefault="00AB087B" w:rsidP="00AB087B" w:rsidR="00AB087B"/>
    <w:p w:rsidRDefault="00AB087B" w:rsidP="00AB087B" w:rsidR="00AB087B"/>
    <w:p w:rsidRDefault="00AB087B" w:rsidP="00AB087B" w:rsidR="00AB087B"/>
    <w:p w:rsidRDefault="00AB087B" w:rsidP="00AB087B" w:rsidR="00AB087B"/>
    <w:p w:rsidRDefault="00AB087B" w:rsidP="00AB087B" w:rsidR="00AB087B"/>
    <w:p w:rsidRDefault="00302D3C" w:rsidR="00302D3C"/>
    <w:sectPr w:rsidSect="00AB087B" w:rsidR="00302D3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87B" w:rsidP="00AB087B" w:rsidR="00AB087B">
      <w:r>
        <w:separator/>
      </w:r>
    </w:p>
  </w:endnote>
  <w:endnote w:id="0" w:type="continuationSeparator">
    <w:p w:rsidRDefault="00AB087B" w:rsidP="00AB087B" w:rsidR="00AB0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87B" w:rsidP="00AB087B" w:rsidR="00AB087B">
      <w:r>
        <w:separator/>
      </w:r>
    </w:p>
  </w:footnote>
  <w:footnote w:id="0" w:type="continuationSeparator">
    <w:p w:rsidRDefault="00AB087B" w:rsidP="00AB087B" w:rsidR="00AB0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87B" w:rsidP="00AB087B" w:rsidR="00AB087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B4E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St-305/2017-4</w:t>
    </w:r>
  </w:p>
  <w:p w:rsidRDefault="00AB087B" w:rsidP="00AB087B" w:rsidR="00AB087B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87B" w:rsidP="00AB087B" w:rsidR="00AB087B" w:rsidRPr="00970AE0">
    <w:pPr>
      <w:pStyle w:val="Zaglavlje"/>
      <w:jc w:val="right"/>
    </w:pPr>
    <w:r>
      <w:rPr>
        <w:szCs w:val="24"/>
      </w:rPr>
      <w:t>2 St-305/2017-4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AD5"/>
    <w:rsid w:val="00302D3C"/>
    <w:rsid w:val="006D5AE9"/>
    <w:rsid w:val="008F0C1B"/>
    <w:rsid w:val="00AB087B"/>
    <w:rsid w:val="00BB2AD5"/>
    <w:rsid w:val="00BB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087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08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B087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8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87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08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087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E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4E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4E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4E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087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08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B087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8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87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08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087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E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4E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4E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4E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HELICON d.o.o. PULA</izvorni_sadrzaj>
    <derivirana_varijabla naziv="DomainObject.Predmet.ProtustrankaFormated_1">  HELICON d.o.o. PULA</derivirana_varijabla>
  </DomainObject.Predmet.ProtustrankaFormated>
  <DomainObject.Predmet.ProtustrankaFormatedOIB>
    <izvorni_sadrzaj>  HELICON d.o.o. PULA, OIB 19480970900</izvorni_sadrzaj>
    <derivirana_varijabla naziv="DomainObject.Predmet.ProtustrankaFormatedOIB_1">  HELICON d.o.o. PULA, OIB 19480970900</derivirana_varijabla>
  </DomainObject.Predmet.ProtustrankaFormatedOIB>
  <DomainObject.Predmet.ProtustrankaFormatedWithAdress>
    <izvorni_sadrzaj> HELICON d.o.o. PULA, Kolodvorska 10, 52100 Pula</izvorni_sadrzaj>
    <derivirana_varijabla naziv="DomainObject.Predmet.ProtustrankaFormatedWithAdress_1"> HELICON d.o.o. PULA, Kolodvorska 10, 52100 Pula</derivirana_varijabla>
  </DomainObject.Predmet.ProtustrankaFormatedWithAdress>
  <DomainObject.Predmet.ProtustrankaFormatedWithAdressOIB>
    <izvorni_sadrzaj> HELICON d.o.o. PULA, OIB 19480970900, Kolodvorska 10, 52100 Pula</izvorni_sadrzaj>
    <derivirana_varijabla naziv="DomainObject.Predmet.ProtustrankaFormatedWithAdressOIB_1"> HELICON d.o.o. PULA, OIB 19480970900, Kolodvorska 10, 52100 Pula</derivirana_varijabla>
  </DomainObject.Predmet.ProtustrankaFormatedWithAdressOIB>
  <DomainObject.Predmet.ProtustrankaWithAdress>
    <izvorni_sadrzaj>HELICON d.o.o. PULA Kolodvorska 10, 52100 Pula</izvorni_sadrzaj>
    <derivirana_varijabla naziv="DomainObject.Predmet.ProtustrankaWithAdress_1">HELICON d.o.o. PULA Kolodvorska 10, 52100 Pula</derivirana_varijabla>
  </DomainObject.Predmet.ProtustrankaWithAdress>
  <DomainObject.Predmet.ProtustrankaWithAdressOIB>
    <izvorni_sadrzaj>HELICON d.o.o. PULA, OIB 19480970900, Kolodvorska 10, 52100 Pula</izvorni_sadrzaj>
    <derivirana_varijabla naziv="DomainObject.Predmet.ProtustrankaWithAdressOIB_1">HELICON d.o.o. PULA, OIB 19480970900, Kolodvorska 10, 52100 Pula</derivirana_varijabla>
  </DomainObject.Predmet.ProtustrankaWithAdressOIB>
  <DomainObject.Predmet.ProtustrankaNazivFormated>
    <izvorni_sadrzaj>HELICON d.o.o. PULA</izvorni_sadrzaj>
    <derivirana_varijabla naziv="DomainObject.Predmet.ProtustrankaNazivFormated_1">HELICON d.o.o. PULA</derivirana_varijabla>
  </DomainObject.Predmet.ProtustrankaNazivFormated>
  <DomainObject.Predmet.ProtustrankaNazivFormatedOIB>
    <izvorni_sadrzaj>HELICON d.o.o. PULA, OIB 19480970900</izvorni_sadrzaj>
    <derivirana_varijabla naziv="DomainObject.Predmet.ProtustrankaNazivFormatedOIB_1">HELICON d.o.o. PULA, OIB 19480970900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6402.65</izvorni_sadrzaj>
    <derivirana_varijabla naziv="DomainObject.Predmet.TrenutnaVrijednost_1">6402.65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HELICON d.o.o. PULA</item>
    </izvorni_sadrzaj>
    <derivirana_varijabla naziv="DomainObject.Predmet.ProtuStrankaListFormated_1">
      <item>HELICON d.o.o. PULA</item>
    </derivirana_varijabla>
  </DomainObject.Predmet.ProtuStrankaListFormated>
  <DomainObject.Predmet.ProtuStrankaListFormatedOIB>
    <izvorni_sadrzaj>
      <item>HELICON d.o.o. PULA, OIB 19480970900</item>
    </izvorni_sadrzaj>
    <derivirana_varijabla naziv="DomainObject.Predmet.ProtuStrankaListFormatedOIB_1">
      <item>HELICON d.o.o. PULA, OIB 19480970900</item>
    </derivirana_varijabla>
  </DomainObject.Predmet.ProtuStrankaListFormatedOIB>
  <DomainObject.Predmet.ProtuStrankaListFormatedWithAdress>
    <izvorni_sadrzaj>
      <item>HELICON d.o.o. PULA, Kolodvorska 10, 52100 Pula</item>
    </izvorni_sadrzaj>
    <derivirana_varijabla naziv="DomainObject.Predmet.ProtuStrankaListFormatedWithAdress_1">
      <item>HELICON d.o.o. PULA, Kolodvorska 10, 52100 Pula</item>
    </derivirana_varijabla>
  </DomainObject.Predmet.ProtuStrankaListFormatedWithAdress>
  <DomainObject.Predmet.ProtuStrankaListFormatedWithAdressOIB>
    <izvorni_sadrzaj>
      <item>HELICON d.o.o. PULA, OIB 19480970900, Kolodvorska 10, 52100 Pula</item>
    </izvorni_sadrzaj>
    <derivirana_varijabla naziv="DomainObject.Predmet.ProtuStrankaListFormatedWithAdressOIB_1">
      <item>HELICON d.o.o. PULA, OIB 19480970900, Kolodvorska 10, 52100 Pula</item>
    </derivirana_varijabla>
  </DomainObject.Predmet.ProtuStrankaListFormatedWithAdressOIB>
  <DomainObject.Predmet.ProtuStrankaListNazivFormated>
    <izvorni_sadrzaj>
      <item>HELICON d.o.o. PULA</item>
    </izvorni_sadrzaj>
    <derivirana_varijabla naziv="DomainObject.Predmet.ProtuStrankaListNazivFormated_1">
      <item>HELICON d.o.o. PULA</item>
    </derivirana_varijabla>
  </DomainObject.Predmet.ProtuStrankaListNazivFormated>
  <DomainObject.Predmet.ProtuStrankaListNazivFormatedOIB>
    <izvorni_sadrzaj>
      <item>HELICON d.o.o. PULA, OIB 19480970900</item>
    </izvorni_sadrzaj>
    <derivirana_varijabla naziv="DomainObject.Predmet.ProtuStrankaListNazivFormatedOIB_1">
      <item>HELICON d.o.o. PULA, OIB 19480970900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HELICON d.o.o. PULA</izvorni_sadrzaj>
    <derivirana_varijabla naziv="DomainObject.Predmet.ProtustrankaIDrugi_1">HELICON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HELICON d.o.o. PULA, OIB 19480970900, Kolodvorska 10, 52100 Pula</izvorni_sadrzaj>
    <derivirana_varijabla naziv="DomainObject.Predmet.ProtustrankaIDrugiAdressOIB_1">HELICON d.o.o. PULA, OIB 19480970900, Kolodvorska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HELICON d.o.o. PULA</item>
    </izvorni_sadrzaj>
    <derivirana_varijabla naziv="DomainObject.Predmet.SudioniciListNaziv_1">
      <item>FINANCIJSKA AGENCIJA, RC RIJEKA, PODRUŽNICA PULA, PULA</item>
      <item>HELICON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HELICON d.o.o. PULA, OIB 19480970900, Kolodvorska 10,52100 Pula</item>
    </izvorni_sadrzaj>
    <derivirana_varijabla naziv="DomainObject.Predmet.SudioniciListAdressOIB_1">
      <item>FINANCIJSKA AGENCIJA, RC RIJEKA, PODRUŽNICA PULA, PULA, OIB 85821130368, Giardini 5,52100 Pula</item>
      <item>HELICON d.o.o. PULA, OIB 19480970900, Kolodvorska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19480970900</item>
    </izvorni_sadrzaj>
    <derivirana_varijabla naziv="DomainObject.Predmet.SudioniciListNazivOIB_1">
      <item>, OIB 85821130368</item>
      <item>, OIB 19480970900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3601</properties:Characters>
  <properties:Lines>92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2017-08-23T06:13:00Z</dcterms:created>
  <dc:creator>Morena Brajuha</dc:creator>
  <cp:lastModifiedBy>Jasmina Matika</cp:lastModifiedBy>
  <cp:lastPrinted>2017-08-07T08:44:00Z</cp:lastPrinted>
  <dcterms:modified xmlns:xsi="http://www.w3.org/2001/XMLSchema-instance" xsi:type="dcterms:W3CDTF">2017-08-23T06:14:00Z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