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6e3c" w14:paraId="6966e3c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336980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BIBER d.o.o. KAŠTELIR, Kaštelir, Rojci 17, OIB: 72380293911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336980">
        <w:rPr>
          <w:szCs w:val="24"/>
          <w:lang w:val="hr-HR"/>
        </w:rPr>
        <w:t xml:space="preserve">Peteru Biberu, iz Njemačke, </w:t>
      </w:r>
      <w:r w:rsidR="001D0BC2">
        <w:rPr>
          <w:lang w:val="sv-SE"/>
        </w:rPr>
        <w:t>Utting am Ammersee, Bahnhofstrasse 4, OIB: 76128909068</w:t>
      </w:r>
      <w:r w:rsidR="00DD5821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1D0BC2">
        <w:t>BIBER d.o.o. KAŠTELIR, Kaštelir, Rojci 17, OIB: 72380293911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6667CA">
        <w:rPr>
          <w:szCs w:val="24"/>
          <w:lang w:val="hr-HR"/>
        </w:rPr>
        <w:t>32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</w:t>
      </w:r>
      <w:r w:rsidR="006667CA">
        <w:rPr>
          <w:szCs w:val="24"/>
          <w:lang w:val="hr-HR"/>
        </w:rPr>
        <w:t>32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DD5821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02C5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72F94" w:rsidRPr="00872F94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</w:t>
        </w:r>
        <w:r w:rsidR="00336980">
          <w:t>32</w:t>
        </w:r>
        <w:r w:rsidR="00242ED2">
          <w:t>/2016-4</w:t>
        </w:r>
      </w:p>
      <w:p w:rsidRDefault="00872F94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336980">
      <w:t>632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3113C2"/>
    <w:rsid w:val="00336980"/>
    <w:rsid w:val="00366629"/>
    <w:rsid w:val="00367EC0"/>
    <w:rsid w:val="00372FCB"/>
    <w:rsid w:val="003A0A21"/>
    <w:rsid w:val="003B5D91"/>
    <w:rsid w:val="00400D71"/>
    <w:rsid w:val="00402C5B"/>
    <w:rsid w:val="0048123E"/>
    <w:rsid w:val="00492165"/>
    <w:rsid w:val="004A5210"/>
    <w:rsid w:val="004B5C5A"/>
    <w:rsid w:val="004E3491"/>
    <w:rsid w:val="004E5134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66EE9"/>
    <w:rsid w:val="00872F94"/>
    <w:rsid w:val="00884F70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2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F9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2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F9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94C8B-9129-49DB-AB65-7EC945A6A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5168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2016-04-13T08:49:00Z</dcterms:created>
  <dc:creator>Jasmina Matika</dc:creator>
  <cp:lastModifiedBy>Sanja Prodan</cp:lastModifiedBy>
  <cp:lastPrinted>2016-04-13T08:52:00Z</cp:lastPrinted>
  <dcterms:modified xmlns:xsi="http://www.w3.org/2001/XMLSchema-instance" xsi:type="dcterms:W3CDTF">2016-04-13T08:52:00Z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