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a461" w14:paraId="052a461" w:rsidRDefault="00C33705" w:rsidP="00C33705" w:rsidR="00C33705" w:rsidRPr="00E50819">
      <w:pPr>
        <w15:collapsed w:val="false"/>
      </w:pPr>
      <w:bookmarkStart w:name="_GoBack" w:id="0"/>
      <w:bookmarkEnd w:id="0"/>
      <w:r w:rsidRPr="00E50819">
        <w:rPr>
          <w:sz w:val="16"/>
          <w:szCs w:val="16"/>
        </w:rPr>
        <w:t xml:space="preserve">                            </w:t>
      </w:r>
      <w:r>
        <w:rPr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0819">
        <w:rPr>
          <w:sz w:val="16"/>
          <w:szCs w:val="16"/>
        </w:rPr>
        <w:t xml:space="preserve">                   </w:t>
      </w:r>
      <w:r w:rsidRPr="00E50819">
        <w:t xml:space="preserve">                                         </w:t>
      </w:r>
    </w:p>
    <w:p w:rsidRDefault="00C33705" w:rsidP="00C33705" w:rsidR="00C33705" w:rsidRPr="00E50819">
      <w:r w:rsidRPr="00E50819">
        <w:t xml:space="preserve">    </w:t>
      </w:r>
      <w:r w:rsidR="0068677F">
        <w:t xml:space="preserve"> </w:t>
      </w:r>
      <w:r w:rsidRPr="00E50819">
        <w:t xml:space="preserve">REPUBLIKA HRVATSKA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</w:r>
    </w:p>
    <w:p w:rsidRDefault="00C33705" w:rsidP="00C33705" w:rsidR="00C33705" w:rsidRPr="00E50819">
      <w:r w:rsidRPr="00E50819">
        <w:t xml:space="preserve"> TRGOVAČKI SUD U PAZINU 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Posl.br.: 2 St-11/</w:t>
      </w:r>
      <w:r w:rsidRPr="00B928A1">
        <w:t>15-</w:t>
      </w:r>
      <w:r>
        <w:t>616</w:t>
      </w:r>
    </w:p>
    <w:p w:rsidRDefault="00C33705" w:rsidP="00C33705" w:rsidR="00C33705" w:rsidRPr="00E50819">
      <w:r w:rsidRPr="00E50819">
        <w:t xml:space="preserve">     52000 PAZIN, Dršćevka 1</w:t>
      </w:r>
      <w:r w:rsidRPr="00E50819">
        <w:tab/>
      </w:r>
      <w:r w:rsidRPr="00E50819">
        <w:tab/>
      </w:r>
      <w:r w:rsidRPr="00E50819">
        <w:tab/>
      </w:r>
      <w:r w:rsidRPr="00E50819">
        <w:tab/>
      </w:r>
      <w:r w:rsidRPr="00E50819">
        <w:tab/>
        <w:t xml:space="preserve">              (prije: 17 St-45/11)</w:t>
      </w:r>
    </w:p>
    <w:p w:rsidRDefault="0068677F" w:rsidP="00D1171D" w:rsidR="003F3EEF">
      <w:pPr>
        <w:jc w:val="center"/>
      </w:pPr>
      <w:r>
        <w:t xml:space="preserve"> </w:t>
      </w:r>
    </w:p>
    <w:p w:rsidRDefault="0068677F" w:rsidP="00D1171D" w:rsidR="0068677F">
      <w:pPr>
        <w:jc w:val="center"/>
      </w:pPr>
    </w:p>
    <w:p w:rsidRDefault="0068677F" w:rsidP="00D1171D" w:rsidR="0068677F">
      <w:pPr>
        <w:jc w:val="center"/>
      </w:pPr>
    </w:p>
    <w:p w:rsidRDefault="0068677F" w:rsidP="00D1171D" w:rsidR="0068677F" w:rsidRPr="00C10B6C">
      <w:pPr>
        <w:jc w:val="center"/>
      </w:pPr>
    </w:p>
    <w:p w:rsidRDefault="00C33705" w:rsidP="00C33705" w:rsidR="00C33705" w:rsidRPr="00E50819">
      <w:pPr>
        <w:ind w:firstLine="708"/>
        <w:jc w:val="both"/>
      </w:pPr>
      <w:r w:rsidRPr="00E50819">
        <w:t>Trgovački sud u Pazinu, po stečajnom sucu Adrijani Labinjan Skok, u postupku prodaje nekretnina u stečajnom postupku nad dužnikom HISTRIA GROUP d.d. u stečaju, Umag, Ungarija b.b</w:t>
      </w:r>
      <w:r>
        <w:t>.,</w:t>
      </w:r>
      <w:r w:rsidRPr="0049077C">
        <w:t xml:space="preserve"> OIB: 34802459130, dan</w:t>
      </w:r>
      <w:r w:rsidRPr="00E50819">
        <w:t xml:space="preserve">a </w:t>
      </w:r>
      <w:r>
        <w:t>14. ožujka 2017</w:t>
      </w:r>
      <w:r w:rsidRPr="00E50819">
        <w:t>. donio je slijedeći</w:t>
      </w:r>
    </w:p>
    <w:p w:rsidRDefault="00D1171D" w:rsidP="00D1171D" w:rsidR="00D1171D"/>
    <w:p w:rsidRDefault="0068677F" w:rsidP="00D1171D" w:rsidR="0068677F" w:rsidRPr="00C10B6C"/>
    <w:p w:rsidRDefault="00D1171D" w:rsidP="00D1171D" w:rsidR="00D1171D" w:rsidRPr="00C10B6C">
      <w:pPr>
        <w:jc w:val="center"/>
      </w:pPr>
      <w:r w:rsidRPr="00C10B6C">
        <w:t>ZAKLJUČAK O PRODAJI</w:t>
      </w:r>
    </w:p>
    <w:p w:rsidRDefault="00D1171D" w:rsidP="00D1171D" w:rsidR="00D1171D"/>
    <w:p w:rsidRDefault="0068677F" w:rsidP="00D1171D" w:rsidR="0068677F" w:rsidRPr="00C10B6C"/>
    <w:p w:rsidRDefault="00D1171D" w:rsidP="00D1171D" w:rsidR="00D1171D" w:rsidRPr="00C10B6C">
      <w:pPr>
        <w:ind w:firstLine="708"/>
        <w:jc w:val="both"/>
      </w:pPr>
      <w:r w:rsidRPr="00C10B6C">
        <w:t>I.</w:t>
      </w:r>
      <w:r w:rsidRPr="00C10B6C">
        <w:tab/>
        <w:t>Utvrđuju se vrijednosti slijedećih nekretnina:</w:t>
      </w:r>
    </w:p>
    <w:p w:rsidRDefault="00D1171D" w:rsidP="00D1171D" w:rsidR="00D1171D" w:rsidRPr="00C10B6C">
      <w:pPr>
        <w:jc w:val="both"/>
      </w:pPr>
      <w:r w:rsidRPr="00C10B6C">
        <w:t>1.</w:t>
      </w:r>
      <w:r w:rsidRPr="00C10B6C">
        <w:tab/>
        <w:t xml:space="preserve">4. etaža sa 34/100 dijela nekretnine k.č.br. 1713 k.o. Umag, upisane u z.k.ul. 3384 etažno vlasništvo s određenim omjerima, poduložak 4, s kojim je povezano pravo vlasništva u suvlasništvu cijele nekretnine na posebnom dijelu zgrade: POSEBNI DIO-poslovni prostor "D" označen slovom "D", u podrumu, prizemlju i potkrovlju zgrade, ukupne stvarne površine </w:t>
      </w:r>
      <w:smartTag w:element="metricconverter" w:uri="urn:schemas-microsoft-com:office:smarttags">
        <w:smartTagPr>
          <w:attr w:val="949,99 m2" w:name="ProductID"/>
        </w:smartTagPr>
        <w:r w:rsidRPr="00C10B6C">
          <w:t>949,99 m2</w:t>
        </w:r>
      </w:smartTag>
      <w:r w:rsidRPr="00C10B6C">
        <w:t xml:space="preserve">, u iznosu od </w:t>
      </w:r>
      <w:r w:rsidR="00F1550E">
        <w:t xml:space="preserve">688.000,00 </w:t>
      </w:r>
      <w:r w:rsidRPr="00C10B6C">
        <w:t>kn,</w:t>
      </w:r>
    </w:p>
    <w:p w:rsidRDefault="00D1171D" w:rsidP="00D1171D" w:rsidR="00D1171D" w:rsidRPr="00C10B6C">
      <w:pPr>
        <w:jc w:val="both"/>
      </w:pPr>
    </w:p>
    <w:p w:rsidRDefault="00B87784" w:rsidP="00D1171D" w:rsidR="00D1171D" w:rsidRPr="00C10B6C">
      <w:pPr>
        <w:spacing w:lineRule="atLeast" w:line="0"/>
        <w:jc w:val="both"/>
      </w:pPr>
      <w:r>
        <w:t>2</w:t>
      </w:r>
      <w:r w:rsidR="00D1171D" w:rsidRPr="00C10B6C">
        <w:t>.</w:t>
      </w:r>
      <w:r w:rsidR="00D1171D" w:rsidRPr="00C10B6C">
        <w:tab/>
        <w:t xml:space="preserve">k.č.br. 5060/1 k.o. Umag, kuća i dvorište sa </w:t>
      </w:r>
      <w:r w:rsidR="00D1171D" w:rsidRPr="00C10B6C">
        <w:rPr>
          <w:color w:val="000000"/>
          <w:bdr w:frame="true" w:space="0" w:sz="0" w:color="auto" w:val="none"/>
        </w:rPr>
        <w:t>3.782 m2, u naravi upravna zgrada sa okućnicom u poslovnoj zoni Ungarija, u iznosu od 7.</w:t>
      </w:r>
      <w:r w:rsidR="00F1550E">
        <w:rPr>
          <w:color w:val="000000"/>
          <w:bdr w:frame="true" w:space="0" w:sz="0" w:color="auto" w:val="none"/>
        </w:rPr>
        <w:t>116.000,00</w:t>
      </w:r>
      <w:r w:rsidR="00D1171D" w:rsidRPr="00C10B6C">
        <w:rPr>
          <w:color w:val="000000"/>
          <w:bdr w:frame="true" w:space="0" w:sz="0" w:color="auto" w:val="none"/>
        </w:rPr>
        <w:t xml:space="preserve"> kn.</w:t>
      </w:r>
    </w:p>
    <w:p w:rsidRDefault="00D1171D" w:rsidP="00D1171D" w:rsidR="00D1171D" w:rsidRPr="00C10B6C">
      <w:pPr>
        <w:jc w:val="both"/>
      </w:pPr>
    </w:p>
    <w:p w:rsidRDefault="00D1171D" w:rsidP="00D1171D" w:rsidR="00D1171D" w:rsidRPr="00C10B6C">
      <w:pPr>
        <w:ind w:firstLine="708"/>
        <w:jc w:val="both"/>
      </w:pPr>
      <w:r w:rsidRPr="00C10B6C">
        <w:t>II.</w:t>
      </w:r>
      <w:r w:rsidRPr="00C10B6C">
        <w:tab/>
        <w:t>Na javnom natječaju radi prikupljanja pisanih ponuda mogu sudjelovati:</w:t>
      </w:r>
    </w:p>
    <w:p w:rsidRDefault="00D1171D" w:rsidP="00D1171D" w:rsidR="00D1171D" w:rsidRPr="00C10B6C">
      <w:pPr>
        <w:jc w:val="both"/>
      </w:pPr>
      <w:r w:rsidRPr="00C10B6C">
        <w:t xml:space="preserve">- domaće fizičke osobe uz prilaganje javnobilježnički ovjerene preslike dokaza o identitetu, </w:t>
      </w:r>
    </w:p>
    <w:p w:rsidRDefault="00D1171D" w:rsidP="00D1171D" w:rsidR="00D1171D" w:rsidRPr="00C10B6C">
      <w:pPr>
        <w:jc w:val="both"/>
      </w:pPr>
      <w:r w:rsidRPr="00C10B6C">
        <w:t xml:space="preserve">- domaće pravne osobe uz prilaganje izvornika ili javnobilježnički ovjerovljene preslike izvoda iz sudskog registra, </w:t>
      </w:r>
    </w:p>
    <w:p w:rsidRDefault="00D1171D" w:rsidP="00D1171D" w:rsidR="00D1171D" w:rsidRPr="00C10B6C">
      <w:pPr>
        <w:jc w:val="both"/>
      </w:pPr>
      <w:r w:rsidRPr="00C10B6C">
        <w:t>- strane fizičke osobe uz prilaganje dokaza o ispunjenju zakonom propisanih uvjeta, te i javnobilježnički ovjerene preslike dokaza o  identitetu prevedenog po sudskom tumaču,</w:t>
      </w:r>
    </w:p>
    <w:p w:rsidRDefault="00D1171D" w:rsidP="00D1171D" w:rsidR="00D1171D" w:rsidRPr="00C10B6C">
      <w:pPr>
        <w:jc w:val="both"/>
      </w:pPr>
      <w:r w:rsidRPr="00C10B6C">
        <w:t xml:space="preserve">- strane pravne osobe uz prilaganje dokaza o ispunjenju zakonom propisanih uvjeta te i izvornika ili javnobilježnički ovjerovljene preslike izvoda iz sudskog registra, prevedenog po sudskom tumaču. </w:t>
      </w:r>
    </w:p>
    <w:p w:rsidRDefault="00D1171D" w:rsidP="00D1171D" w:rsidR="00D1171D" w:rsidRPr="00C10B6C">
      <w:pPr>
        <w:jc w:val="both"/>
      </w:pPr>
      <w:r w:rsidRPr="00C10B6C">
        <w:t>Ukoliko navedene osobe zastupa punomoćnik, isti mora priložiti javnobilježnički ovjerenu specijalnu punomoć za zastupanje.</w:t>
      </w:r>
    </w:p>
    <w:p w:rsidRDefault="00D1171D" w:rsidP="00D1171D" w:rsidR="00D1171D" w:rsidRPr="00C10B6C">
      <w:pPr>
        <w:jc w:val="both"/>
      </w:pPr>
    </w:p>
    <w:p w:rsidRDefault="00D1171D" w:rsidP="00D1171D" w:rsidR="00D1171D" w:rsidRPr="00C10B6C">
      <w:pPr>
        <w:ind w:firstLine="708"/>
        <w:jc w:val="both"/>
      </w:pPr>
      <w:r w:rsidRPr="00C10B6C">
        <w:t>III.</w:t>
      </w:r>
      <w:r w:rsidRPr="00C10B6C">
        <w:tab/>
        <w:t xml:space="preserve">Kao kupci mogu sudjelovati samo osobe (pravne i fizičke) koje su dale osiguranje uplatom iznosa od 10% utvrđene vrijednosti nekretnine za koju se stavlja ponuda, najkasnije dana </w:t>
      </w:r>
      <w:r w:rsidR="0058068A">
        <w:t>8</w:t>
      </w:r>
      <w:r w:rsidRPr="00C10B6C">
        <w:t>. svibnja 201</w:t>
      </w:r>
      <w:r w:rsidR="00793174">
        <w:t>7</w:t>
      </w:r>
      <w:r w:rsidR="00C33705">
        <w:t>.</w:t>
      </w:r>
      <w:r w:rsidRPr="00C10B6C">
        <w:t>, na račun Trgovačkog suda u Pazinu, HR4323900011300029763, poziv na broj 020-11-15 sa naznakom nekretnine za koju se uplaćuje osiguranje.</w:t>
      </w:r>
    </w:p>
    <w:p w:rsidRDefault="00D1171D" w:rsidP="00D1171D" w:rsidR="00D1171D" w:rsidRPr="00C10B6C">
      <w:pPr>
        <w:pStyle w:val="Tijeloteksta"/>
      </w:pPr>
      <w:r w:rsidRPr="00C10B6C">
        <w:t xml:space="preserve">Kupac je potvrdu o prethodnoj uplati osiguranja (ovjerenu od banke ili FINE) obvezan priložiti ponudi.  </w:t>
      </w:r>
    </w:p>
    <w:p w:rsidRDefault="00D1171D" w:rsidP="00D1171D" w:rsidR="00D1171D" w:rsidRPr="00C10B6C">
      <w:pPr>
        <w:pStyle w:val="Tijeloteksta"/>
        <w:rPr>
          <w:bCs/>
        </w:rPr>
      </w:pPr>
      <w:r w:rsidRPr="00C10B6C">
        <w:t>Osiguranje će se kupcu uračunati u kupoprodajnu cijenu, a ponuditeljima čija ponuda ne bude prihvaćena osiguranje će se vratiti u roku tri dana od dana otvaranja pisanih ponuda.</w:t>
      </w:r>
    </w:p>
    <w:p w:rsidRDefault="00D1171D" w:rsidP="00D1171D" w:rsidR="00D1171D" w:rsidRPr="00C10B6C">
      <w:pPr>
        <w:pStyle w:val="Tijeloteksta"/>
      </w:pPr>
      <w:r w:rsidRPr="00C10B6C">
        <w:lastRenderedPageBreak/>
        <w:t>Kupac može biti samo osoba koja je uplatila osiguranje i koja udovoljava ostalim uvjetima iz ovog natječaja.</w:t>
      </w:r>
    </w:p>
    <w:p w:rsidRDefault="00D1171D" w:rsidP="00D1171D" w:rsidR="00D1171D" w:rsidRPr="00C10B6C">
      <w:pPr>
        <w:pStyle w:val="Tijeloteksta"/>
      </w:pPr>
    </w:p>
    <w:p w:rsidRDefault="00C33705" w:rsidP="00D1171D" w:rsidR="00D1171D" w:rsidRPr="00C10B6C">
      <w:pPr>
        <w:pStyle w:val="Tijeloteksta"/>
        <w:ind w:firstLine="360"/>
      </w:pPr>
      <w:r>
        <w:tab/>
        <w:t>IV.</w:t>
      </w:r>
      <w:r>
        <w:tab/>
      </w:r>
      <w:r w:rsidR="00D1171D" w:rsidRPr="00C10B6C">
        <w:t xml:space="preserve">Svaka ponuda mora sadržavati: </w:t>
      </w:r>
    </w:p>
    <w:p w:rsidRDefault="00D1171D" w:rsidP="00D1171D" w:rsidR="00D1171D" w:rsidRPr="00C10B6C">
      <w:pPr>
        <w:pStyle w:val="Tijeloteksta"/>
        <w:numPr>
          <w:ilvl w:val="0"/>
          <w:numId w:val="1"/>
        </w:numPr>
      </w:pPr>
      <w:r w:rsidRPr="00C10B6C">
        <w:t xml:space="preserve">oznaku etaže i katastarske čestice nekretnine za koju se stavlja ponuda, ime i prezime odnosno naziv ponuđača, njegovu adresu, </w:t>
      </w:r>
    </w:p>
    <w:p w:rsidRDefault="00D1171D" w:rsidP="00D1171D" w:rsidR="00D1171D" w:rsidRPr="00C10B6C">
      <w:pPr>
        <w:pStyle w:val="Tijeloteksta"/>
        <w:numPr>
          <w:ilvl w:val="0"/>
          <w:numId w:val="1"/>
        </w:numPr>
      </w:pPr>
      <w:r w:rsidRPr="00C10B6C">
        <w:t xml:space="preserve">ponuđen iznos u kunama koji ne može biti manji od utvrđene vrijednosti nekretnine, </w:t>
      </w:r>
    </w:p>
    <w:p w:rsidRDefault="00D1171D" w:rsidP="00D1171D" w:rsidR="00D1171D" w:rsidRPr="00C10B6C">
      <w:pPr>
        <w:pStyle w:val="Tijeloteksta"/>
        <w:numPr>
          <w:ilvl w:val="0"/>
          <w:numId w:val="1"/>
        </w:numPr>
      </w:pPr>
      <w:r w:rsidRPr="00C10B6C">
        <w:t xml:space="preserve">priložen dokaz o uplati osiguranja, </w:t>
      </w:r>
    </w:p>
    <w:p w:rsidRDefault="00D1171D" w:rsidP="00D1171D" w:rsidR="00D1171D" w:rsidRPr="00C10B6C">
      <w:pPr>
        <w:pStyle w:val="Tijeloteksta"/>
        <w:numPr>
          <w:ilvl w:val="0"/>
          <w:numId w:val="1"/>
        </w:numPr>
      </w:pPr>
      <w:r w:rsidRPr="00C10B6C">
        <w:t>priložen  dokaz iz točke II. ovog zaključka.</w:t>
      </w:r>
    </w:p>
    <w:p w:rsidRDefault="00D1171D" w:rsidP="00D1171D" w:rsidR="00D1171D" w:rsidRPr="00C10B6C">
      <w:r w:rsidRPr="00C10B6C">
        <w:t>Najpovoljnija je ponuda u kojoj je ponuđena najviša cijena.</w:t>
      </w:r>
    </w:p>
    <w:p w:rsidRDefault="00D1171D" w:rsidP="00D1171D" w:rsidR="00D1171D" w:rsidRPr="00C10B6C">
      <w:r w:rsidRPr="00C10B6C">
        <w:t>Prodavatelj zadržava pravo da bez obrazloženja ne prihvati niti jednu ponudu.</w:t>
      </w:r>
    </w:p>
    <w:p w:rsidRDefault="00D1171D" w:rsidP="00D1171D" w:rsidR="00D1171D" w:rsidRPr="00C10B6C">
      <w:pPr>
        <w:pStyle w:val="Tijeloteksta"/>
      </w:pPr>
      <w:r w:rsidRPr="00C10B6C">
        <w:t>Ponude ispod utvrđenih vrijednosti nekretnina neće biti razmatrane.</w:t>
      </w:r>
    </w:p>
    <w:p w:rsidRDefault="00D1171D" w:rsidP="00D1171D" w:rsidR="00D1171D" w:rsidRPr="00C10B6C">
      <w:pPr>
        <w:jc w:val="both"/>
      </w:pPr>
      <w:r w:rsidRPr="00C10B6C">
        <w:t xml:space="preserve">Prodaja se obavlja po načelu „viđeno-kupljeno“, što isključuje sve naknadne prigovore kupca. </w:t>
      </w:r>
    </w:p>
    <w:p w:rsidRDefault="00D1171D" w:rsidP="00D1171D" w:rsidR="00D1171D" w:rsidRPr="00C10B6C">
      <w:pPr>
        <w:jc w:val="both"/>
      </w:pPr>
      <w:r w:rsidRPr="00C10B6C">
        <w:t xml:space="preserve">Sve poreze i pristojbe u vezi sa prodajom snosi kupac. </w:t>
      </w:r>
    </w:p>
    <w:p w:rsidRDefault="00D1171D" w:rsidP="00D1171D" w:rsidR="00D1171D" w:rsidRPr="00C10B6C">
      <w:pPr>
        <w:jc w:val="both"/>
      </w:pPr>
    </w:p>
    <w:p w:rsidRDefault="00D1171D" w:rsidP="00D1171D" w:rsidR="00D1171D" w:rsidRPr="00C10B6C">
      <w:pPr>
        <w:ind w:firstLine="708"/>
        <w:jc w:val="both"/>
      </w:pPr>
      <w:r w:rsidRPr="00C10B6C">
        <w:t>V.</w:t>
      </w:r>
      <w:r w:rsidRPr="00C10B6C">
        <w:tab/>
        <w:t xml:space="preserve">Ponude se šalju preporučenom pošiljkom najkasnije dana </w:t>
      </w:r>
      <w:r w:rsidR="0058068A">
        <w:t>8</w:t>
      </w:r>
      <w:r w:rsidRPr="00C10B6C">
        <w:t>. svibnja 201</w:t>
      </w:r>
      <w:r w:rsidR="00793174">
        <w:t>7</w:t>
      </w:r>
      <w:r w:rsidRPr="00C10B6C">
        <w:t>. na adresu: Trgovački sud u Pazinu, Dršćevka 1, 52000 Pazin, sa naznakom: „Ponuda za kupnju nekretnina HISTRIA GROUP d.d</w:t>
      </w:r>
      <w:r w:rsidR="00C33705">
        <w:t>.</w:t>
      </w:r>
      <w:r w:rsidRPr="00C10B6C">
        <w:t xml:space="preserve">, u stečaju – ne otvarati“. </w:t>
      </w:r>
    </w:p>
    <w:p w:rsidRDefault="00D1171D" w:rsidP="00D1171D" w:rsidR="00D1171D" w:rsidRPr="00C10B6C">
      <w:pPr>
        <w:jc w:val="both"/>
      </w:pPr>
      <w:r w:rsidRPr="00C10B6C">
        <w:t>Prispjele ponude otvarat će stečajni sudac na ročištu koje će se održati u Trgovačkom sudu u Pazinu, Pazin, Dršćevka 1, sudnica br. 5, dana 1</w:t>
      </w:r>
      <w:r w:rsidR="00793174">
        <w:t>6</w:t>
      </w:r>
      <w:r w:rsidRPr="00C10B6C">
        <w:t>. svibnja 201</w:t>
      </w:r>
      <w:r w:rsidR="00793174">
        <w:t>7</w:t>
      </w:r>
      <w:r w:rsidR="00C33705">
        <w:t>. u 9:</w:t>
      </w:r>
      <w:r w:rsidR="00793174">
        <w:t>45</w:t>
      </w:r>
      <w:r w:rsidRPr="00C10B6C">
        <w:t xml:space="preserve"> sati.</w:t>
      </w:r>
    </w:p>
    <w:p w:rsidRDefault="00D1171D" w:rsidP="00D1171D" w:rsidR="00D1171D" w:rsidRPr="00C10B6C">
      <w:pPr>
        <w:pStyle w:val="Tijeloteksta"/>
      </w:pPr>
    </w:p>
    <w:p w:rsidRDefault="00D1171D" w:rsidP="00D1171D" w:rsidR="00D1171D" w:rsidRPr="00C10B6C">
      <w:pPr>
        <w:ind w:firstLine="708"/>
        <w:jc w:val="both"/>
      </w:pPr>
      <w:r w:rsidRPr="00C10B6C">
        <w:t>VI.</w:t>
      </w:r>
      <w:r w:rsidRPr="00C10B6C">
        <w:tab/>
        <w:t xml:space="preserve">Nekretnina će se rješenjem o dosudi dosuditi kupcu pod uvjetima utvrđenim ovim zaključkom. Ukoliko više kupaca ponudi jednake najpovoljnije cijene za određenu nekretninu, odredit će se novi javni natječaj za prodaju predmetne nekretnine. </w:t>
      </w:r>
    </w:p>
    <w:p w:rsidRDefault="00D1171D" w:rsidP="00D1171D" w:rsidR="00D1171D" w:rsidRPr="00C10B6C">
      <w:pPr>
        <w:jc w:val="both"/>
      </w:pPr>
    </w:p>
    <w:p w:rsidRDefault="00D1171D" w:rsidP="00D1171D" w:rsidR="00D1171D" w:rsidRPr="00C10B6C">
      <w:pPr>
        <w:ind w:firstLine="708"/>
        <w:jc w:val="both"/>
      </w:pPr>
      <w:r w:rsidRPr="00C10B6C">
        <w:t>VII.</w:t>
      </w:r>
      <w:r w:rsidRPr="00C10B6C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 </w:t>
      </w:r>
    </w:p>
    <w:p w:rsidRDefault="00D1171D" w:rsidP="00D1171D" w:rsidR="00D1171D" w:rsidRPr="00C10B6C">
      <w:pPr>
        <w:jc w:val="both"/>
      </w:pPr>
    </w:p>
    <w:p w:rsidRDefault="00D1171D" w:rsidP="00D1171D" w:rsidR="00D1171D" w:rsidRPr="00C10B6C">
      <w:pPr>
        <w:ind w:firstLine="708"/>
        <w:jc w:val="both"/>
      </w:pPr>
      <w:r w:rsidRPr="00C10B6C">
        <w:t>VIII.</w:t>
      </w:r>
      <w:r w:rsidRPr="00C10B6C">
        <w:tab/>
        <w:t>Sud ovlašćuje HISTRIA GROUP d.d</w:t>
      </w:r>
      <w:r w:rsidR="00C33705">
        <w:t>.</w:t>
      </w:r>
      <w:r w:rsidRPr="00C10B6C">
        <w:t>, u stečaju, da o svom trošku objavi ovaj zaključak u sredstvima javnog priopćavanja, odnosno da o zaključku obavijesti osobe koje se bave posredovanjem pri prodaji nekretnina.</w:t>
      </w:r>
    </w:p>
    <w:p w:rsidRDefault="00D1171D" w:rsidP="00D1171D" w:rsidR="00D1171D" w:rsidRPr="00C10B6C">
      <w:pPr>
        <w:jc w:val="both"/>
      </w:pPr>
    </w:p>
    <w:p w:rsidRDefault="00D1171D" w:rsidP="00D1171D" w:rsidR="00D1171D" w:rsidRPr="00C10B6C">
      <w:pPr>
        <w:ind w:firstLine="708"/>
        <w:jc w:val="both"/>
      </w:pPr>
      <w:r w:rsidRPr="00C10B6C">
        <w:t>IX.</w:t>
      </w:r>
      <w:r w:rsidRPr="00C10B6C">
        <w:tab/>
        <w:t>Osobe zainteresirane za kupnju nekretnina mogu iste razgledati uz prethodni dogovor sa stečajnim upraviteljem HISTRIA GROUP d.d</w:t>
      </w:r>
      <w:r w:rsidR="00C33705">
        <w:t>.</w:t>
      </w:r>
      <w:r w:rsidRPr="00C10B6C">
        <w:t xml:space="preserve">, u stečaju, na mob. 098 9023000 ili tel. 052 432 728. </w:t>
      </w:r>
    </w:p>
    <w:p w:rsidRDefault="00D1171D" w:rsidP="00D1171D" w:rsidR="00D1171D"/>
    <w:p w:rsidRDefault="0068677F" w:rsidP="00D1171D" w:rsidR="0068677F" w:rsidRPr="00C10B6C"/>
    <w:p w:rsidRDefault="00C33705" w:rsidP="00D1171D" w:rsidR="00D1171D" w:rsidRPr="00C10B6C">
      <w:pPr>
        <w:jc w:val="center"/>
      </w:pPr>
      <w:r>
        <w:t>U Pazinu</w:t>
      </w:r>
      <w:r w:rsidR="00D1171D" w:rsidRPr="00C10B6C">
        <w:t xml:space="preserve"> dana</w:t>
      </w:r>
      <w:r w:rsidR="00F75044">
        <w:t xml:space="preserve"> </w:t>
      </w:r>
      <w:r>
        <w:t>14.</w:t>
      </w:r>
      <w:r w:rsidR="00D1171D" w:rsidRPr="00C10B6C">
        <w:t xml:space="preserve"> ožujka 201</w:t>
      </w:r>
      <w:r w:rsidR="00F75044">
        <w:t>7</w:t>
      </w:r>
      <w:r w:rsidR="00D1171D" w:rsidRPr="00C10B6C">
        <w:t xml:space="preserve">. </w:t>
      </w:r>
    </w:p>
    <w:p w:rsidRDefault="00D1171D" w:rsidP="00D1171D" w:rsidR="00D1171D">
      <w:pPr>
        <w:jc w:val="center"/>
      </w:pPr>
    </w:p>
    <w:p w:rsidRDefault="0068677F" w:rsidP="00D1171D" w:rsidR="0068677F" w:rsidRPr="00C10B6C">
      <w:pPr>
        <w:jc w:val="center"/>
      </w:pPr>
    </w:p>
    <w:p w:rsidRDefault="00D1171D" w:rsidP="00D1171D" w:rsidR="00D1171D" w:rsidRPr="00C10B6C">
      <w:pPr>
        <w:ind w:firstLine="708" w:left="4248"/>
      </w:pPr>
      <w:r w:rsidRPr="00C10B6C">
        <w:t xml:space="preserve">        </w:t>
      </w:r>
      <w:r w:rsidR="00C33705">
        <w:tab/>
      </w:r>
      <w:r w:rsidR="00C33705">
        <w:tab/>
      </w:r>
      <w:r w:rsidR="0068677F">
        <w:t xml:space="preserve">      </w:t>
      </w:r>
      <w:r w:rsidRPr="00C10B6C">
        <w:t xml:space="preserve">Stečajni sudac </w:t>
      </w:r>
    </w:p>
    <w:p w:rsidRDefault="00C33705" w:rsidP="0068677F" w:rsidR="00D1171D">
      <w:pPr>
        <w:ind w:firstLine="708" w:left="4248"/>
      </w:pPr>
      <w:r>
        <w:tab/>
      </w:r>
      <w:r w:rsidR="0068677F">
        <w:t xml:space="preserve">      </w:t>
      </w:r>
      <w:r w:rsidR="00D1171D" w:rsidRPr="00C10B6C">
        <w:t>Adrijana Labinjan Skok, v.r.</w:t>
      </w:r>
    </w:p>
    <w:p w:rsidRDefault="0068677F" w:rsidP="0068677F" w:rsidR="0068677F">
      <w:pPr>
        <w:ind w:firstLine="708" w:left="4248"/>
      </w:pPr>
    </w:p>
    <w:p w:rsidRDefault="0068677F" w:rsidP="0068677F" w:rsidR="0068677F">
      <w:pPr>
        <w:ind w:firstLine="708" w:left="4248"/>
      </w:pPr>
    </w:p>
    <w:p w:rsidRDefault="0068677F" w:rsidP="0068677F" w:rsidR="0068677F">
      <w:pPr>
        <w:ind w:firstLine="708" w:left="4248"/>
      </w:pPr>
    </w:p>
    <w:p w:rsidRDefault="0068677F" w:rsidP="0068677F" w:rsidR="0068677F" w:rsidRPr="00C10B6C">
      <w:pPr>
        <w:ind w:firstLine="708" w:left="4248"/>
      </w:pPr>
    </w:p>
    <w:p w:rsidRDefault="00D1171D" w:rsidP="00D1171D" w:rsidR="00D1171D" w:rsidRPr="00C10B6C"/>
    <w:p w:rsidRDefault="00D1171D" w:rsidP="00D1171D" w:rsidR="00D1171D" w:rsidRPr="00C10B6C">
      <w:r w:rsidRPr="00C10B6C">
        <w:lastRenderedPageBreak/>
        <w:t>UPUTA O PRAVNOM LIJEKU</w:t>
      </w:r>
    </w:p>
    <w:p w:rsidRDefault="00D1171D" w:rsidP="00D1171D" w:rsidR="00D1171D" w:rsidRPr="00C10B6C">
      <w:pPr>
        <w:jc w:val="both"/>
      </w:pPr>
      <w:r w:rsidRPr="00C10B6C">
        <w:t>Temeljem odredbe članka 11. stavka 9. Stečajnog zakona, protiv ovog zaključka nije dopuštena žalba.</w:t>
      </w:r>
    </w:p>
    <w:p w:rsidRDefault="00D1171D" w:rsidP="00D1171D" w:rsidR="00D1171D" w:rsidRPr="00C10B6C"/>
    <w:p w:rsidRDefault="00D1171D" w:rsidP="00D1171D" w:rsidR="00D1171D" w:rsidRPr="00C10B6C">
      <w:r w:rsidRPr="00C10B6C">
        <w:t>DNA</w:t>
      </w:r>
      <w:r w:rsidR="00C33705">
        <w:t>:</w:t>
      </w:r>
    </w:p>
    <w:p w:rsidRDefault="00C33705" w:rsidP="00C33705" w:rsidR="00C33705" w:rsidRPr="00C10B6C">
      <w:r w:rsidRPr="00C10B6C">
        <w:t>- stečajni upravitelj  Dražen Ezgeta, Poreč, Mateo Benussi 8</w:t>
      </w:r>
    </w:p>
    <w:p w:rsidRDefault="00C33705" w:rsidP="00C33705" w:rsidR="00C33705" w:rsidRPr="00C10B6C">
      <w:r w:rsidRPr="00C10B6C">
        <w:t>- Republika Hrvatska po ŽDO Pula</w:t>
      </w:r>
      <w:r>
        <w:t>, Pula, Rovinjska ul. 2</w:t>
      </w:r>
    </w:p>
    <w:p w:rsidRDefault="00C33705" w:rsidP="00C33705" w:rsidR="00C33705" w:rsidRPr="00C10B6C">
      <w:r w:rsidRPr="00C10B6C">
        <w:t>- Istarska Kreditna Banka Umag d.d.</w:t>
      </w:r>
      <w:r>
        <w:t>,</w:t>
      </w:r>
      <w:r w:rsidRPr="00C10B6C">
        <w:t xml:space="preserve"> Umag, Ernesta Miloša 1</w:t>
      </w:r>
    </w:p>
    <w:p w:rsidRDefault="00C33705" w:rsidP="00C33705" w:rsidR="00C33705" w:rsidRPr="00C10B6C">
      <w:pPr>
        <w:jc w:val="both"/>
      </w:pPr>
      <w:r w:rsidRPr="00C10B6C">
        <w:t>- Grad Umag, Umag, Trg slobode 7</w:t>
      </w:r>
    </w:p>
    <w:p w:rsidRDefault="00C33705" w:rsidP="00C33705" w:rsidR="00C33705">
      <w:pPr>
        <w:jc w:val="both"/>
      </w:pPr>
      <w:r w:rsidRPr="00C10B6C">
        <w:t xml:space="preserve">- </w:t>
      </w:r>
      <w:r>
        <w:t>Privredna b</w:t>
      </w:r>
      <w:r w:rsidRPr="00C10B6C">
        <w:t>anka Zagreb d.d</w:t>
      </w:r>
      <w:r>
        <w:t>.</w:t>
      </w:r>
      <w:r w:rsidRPr="00C10B6C">
        <w:t xml:space="preserve">, po punomoćniku Davoru Ivančiću, odvjetniku u Čakovcu, Park </w:t>
      </w:r>
    </w:p>
    <w:p w:rsidRDefault="00C33705" w:rsidP="00C33705" w:rsidR="00C33705" w:rsidRPr="00C10B6C">
      <w:pPr>
        <w:jc w:val="both"/>
      </w:pPr>
      <w:r>
        <w:t xml:space="preserve">  </w:t>
      </w:r>
      <w:r w:rsidRPr="00C10B6C">
        <w:t>R. Kropeka 1</w:t>
      </w:r>
    </w:p>
    <w:p w:rsidRDefault="00C33705" w:rsidP="00C33705" w:rsidR="00C33705" w:rsidRPr="00C10B6C">
      <w:r w:rsidRPr="00C10B6C">
        <w:t>- e-oglasna ploča</w:t>
      </w:r>
      <w:r>
        <w:t xml:space="preserve"> suda</w:t>
      </w:r>
      <w:r w:rsidRPr="00C10B6C">
        <w:t xml:space="preserve"> 8 dana</w:t>
      </w:r>
    </w:p>
    <w:p w:rsidRDefault="00D1171D" w:rsidP="00D1171D" w:rsidR="00D1171D" w:rsidRPr="00C10B6C"/>
    <w:p w:rsidRDefault="00D1171D" w:rsidP="00D1171D" w:rsidR="00D1171D" w:rsidRPr="00C10B6C"/>
    <w:p w:rsidRDefault="00D1171D" w:rsidP="00D1171D" w:rsidR="00D1171D" w:rsidRPr="00C10B6C"/>
    <w:p w:rsidRDefault="00D1171D" w:rsidP="00D1171D" w:rsidR="00D1171D">
      <w:pPr>
        <w:jc w:val="center"/>
      </w:pPr>
    </w:p>
    <w:p w:rsidRDefault="00D1171D" w:rsidP="00D1171D" w:rsidR="00D1171D">
      <w:pPr>
        <w:jc w:val="center"/>
      </w:pPr>
    </w:p>
    <w:p w:rsidRDefault="00D1171D" w:rsidP="00D1171D" w:rsidR="00D1171D">
      <w:pPr>
        <w:jc w:val="center"/>
      </w:pPr>
    </w:p>
    <w:sectPr w:rsidSect="0068677F" w:rsidR="00D1171D">
      <w:headerReference w:type="even" r:id="rId10"/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2D3" w:rsidR="00A722D3">
      <w:r>
        <w:separator/>
      </w:r>
    </w:p>
  </w:endnote>
  <w:endnote w:id="0" w:type="continuationSeparator">
    <w:p w:rsidRDefault="00A722D3" w:rsidR="00A72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2D3" w:rsidR="00A722D3">
      <w:r>
        <w:separator/>
      </w:r>
    </w:p>
  </w:footnote>
  <w:footnote w:id="0" w:type="continuationSeparator">
    <w:p w:rsidRDefault="00A722D3" w:rsidR="00A72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68A" w:rsidP="0058068A" w:rsidR="00580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068A" w:rsidR="00580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705" w:rsidR="0058068A">
    <w:pPr>
      <w:pStyle w:val="Zaglavlje"/>
      <w:jc w:val="center"/>
    </w:pPr>
    <w:r>
      <w:tab/>
    </w:r>
    <w:r w:rsidR="0058068A">
      <w:fldChar w:fldCharType="begin"/>
    </w:r>
    <w:r w:rsidR="0058068A">
      <w:instrText xml:space="preserve"> PAGE   \* MERGEFORMAT </w:instrText>
    </w:r>
    <w:r w:rsidR="0058068A">
      <w:fldChar w:fldCharType="separate"/>
    </w:r>
    <w:r w:rsidR="00171D3F">
      <w:rPr>
        <w:noProof/>
      </w:rPr>
      <w:t>3</w:t>
    </w:r>
    <w:r w:rsidR="0058068A">
      <w:fldChar w:fldCharType="end"/>
    </w:r>
    <w:r>
      <w:tab/>
    </w:r>
    <w:r w:rsidRPr="00E50819">
      <w:t>Posl.br.: 2 St-11/</w:t>
    </w:r>
    <w:r w:rsidRPr="00B928A1">
      <w:t>15-</w:t>
    </w:r>
    <w:r>
      <w:t>616</w:t>
    </w:r>
  </w:p>
  <w:p w:rsidRDefault="00C33705" w:rsidR="00C33705">
    <w:pPr>
      <w:pStyle w:val="Zaglavlje"/>
      <w:jc w:val="center"/>
    </w:pPr>
    <w:r>
      <w:tab/>
    </w:r>
    <w:r>
      <w:tab/>
    </w:r>
    <w:r w:rsidRPr="00E50819">
      <w:t>(prije: 17 St-45/11)</w:t>
    </w:r>
  </w:p>
  <w:p w:rsidRDefault="0058068A" w:rsidR="005806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E55DF"/>
    <w:multiLevelType w:val="hybridMultilevel"/>
    <w:tmpl w:val="2912E3D4"/>
    <w:lvl w:tplc="B60691F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71D"/>
    <w:rsid w:val="000F18BB"/>
    <w:rsid w:val="00171D3F"/>
    <w:rsid w:val="001C0EE0"/>
    <w:rsid w:val="001F5A8B"/>
    <w:rsid w:val="00233467"/>
    <w:rsid w:val="002365C3"/>
    <w:rsid w:val="002C617B"/>
    <w:rsid w:val="003F3EEF"/>
    <w:rsid w:val="0058068A"/>
    <w:rsid w:val="006853EB"/>
    <w:rsid w:val="0068677F"/>
    <w:rsid w:val="00793174"/>
    <w:rsid w:val="00A50174"/>
    <w:rsid w:val="00A722D3"/>
    <w:rsid w:val="00A95074"/>
    <w:rsid w:val="00AB7B26"/>
    <w:rsid w:val="00B67C56"/>
    <w:rsid w:val="00B87784"/>
    <w:rsid w:val="00BA3C2B"/>
    <w:rsid w:val="00C33705"/>
    <w:rsid w:val="00D1171D"/>
    <w:rsid w:val="00F1550E"/>
    <w:rsid w:val="00F7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171D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D117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171D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D1171D"/>
  </w:style>
  <w:style w:styleId="Tijeloteksta" w:type="paragraph">
    <w:name w:val="Body Text"/>
    <w:basedOn w:val="Normal"/>
    <w:link w:val="TijelotekstaChar"/>
    <w:rsid w:val="00D1171D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1171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17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171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705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D3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D3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D3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D3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171D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D117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171D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D1171D"/>
  </w:style>
  <w:style w:styleId="Tijeloteksta" w:type="paragraph">
    <w:name w:val="Body Text"/>
    <w:basedOn w:val="Normal"/>
    <w:link w:val="TijelotekstaChar"/>
    <w:rsid w:val="00D1171D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1171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17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171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705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D3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D3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D3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D3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St-11/2015-616</izvorni_sadrzaj>
    <derivirana_varijabla naziv="DomainObject.Oznaka_1">St-11/2015-616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St-11/2015-616</izvorni_sadrzaj>
    <derivirana_varijabla naziv="DomainObject.PoslovniBrojDokumenta_1">St-11/2015-616</derivirana_varijabla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4332</properties:Characters>
  <properties:Lines>114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2017-03-14T14:23:00Z</dcterms:created>
  <dc:creator>korisnik</dc:creator>
  <cp:lastModifiedBy>Jasmina Matika</cp:lastModifiedBy>
  <dcterms:modified xmlns:xsi="http://www.w3.org/2001/XMLSchema-instance" xsi:type="dcterms:W3CDTF">2017-03-15T07:14:00Z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St-11/2015-616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