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B7B736F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7A08634E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5A47838C" w14:paraId="2ED69C73" w:rsidRDefault="005E2762" w:rsidP="00702487" w:rsidR="00702487" w:rsidRPr="006C71FE">
      <w:pPr>
        <w:jc w:val="both"/>
        <w:rPr>
          <w:rFonts w:hAnsi="Times New Roman" w:ascii="Times New Roman"/>
        </w:rPr>
      </w:pPr>
      <w:r w:rsidRPr="006C71FE">
        <w:rPr>
          <w:rFonts w:hAnsi="Times New Roman" w:ascii="Times New Roman"/>
          <w:lang w:val="pl-PL"/>
        </w:rPr>
        <w:t xml:space="preserve">Trgovački sud u </w:t>
      </w:r>
      <w:r w:rsidR="00F96E5E">
        <w:rPr>
          <w:rFonts w:hAnsi="Times New Roman" w:ascii="Times New Roman"/>
          <w:lang w:val="pl-PL"/>
        </w:rPr>
        <w:t>Zagrebu</w:t>
      </w:r>
    </w:p>
    <w:p w14:textId="2A9CF5EF" w14:paraId="7A3CBE04" w:rsidRDefault="005E2762" w:rsidP="00702487" w:rsidR="00702487" w:rsidRPr="006C71FE">
      <w:pPr>
        <w:jc w:val="both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lang w:val="pl-PL"/>
        </w:rPr>
        <w:t>St-</w:t>
      </w:r>
      <w:r w:rsidR="008219E4">
        <w:rPr>
          <w:rFonts w:hAnsi="Times New Roman" w:ascii="Times New Roman"/>
          <w:lang w:val="pl-PL"/>
        </w:rPr>
        <w:t>3092/18</w:t>
      </w:r>
    </w:p>
    <w:p w14:textId="181BA657" w14:paraId="0752A248" w:rsidRDefault="00F96E5E" w:rsidP="00702487" w:rsidR="00702487" w:rsidRPr="006C71FE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Stečajna masa iza </w:t>
      </w:r>
      <w:r w:rsidR="008219E4">
        <w:rPr>
          <w:rFonts w:hAnsi="Times New Roman" w:ascii="Times New Roman"/>
          <w:lang w:val="pl-PL"/>
        </w:rPr>
        <w:t>SAXEUS</w:t>
      </w:r>
      <w:r w:rsidR="000F62A6" w:rsidRPr="006C71FE">
        <w:rPr>
          <w:rFonts w:hAnsi="Times New Roman" w:ascii="Times New Roman"/>
          <w:lang w:val="pl-PL"/>
        </w:rPr>
        <w:t xml:space="preserve"> d.o.o.</w:t>
      </w:r>
      <w:r w:rsidR="008219E4">
        <w:rPr>
          <w:rFonts w:hAnsi="Times New Roman" w:ascii="Times New Roman"/>
          <w:lang w:val="pl-PL"/>
        </w:rPr>
        <w:t xml:space="preserve"> – u stečaju</w:t>
      </w:r>
      <w:r w:rsidR="000F62A6" w:rsidRPr="006C71FE">
        <w:rPr>
          <w:rFonts w:hAnsi="Times New Roman" w:ascii="Times New Roman"/>
          <w:lang w:val="pl-PL"/>
        </w:rPr>
        <w:t xml:space="preserve">, Zagreb,  Petrinjska 28, </w:t>
      </w:r>
      <w:r w:rsidR="000F62A6" w:rsidRPr="00F96E5E">
        <w:rPr>
          <w:rFonts w:hAnsi="Times New Roman" w:ascii="Times New Roman"/>
          <w:lang w:val="pl-PL"/>
        </w:rPr>
        <w:t>OIB:</w:t>
      </w:r>
      <w:r w:rsidRPr="00F96E5E">
        <w:rPr>
          <w:rFonts w:hAnsi="Times New Roman" w:ascii="Times New Roman"/>
          <w:lang w:val="pl-PL"/>
        </w:rPr>
        <w:t xml:space="preserve"> </w:t>
      </w:r>
      <w:r w:rsidR="0064041A">
        <w:rPr>
          <w:rFonts w:eastAsiaTheme="minorEastAsia" w:hAnsi="Times New Roman" w:ascii="Times New Roman"/>
          <w:sz w:val="24"/>
          <w:szCs w:val="24"/>
          <w:lang w:eastAsia="zh-CN" w:val="en-US"/>
        </w:rPr>
        <w:t>88888331535</w:t>
      </w:r>
    </w:p>
    <w:p w14:textId="77777777" w14:paraId="0F9129B3" w:rsidRDefault="00702487" w:rsidP="00D410D9" w:rsidR="00702487">
      <w:pPr>
        <w:pStyle w:val="Bezproreda"/>
        <w:rPr>
          <w:rFonts w:hAnsi="Times New Roman" w:ascii="Times New Roman"/>
          <w:b/>
        </w:rPr>
      </w:pPr>
    </w:p>
    <w:p w14:textId="77777777" w14:paraId="2CC18CF5" w:rsidRDefault="00D410D9" w:rsidP="00D410D9" w:rsidR="00D410D9" w:rsidRPr="006C71FE">
      <w:pPr>
        <w:pStyle w:val="Bezproreda"/>
        <w:rPr>
          <w:rFonts w:hAnsi="Times New Roman" w:ascii="Times New Roman"/>
          <w:b/>
        </w:rPr>
      </w:pPr>
    </w:p>
    <w:p w14:textId="77777777" w14:paraId="4EF964C2" w:rsidRDefault="00702487" w:rsidP="00702487" w:rsidR="00702487" w:rsidRPr="006C71FE">
      <w:pPr>
        <w:jc w:val="center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b/>
          <w:lang w:val="pl-PL"/>
        </w:rPr>
        <w:t>TABLICA PRIJAVLJENIH TRAŽBINA, RAZLUČNIH I IZLUČNIH PRAVA</w:t>
      </w:r>
    </w:p>
    <w:p w14:textId="77777777" w14:paraId="18495578" w:rsidRDefault="00D410D9" w:rsidP="00702487" w:rsidR="00D410D9" w:rsidRPr="006C71FE">
      <w:pPr>
        <w:pStyle w:val="Bezproreda"/>
        <w:rPr>
          <w:rFonts w:hAnsi="Times New Roman" w:ascii="Times New Roman"/>
        </w:rPr>
      </w:pPr>
    </w:p>
    <w:p w14:textId="50A667AE" w14:paraId="06507FC2" w:rsidRDefault="00702487" w:rsidP="007D3D3E" w:rsidR="007D3D3E" w:rsidRPr="00EF6FA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TABLICA PRIJAVLJENIH TRAŽBINA</w:t>
      </w:r>
      <w:r w:rsidR="00F0403E">
        <w:rPr>
          <w:rFonts w:hAnsi="Times New Roman" w:ascii="Times New Roman"/>
          <w:b/>
        </w:rPr>
        <w:t xml:space="preserve"> VIŠIH ISPLATNIH REDOVA</w:t>
      </w:r>
    </w:p>
    <w:p w14:textId="77777777" w14:paraId="5941F829" w:rsidRDefault="007D3D3E" w:rsidP="007D3D3E" w:rsidR="007D3D3E">
      <w:pPr>
        <w:pStyle w:val="Bezproreda"/>
        <w:rPr>
          <w:rFonts w:hAnsi="Times New Roman" w:ascii="Times New Roman"/>
          <w:b/>
        </w:rPr>
      </w:pPr>
    </w:p>
    <w:p w14:textId="19C06E34" w14:paraId="16993DC9" w:rsidRDefault="007D3D3E" w:rsidP="007D3D3E" w:rsidR="007D3D3E">
      <w:pPr>
        <w:pStyle w:val="Bezproreda"/>
        <w:rPr>
          <w:rFonts w:hAnsi="Times New Roman" w:ascii="Times New Roman"/>
          <w:b/>
        </w:rPr>
      </w:pPr>
      <w:r w:rsidRPr="007D3D3E">
        <w:rPr>
          <w:rFonts w:hAnsi="Times New Roman" w:ascii="Times New Roman"/>
          <w:b/>
        </w:rPr>
        <w:t>I.1 TABLICA PRVI VIŠI ISPLATNI RED</w:t>
      </w:r>
    </w:p>
    <w:p w14:textId="77777777" w14:paraId="47495C03" w:rsidRDefault="00C77414" w:rsidP="007D3D3E" w:rsidR="00C77414" w:rsidRPr="007D3D3E">
      <w:pPr>
        <w:pStyle w:val="Bezproreda"/>
        <w:rPr>
          <w:rFonts w:hAnsi="Times New Roman" w:ascii="Times New Roman"/>
          <w:b/>
        </w:rPr>
      </w:pPr>
    </w:p>
    <w:tbl>
      <w:tblPr>
        <w:tblStyle w:val="Reetkatablice"/>
        <w:tblW w:type="auto" w:w="0"/>
        <w:tblInd w:type="dxa" w:w="1080"/>
        <w:tblLook w:val="04A0" w:noVBand="1" w:noHBand="0" w:lastColumn="0" w:firstColumn="1" w:lastRow="0" w:firstRow="1"/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315"/>
      </w:tblGrid>
      <w:tr w14:textId="77777777" w14:paraId="22E24E9B" w:rsidTr="00FB62F5" w:rsidR="00FB62F5">
        <w:tc>
          <w:tcPr>
            <w:tcW w:type="dxa" w:w="1314"/>
            <w:vAlign w:val="center"/>
          </w:tcPr>
          <w:p w14:textId="11AE9393" w14:paraId="7F216BDC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314"/>
            <w:vAlign w:val="center"/>
          </w:tcPr>
          <w:p w14:textId="7160320F" w14:paraId="4033CD89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314"/>
            <w:vAlign w:val="center"/>
          </w:tcPr>
          <w:p w14:textId="126D6A7B" w14:paraId="1E60C8EE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dxa" w:w="1314"/>
            <w:vAlign w:val="center"/>
          </w:tcPr>
          <w:p w14:textId="0A9A9C12" w14:paraId="020902DE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314"/>
            <w:vAlign w:val="center"/>
          </w:tcPr>
          <w:p w14:textId="6F586257" w14:paraId="2EBFBF2A" w:rsidRDefault="00FB62F5" w:rsidP="00D410D9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Iznos prijavljene tražbine (kn</w:t>
            </w:r>
            <w:r w:rsidR="00D410D9">
              <w:rPr>
                <w:rFonts w:hAnsi="Times New Roman" w:ascii="Times New Roman"/>
              </w:rPr>
              <w:t>)</w:t>
            </w:r>
          </w:p>
        </w:tc>
        <w:tc>
          <w:tcPr>
            <w:tcW w:type="dxa" w:w="1314"/>
            <w:vAlign w:val="center"/>
          </w:tcPr>
          <w:p w14:textId="39F5757D" w14:paraId="0D1570CD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dxa" w:w="1314"/>
            <w:vAlign w:val="center"/>
          </w:tcPr>
          <w:p w14:textId="77777777" w14:paraId="18A9210B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priznate tražbine</w:t>
            </w:r>
          </w:p>
          <w:p w14:textId="2B65544D" w14:paraId="0A9517FB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314"/>
            <w:vAlign w:val="center"/>
          </w:tcPr>
          <w:p w14:textId="695FD561" w14:paraId="14C5B1CE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Pravna osnova priznate tražbine</w:t>
            </w:r>
          </w:p>
        </w:tc>
        <w:tc>
          <w:tcPr>
            <w:tcW w:type="dxa" w:w="1315"/>
            <w:vAlign w:val="center"/>
          </w:tcPr>
          <w:p w14:textId="77777777" w14:paraId="7FF3A276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osporene tražbine</w:t>
            </w:r>
          </w:p>
          <w:p w14:textId="40AC7B95" w14:paraId="7F42F975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315"/>
            <w:vAlign w:val="center"/>
          </w:tcPr>
          <w:p w14:textId="340DE091" w14:paraId="47690499" w:rsidRDefault="00FB62F5" w:rsidP="00FB62F5" w:rsidR="00FB62F5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Razlog osporavanja tražbine</w:t>
            </w:r>
          </w:p>
        </w:tc>
      </w:tr>
      <w:tr w14:textId="77777777" w14:paraId="311DD6D9" w:rsidTr="00FB62F5" w:rsidR="00FB62F5">
        <w:tc>
          <w:tcPr>
            <w:tcW w:type="dxa" w:w="1314"/>
            <w:vAlign w:val="center"/>
          </w:tcPr>
          <w:p w14:textId="7A73B013" w14:paraId="13AEC1F2" w:rsidRDefault="00C77414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/</w:t>
            </w:r>
          </w:p>
        </w:tc>
        <w:tc>
          <w:tcPr>
            <w:tcW w:type="dxa" w:w="1314"/>
            <w:vAlign w:val="center"/>
          </w:tcPr>
          <w:p w14:textId="77777777" w14:paraId="32531BCF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395EA533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7EF45690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7EA9C5A0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520F79F1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36C60544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65C4DF10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5"/>
            <w:vAlign w:val="center"/>
          </w:tcPr>
          <w:p w14:textId="77777777" w14:paraId="4CAE4F17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5"/>
            <w:vAlign w:val="center"/>
          </w:tcPr>
          <w:p w14:textId="77777777" w14:paraId="561CFCDF" w:rsidRDefault="00FB62F5" w:rsidP="00FB62F5" w:rsidR="00FB62F5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14:textId="77777777" w14:paraId="5E5ED905" w:rsidRDefault="00D410D9" w:rsidP="007D3D3E" w:rsidR="00D410D9">
      <w:pPr>
        <w:pStyle w:val="Bezproreda"/>
        <w:rPr>
          <w:rFonts w:hAnsi="Times New Roman" w:ascii="Times New Roman"/>
          <w:b/>
        </w:rPr>
      </w:pPr>
    </w:p>
    <w:p w14:textId="030F1EC1" w14:paraId="6A833551" w:rsidRDefault="007D3D3E" w:rsidP="007D3D3E" w:rsidR="004D2F6A" w:rsidRPr="006C71FE">
      <w:pPr>
        <w:pStyle w:val="Bezproreda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I.2. TABLICA </w:t>
      </w:r>
      <w:r w:rsidR="00A033AA">
        <w:rPr>
          <w:rFonts w:hAnsi="Times New Roman" w:ascii="Times New Roman"/>
          <w:b/>
        </w:rPr>
        <w:t>DRUGI VIŠI ISPLATNI RED</w:t>
      </w:r>
    </w:p>
    <w:p w14:textId="77777777" w14:paraId="3B87EADF" w:rsidRDefault="00702487" w:rsidP="00702487" w:rsidR="00702487" w:rsidRPr="006C71FE">
      <w:pPr>
        <w:pStyle w:val="Bezproreda"/>
        <w:ind w:left="1080"/>
        <w:rPr>
          <w:rFonts w:hAnsi="Times New Roman" w:ascii="Times New Roman"/>
          <w:b/>
        </w:rPr>
      </w:pPr>
    </w:p>
    <w:tbl>
      <w:tblPr>
        <w:tblStyle w:val="Reetkatablice"/>
        <w:tblW w:type="auto" w:w="0"/>
        <w:tblInd w:type="dxa" w:w="1080"/>
        <w:tblLook w:val="04A0" w:noVBand="1" w:noHBand="0" w:lastColumn="0" w:firstColumn="1" w:lastRow="0" w:firstRow="1"/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315"/>
      </w:tblGrid>
      <w:tr w14:textId="77777777" w14:paraId="553C39B5" w:rsidTr="0064041A" w:rsidR="00C77414">
        <w:tc>
          <w:tcPr>
            <w:tcW w:type="dxa" w:w="1314"/>
            <w:vAlign w:val="center"/>
          </w:tcPr>
          <w:p w14:textId="77777777" w14:paraId="7C3E5B40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314"/>
            <w:vAlign w:val="center"/>
          </w:tcPr>
          <w:p w14:textId="77777777" w14:paraId="7F3FAE77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314"/>
            <w:vAlign w:val="center"/>
          </w:tcPr>
          <w:p w14:textId="77777777" w14:paraId="49151420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dxa" w:w="1314"/>
            <w:vAlign w:val="center"/>
          </w:tcPr>
          <w:p w14:textId="77777777" w14:paraId="48B1E412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314"/>
            <w:vAlign w:val="center"/>
          </w:tcPr>
          <w:p w14:textId="18578D50" w14:paraId="6B875536" w:rsidRDefault="00C77414" w:rsidP="005559BB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1314"/>
            <w:vAlign w:val="center"/>
          </w:tcPr>
          <w:p w14:textId="77777777" w14:paraId="41DCEE2E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dxa" w:w="1314"/>
            <w:vAlign w:val="center"/>
          </w:tcPr>
          <w:p w14:textId="77777777" w14:paraId="53AA3466" w:rsidRDefault="00C77414" w:rsidP="00C77414" w:rsidR="00C77414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priznate tražbine</w:t>
            </w:r>
          </w:p>
          <w:p w14:textId="77777777" w14:paraId="43A91727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314"/>
            <w:vAlign w:val="center"/>
          </w:tcPr>
          <w:p w14:textId="77777777" w14:paraId="48EA14CD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Pravna osnova priznate tražbine</w:t>
            </w:r>
          </w:p>
        </w:tc>
        <w:tc>
          <w:tcPr>
            <w:tcW w:type="dxa" w:w="1315"/>
            <w:vAlign w:val="center"/>
          </w:tcPr>
          <w:p w14:textId="77777777" w14:paraId="572CC9F3" w:rsidRDefault="00C77414" w:rsidP="00C77414" w:rsidR="00C77414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osporene tražbine</w:t>
            </w:r>
          </w:p>
          <w:p w14:textId="77777777" w14:paraId="6C4C4212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315"/>
            <w:vAlign w:val="center"/>
          </w:tcPr>
          <w:p w14:textId="77777777" w14:paraId="448FA1BA" w:rsidRDefault="00C77414" w:rsidP="00C77414" w:rsidR="00C7741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C71FE">
              <w:rPr>
                <w:rFonts w:hAnsi="Times New Roman" w:ascii="Times New Roman"/>
              </w:rPr>
              <w:t>Razlog osporavanja tražbine</w:t>
            </w:r>
          </w:p>
        </w:tc>
      </w:tr>
      <w:tr w14:textId="77777777" w14:paraId="731B87C8" w:rsidTr="0064041A" w:rsidR="005559BB">
        <w:tc>
          <w:tcPr>
            <w:tcW w:type="dxa" w:w="1314"/>
          </w:tcPr>
          <w:p w14:textId="3F6B94BD" w14:paraId="027EA621" w:rsidRDefault="0064041A" w:rsidP="0064041A" w:rsidR="005559BB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/</w:t>
            </w:r>
          </w:p>
        </w:tc>
        <w:tc>
          <w:tcPr>
            <w:tcW w:type="dxa" w:w="1314"/>
          </w:tcPr>
          <w:p w14:textId="55BC99F8" w14:paraId="4FB7FD81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</w:tcPr>
          <w:p w14:textId="746B5C30" w14:paraId="60851C93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</w:tcPr>
          <w:p w14:textId="1AE8EA25" w14:paraId="6DA614A8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</w:tcPr>
          <w:p w14:textId="77AF4B4E" w14:paraId="17736865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</w:tcPr>
          <w:p w14:textId="77C91172" w14:paraId="4178ABCE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4D63D1C1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4"/>
            <w:vAlign w:val="center"/>
          </w:tcPr>
          <w:p w14:textId="77777777" w14:paraId="0972C3BD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5"/>
            <w:vAlign w:val="center"/>
          </w:tcPr>
          <w:p w14:textId="77777777" w14:paraId="12CBEF59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315"/>
            <w:vAlign w:val="center"/>
          </w:tcPr>
          <w:p w14:textId="77777777" w14:paraId="34A9D9F6" w:rsidRDefault="005559BB" w:rsidP="005559BB" w:rsidR="005559BB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</w:tbl>
    <w:p w14:textId="77777777" w14:paraId="7172754E" w:rsidRDefault="00BB413F" w:rsidP="00D410D9" w:rsidR="00BB413F">
      <w:pPr>
        <w:rPr>
          <w:rFonts w:hAnsi="Times New Roman" w:ascii="Times New Roman"/>
          <w:b/>
        </w:rPr>
      </w:pPr>
    </w:p>
    <w:p w14:textId="77777777" w14:paraId="4228C87C" w:rsidRDefault="00702487" w:rsidP="00702487" w:rsidR="00702487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II. TABLICA RAZLUČNIH PRAVA</w:t>
      </w:r>
    </w:p>
    <w:p w14:textId="60053FB3" w14:paraId="31A01696" w:rsidRDefault="00774459" w:rsidP="00241868" w:rsidR="00702487" w:rsidRPr="006C71F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tbl>
      <w:tblPr>
        <w:tblStyle w:val="Reetkatablice"/>
        <w:tblW w:type="dxa" w:w="14218"/>
        <w:tblInd w:type="dxa" w:w="108"/>
        <w:tblLook w:val="04A0" w:noVBand="1" w:noHBand="0" w:lastColumn="0" w:firstColumn="1" w:lastRow="0" w:firstRow="1"/>
      </w:tblPr>
      <w:tblGrid>
        <w:gridCol w:w="1033"/>
        <w:gridCol w:w="1973"/>
        <w:gridCol w:w="1536"/>
        <w:gridCol w:w="1837"/>
        <w:gridCol w:w="1891"/>
        <w:gridCol w:w="1915"/>
        <w:gridCol w:w="2149"/>
        <w:gridCol w:w="1884"/>
      </w:tblGrid>
      <w:tr w14:textId="77777777" w14:paraId="5D965CE1" w:rsidTr="005559BB" w:rsidR="005559BB" w:rsidRPr="006C71FE">
        <w:trPr>
          <w:trHeight w:val="1311"/>
        </w:trPr>
        <w:tc>
          <w:tcPr>
            <w:tcW w:type="dxa" w:w="1033"/>
            <w:vAlign w:val="center"/>
          </w:tcPr>
          <w:p w14:textId="77777777" w14:paraId="658F54A7" w:rsidRDefault="00272917" w:rsidP="00774459" w:rsidR="00272917" w:rsidRPr="006C71FE">
            <w:pPr>
              <w:pStyle w:val="Bezproreda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46AF748B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73"/>
            <w:vAlign w:val="center"/>
          </w:tcPr>
          <w:p w14:textId="77777777" w14:paraId="5416C539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14:textId="77777777" w14:paraId="0898F58D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14:textId="77777777" w14:paraId="6F10CD87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14:textId="77777777" w14:paraId="72A9B3CB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14:textId="77777777" w14:paraId="73636768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4782F9F1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06BB6174" w:rsidRDefault="00272917" w:rsidP="00272917" w:rsidR="0027291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Dio imovine na koji se odnosi razlučno pravo</w:t>
            </w:r>
          </w:p>
        </w:tc>
      </w:tr>
      <w:tr w14:textId="77777777" w14:paraId="05377489" w:rsidTr="005559BB" w:rsidR="005559BB" w:rsidRPr="006C71FE">
        <w:trPr>
          <w:trHeight w:val="646"/>
        </w:trPr>
        <w:tc>
          <w:tcPr>
            <w:tcW w:type="dxa" w:w="1033"/>
          </w:tcPr>
          <w:p w14:textId="71D9357C" w14:paraId="096ABBF4" w:rsidRDefault="00353721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/</w:t>
            </w:r>
          </w:p>
        </w:tc>
        <w:tc>
          <w:tcPr>
            <w:tcW w:type="dxa" w:w="1973"/>
          </w:tcPr>
          <w:p w14:textId="7CD417C1" w14:paraId="5EB9349D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50DB0177" w14:paraId="022454FD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6D618292" w14:paraId="46DD1B3E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5A6B9C8C" w14:paraId="2B6AEF3F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2BCFB551" w14:paraId="40690693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5F506F6E" w14:paraId="381765B3" w:rsidRDefault="00C927FA" w:rsidP="00272917" w:rsidR="00C927FA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14:textId="04C0462A" w14:paraId="74A55193" w:rsidRDefault="00272917" w:rsidP="00272917" w:rsidR="00272917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26B61814" w:rsidRDefault="00272917" w:rsidP="00702487" w:rsidR="00272917">
      <w:pPr>
        <w:jc w:val="center"/>
        <w:rPr>
          <w:rFonts w:hAnsi="Times New Roman" w:ascii="Times New Roman"/>
          <w:b/>
        </w:rPr>
      </w:pPr>
    </w:p>
    <w:p w14:textId="77777777" w14:paraId="6111C6C6" w:rsidRDefault="000072BC" w:rsidP="00702487" w:rsidR="000072BC">
      <w:pPr>
        <w:jc w:val="center"/>
        <w:rPr>
          <w:rFonts w:hAnsi="Times New Roman" w:ascii="Times New Roman"/>
          <w:b/>
        </w:rPr>
      </w:pPr>
    </w:p>
    <w:p w14:textId="77777777" w14:paraId="020383A8" w:rsidRDefault="000072BC" w:rsidP="00702487" w:rsidR="000072BC" w:rsidRPr="006C71FE">
      <w:pPr>
        <w:jc w:val="center"/>
        <w:rPr>
          <w:rFonts w:hAnsi="Times New Roman" w:ascii="Times New Roman"/>
          <w:b/>
        </w:rPr>
      </w:pPr>
    </w:p>
    <w:p w14:textId="77777777" w14:paraId="32C67E60" w:rsidRDefault="00702487" w:rsidP="00702487" w:rsidR="00702487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III. TABLICA IZLUČNIH PRAVA</w:t>
      </w:r>
    </w:p>
    <w:p w14:textId="77777777" w14:paraId="03EAEAD1" w:rsidRDefault="00702487" w:rsidP="00702487" w:rsidR="00702487" w:rsidRPr="006C71FE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9"/>
        <w:gridCol w:w="3255"/>
        <w:gridCol w:w="2421"/>
        <w:gridCol w:w="2577"/>
        <w:gridCol w:w="1902"/>
        <w:gridCol w:w="1902"/>
      </w:tblGrid>
      <w:tr w14:textId="77777777" w14:paraId="5C44F1E5" w:rsidTr="005E2762" w:rsidR="00702487" w:rsidRPr="006C71FE">
        <w:trPr>
          <w:jc w:val="center"/>
        </w:trPr>
        <w:tc>
          <w:tcPr>
            <w:tcW w:type="pct" w:w="747"/>
            <w:vAlign w:val="center"/>
          </w:tcPr>
          <w:p w14:textId="77777777" w14:paraId="663F0168" w:rsidRDefault="00702487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1A25D670" w:rsidRDefault="00702487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14:textId="4E8EA039" w14:paraId="38A0507E" w:rsidRDefault="00702487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Ime </w:t>
            </w:r>
            <w:r w:rsidR="00286065">
              <w:rPr>
                <w:rFonts w:hAnsi="Times New Roman" w:ascii="Times New Roman"/>
              </w:rPr>
              <w:t>i prezime /  tvrtka ili naziv i</w:t>
            </w:r>
            <w:r w:rsidRPr="006C71FE">
              <w:rPr>
                <w:rFonts w:hAnsi="Times New Roman" w:ascii="Times New Roman"/>
              </w:rPr>
              <w:t>zlučnog vjerovnika</w:t>
            </w:r>
          </w:p>
        </w:tc>
        <w:tc>
          <w:tcPr>
            <w:tcW w:type="pct" w:w="854"/>
            <w:vAlign w:val="center"/>
          </w:tcPr>
          <w:p w14:textId="77E38BA6" w14:paraId="793CC863" w:rsidRDefault="00286065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OIB i</w:t>
            </w:r>
            <w:r w:rsidR="00702487" w:rsidRPr="006C71FE">
              <w:rPr>
                <w:rFonts w:hAnsi="Times New Roman" w:ascii="Times New Roman"/>
              </w:rPr>
              <w:t xml:space="preserve">zlučnog vjerovnika </w:t>
            </w:r>
          </w:p>
        </w:tc>
        <w:tc>
          <w:tcPr>
            <w:tcW w:type="pct" w:w="909"/>
            <w:vAlign w:val="center"/>
          </w:tcPr>
          <w:p w14:textId="6CB740F8" w14:paraId="2BE07D45" w:rsidRDefault="00286065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Adresa / sjedište i</w:t>
            </w:r>
            <w:r w:rsidR="00702487" w:rsidRPr="006C71FE">
              <w:rPr>
                <w:rFonts w:hAnsi="Times New Roman" w:ascii="Times New Roman"/>
              </w:rPr>
              <w:t>zlučnog vjerovnika</w:t>
            </w:r>
          </w:p>
        </w:tc>
        <w:tc>
          <w:tcPr>
            <w:tcW w:type="pct" w:w="671"/>
            <w:vAlign w:val="center"/>
          </w:tcPr>
          <w:p w14:textId="77777777" w14:paraId="5E328AEB" w:rsidRDefault="00702487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540844D1" w:rsidRDefault="00702487" w:rsidP="005E2762" w:rsidR="00702487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Predmet izlučnog prava</w:t>
            </w:r>
          </w:p>
        </w:tc>
      </w:tr>
      <w:tr w14:textId="77777777" w14:paraId="211E19EB" w:rsidTr="005E2762" w:rsidR="0013248A" w:rsidRPr="006C71FE">
        <w:trPr>
          <w:jc w:val="center"/>
        </w:trPr>
        <w:tc>
          <w:tcPr>
            <w:tcW w:type="pct" w:w="747"/>
          </w:tcPr>
          <w:p w14:textId="1C97425A" w14:paraId="26E80B4F" w:rsidRDefault="00353721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/</w:t>
            </w:r>
          </w:p>
        </w:tc>
        <w:tc>
          <w:tcPr>
            <w:tcW w:type="pct" w:w="1148"/>
          </w:tcPr>
          <w:p w14:textId="635B6B81" w14:paraId="2F068B80" w:rsidRDefault="0013248A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14:textId="6184560E" w14:paraId="29227103" w:rsidRDefault="0013248A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14:textId="2CE62EC1" w14:paraId="29564CD1" w:rsidRDefault="0013248A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159C6986" w14:paraId="6ECDC7C3" w:rsidRDefault="0013248A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2C88F121" w14:paraId="67757BDF" w:rsidRDefault="0013248A" w:rsidP="0013248A" w:rsidR="0013248A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328F97A1" w:rsidRDefault="00702487" w:rsidP="00702487" w:rsidR="00702487" w:rsidRPr="006C71FE">
      <w:pPr>
        <w:jc w:val="center"/>
        <w:rPr>
          <w:rFonts w:hAnsi="Times New Roman" w:ascii="Times New Roman"/>
        </w:rPr>
      </w:pPr>
    </w:p>
    <w:p w14:textId="77777777" w14:paraId="5BDE82D2" w:rsidRDefault="000072BC" w:rsidP="00702487" w:rsidR="000072BC">
      <w:pPr>
        <w:rPr>
          <w:rFonts w:hAnsi="Times New Roman" w:ascii="Times New Roman"/>
        </w:rPr>
      </w:pPr>
    </w:p>
    <w:p w14:textId="0777173C" w14:paraId="49B8DC5F" w:rsidRDefault="00702487" w:rsidP="00702487" w:rsidR="00702487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Mjesto i datum </w:t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>Stečajni upravitelj</w:t>
      </w:r>
    </w:p>
    <w:p w14:textId="4BE616E4" w14:paraId="53EAFD08" w:rsidRDefault="005165CC" w:rsidP="00702487" w:rsidR="00702487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Zagreb, </w:t>
      </w:r>
      <w:r w:rsidR="00353721">
        <w:rPr>
          <w:rFonts w:hAnsi="Times New Roman" w:ascii="Times New Roman"/>
        </w:rPr>
        <w:t>27</w:t>
      </w:r>
      <w:r w:rsidR="00407C7D">
        <w:rPr>
          <w:rFonts w:hAnsi="Times New Roman" w:ascii="Times New Roman"/>
        </w:rPr>
        <w:t>.03.2019.</w:t>
      </w:r>
      <w:r w:rsidR="00702487" w:rsidRPr="006C71FE">
        <w:rPr>
          <w:rFonts w:hAnsi="Times New Roman" w:ascii="Times New Roman"/>
        </w:rPr>
        <w:tab/>
      </w:r>
      <w:r w:rsidR="00702487" w:rsidRPr="006C71FE">
        <w:rPr>
          <w:rFonts w:hAnsi="Times New Roman" w:ascii="Times New Roman"/>
        </w:rPr>
        <w:tab/>
      </w:r>
      <w:r w:rsidR="00702487" w:rsidRPr="006C71FE">
        <w:rPr>
          <w:rFonts w:hAnsi="Times New Roman" w:ascii="Times New Roman"/>
        </w:rPr>
        <w:tab/>
      </w:r>
      <w:r w:rsidR="00702487" w:rsidRPr="006C71FE">
        <w:rPr>
          <w:rFonts w:hAnsi="Times New Roman" w:ascii="Times New Roman"/>
        </w:rPr>
        <w:tab/>
      </w:r>
      <w:r w:rsidR="00702487" w:rsidRPr="006C71FE">
        <w:rPr>
          <w:rFonts w:hAnsi="Times New Roman" w:ascii="Times New Roman"/>
        </w:rPr>
        <w:tab/>
      </w:r>
      <w:r w:rsidR="00BD4831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5559BB">
        <w:rPr>
          <w:rFonts w:hAnsi="Times New Roman" w:ascii="Times New Roman"/>
        </w:rPr>
        <w:tab/>
      </w:r>
      <w:r w:rsidR="00353721">
        <w:rPr>
          <w:rFonts w:hAnsi="Times New Roman" w:ascii="Times New Roman"/>
        </w:rPr>
        <w:t>Ivan</w:t>
      </w:r>
      <w:r w:rsidR="00407C7D">
        <w:rPr>
          <w:rFonts w:hAnsi="Times New Roman" w:ascii="Times New Roman"/>
        </w:rPr>
        <w:t xml:space="preserve"> Gjurašić</w:t>
      </w:r>
      <w:r w:rsidRPr="006C71FE">
        <w:rPr>
          <w:rFonts w:hAnsi="Times New Roman" w:ascii="Times New Roman"/>
        </w:rPr>
        <w:t>, dipl. iur.</w:t>
      </w:r>
    </w:p>
    <w:p w14:textId="77777777" w14:paraId="78F9F18C" w:rsidRDefault="00C61F72" w:rsidR="00C61F72" w:rsidRPr="006C71FE"/>
    <w:sectPr w:rsidSect="00007428" w:rsidR="00C61F72" w:rsidRPr="006C71FE">
      <w:pgSz w:orient="landscape" w:h="11900" w:w="168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448B87A" w:rsidRDefault="00353721" w:rsidP="00702487" w:rsidR="00353721">
      <w:pPr>
        <w:spacing w:after="0"/>
      </w:pPr>
      <w:r>
        <w:separator/>
      </w:r>
    </w:p>
  </w:endnote>
  <w:endnote w:id="0" w:type="continuationSeparator">
    <w:p w14:textId="77777777" w14:paraId="0525F932" w:rsidRDefault="00353721" w:rsidP="00702487" w:rsidR="003537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7B4794D" w:rsidRDefault="00353721" w:rsidP="00702487" w:rsidR="00353721">
      <w:pPr>
        <w:spacing w:after="0"/>
      </w:pPr>
      <w:r>
        <w:separator/>
      </w:r>
    </w:p>
  </w:footnote>
  <w:footnote w:id="0" w:type="continuationSeparator">
    <w:p w14:textId="77777777" w14:paraId="42CD74B8" w:rsidRDefault="00353721" w:rsidP="00702487" w:rsidR="0035372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2BC"/>
    <w:rsid w:val="00007428"/>
    <w:rsid w:val="00062B47"/>
    <w:rsid w:val="0007611B"/>
    <w:rsid w:val="000A7BF2"/>
    <w:rsid w:val="000F62A6"/>
    <w:rsid w:val="0013248A"/>
    <w:rsid w:val="00144733"/>
    <w:rsid w:val="00241868"/>
    <w:rsid w:val="00272917"/>
    <w:rsid w:val="00286065"/>
    <w:rsid w:val="002A4F5A"/>
    <w:rsid w:val="00353721"/>
    <w:rsid w:val="00355048"/>
    <w:rsid w:val="00407C7D"/>
    <w:rsid w:val="00435304"/>
    <w:rsid w:val="004726A4"/>
    <w:rsid w:val="00480BE1"/>
    <w:rsid w:val="00493C81"/>
    <w:rsid w:val="004D2F6A"/>
    <w:rsid w:val="004F5BB3"/>
    <w:rsid w:val="005165CC"/>
    <w:rsid w:val="005559BB"/>
    <w:rsid w:val="005A1EE6"/>
    <w:rsid w:val="005E2762"/>
    <w:rsid w:val="0064041A"/>
    <w:rsid w:val="0065261C"/>
    <w:rsid w:val="006920D4"/>
    <w:rsid w:val="006C71FE"/>
    <w:rsid w:val="00702487"/>
    <w:rsid w:val="007408D6"/>
    <w:rsid w:val="00774459"/>
    <w:rsid w:val="007D3D3E"/>
    <w:rsid w:val="008219E4"/>
    <w:rsid w:val="008512FB"/>
    <w:rsid w:val="00852A9E"/>
    <w:rsid w:val="0088095B"/>
    <w:rsid w:val="008822EE"/>
    <w:rsid w:val="008D052A"/>
    <w:rsid w:val="008E4F9C"/>
    <w:rsid w:val="009A29B5"/>
    <w:rsid w:val="009B380A"/>
    <w:rsid w:val="00A033AA"/>
    <w:rsid w:val="00A1092A"/>
    <w:rsid w:val="00A44F28"/>
    <w:rsid w:val="00A80962"/>
    <w:rsid w:val="00B05A3B"/>
    <w:rsid w:val="00B51CBC"/>
    <w:rsid w:val="00B5262F"/>
    <w:rsid w:val="00B6220A"/>
    <w:rsid w:val="00B77571"/>
    <w:rsid w:val="00BB413F"/>
    <w:rsid w:val="00BD4831"/>
    <w:rsid w:val="00C61F72"/>
    <w:rsid w:val="00C65541"/>
    <w:rsid w:val="00C660C0"/>
    <w:rsid w:val="00C77414"/>
    <w:rsid w:val="00C927FA"/>
    <w:rsid w:val="00D410D9"/>
    <w:rsid w:val="00D501F5"/>
    <w:rsid w:val="00D744CA"/>
    <w:rsid w:val="00D91332"/>
    <w:rsid w:val="00D91772"/>
    <w:rsid w:val="00DA5184"/>
    <w:rsid w:val="00E11C28"/>
    <w:rsid w:val="00E543F1"/>
    <w:rsid w:val="00EB0941"/>
    <w:rsid w:val="00EF6FA6"/>
    <w:rsid w:val="00F0403E"/>
    <w:rsid w:val="00F3699C"/>
    <w:rsid w:val="00F57BCD"/>
    <w:rsid w:val="00F64BF2"/>
    <w:rsid w:val="00F96E5E"/>
    <w:rsid w:val="00FB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E5EA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0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8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8D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8D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8D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0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8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8D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8D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8D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222</properties:Words>
  <properties:Characters>1340</properties:Characters>
  <properties:Lines>169</properties:Lines>
  <properties:Paragraphs>54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2019-04-02T12:49:00Z</dcterms:created>
  <dc:creator>ADMINIBM</dc:creator>
  <cp:lastModifiedBy>Vinka Mihalinčić</cp:lastModifiedBy>
  <cp:lastPrinted>2019-03-27T16:31:00Z</cp:lastPrinted>
  <dcterms:modified xmlns:xsi="http://www.w3.org/2001/XMLSchema-instance" xsi:type="dcterms:W3CDTF">2019-04-02T12:51:00Z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St-3092/2018-30 / Podnesak - Tablica prijavljenih i osporenih tražbina (Tablica SAXEUS.docx)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