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4f74" w14:paraId="80c4f74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4126FE">
        <w:rPr>
          <w:lang w:val="hr-HR"/>
        </w:rPr>
        <w:t>St-421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126FE">
        <w:t xml:space="preserve"> Z D Z d.o.o., OIB: 77642591989</w:t>
      </w:r>
      <w:r w:rsidR="009B4119">
        <w:t>, s</w:t>
      </w:r>
      <w:r w:rsidR="007C7CA7">
        <w:t>a sjedišt</w:t>
      </w:r>
      <w:r w:rsidR="004126FE">
        <w:t>em u Livadarska 45</w:t>
      </w:r>
      <w:r w:rsidR="009B4119">
        <w:t>,</w:t>
      </w:r>
      <w:r w:rsidR="004126FE">
        <w:t xml:space="preserve"> 40305 Nedelišće</w:t>
      </w:r>
      <w:r w:rsidR="00F47B4F">
        <w:t>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7C7CA7">
        <w:rPr>
          <w:lang w:val="hr-HR"/>
        </w:rPr>
        <w:t xml:space="preserve"> dužnika </w:t>
      </w:r>
      <w:r w:rsidR="004126FE">
        <w:t>Z D Z d.o.o., OIB: 77642591989, sa sjedištem u Livadarska 45, 40305 Nedelišće, iznosi 164.770,53</w:t>
      </w:r>
      <w:r w:rsidR="00F47B4F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4126FE">
        <w:t xml:space="preserve">ju se </w:t>
      </w:r>
      <w:r w:rsidR="009B4119">
        <w:t>direktor</w:t>
      </w:r>
      <w:r w:rsidR="004126FE">
        <w:t>i dužnika Ljiljana Zebić Drvar, Nedelišće</w:t>
      </w:r>
      <w:r w:rsidR="00EB60B3">
        <w:t>,</w:t>
      </w:r>
      <w:r w:rsidR="004126FE">
        <w:t xml:space="preserve"> Livadarska 45, OIB: 77175095421 i Antun Drvar, Pušćine, Čakovečka ulica 2, OIB: 33255664213,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</w:t>
      </w:r>
      <w:r w:rsidR="004126FE">
        <w:t>ju</w:t>
      </w:r>
      <w:r>
        <w:t xml:space="preserve"> se </w:t>
      </w:r>
      <w:r w:rsidR="009B4119">
        <w:t>direktor</w:t>
      </w:r>
      <w:r w:rsidR="004126FE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47B4F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F47B4F" w:rsidRPr="00F47B4F">
        <w:t xml:space="preserve"> </w:t>
      </w:r>
      <w:r w:rsidR="004126FE">
        <w:t xml:space="preserve">Z D Z d.o.o., OIB: 77642591989, sa sjedištem u Livadarska 45, 40305 Nedelišće </w:t>
      </w:r>
      <w:r>
        <w:t>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4126FE">
        <w:t xml:space="preserve"> ukupnom iznosu od 164.770,53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47B4F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4126FE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A1D" w:rsidP="007F64E0" w:rsidR="00653A1D">
      <w:r>
        <w:separator/>
      </w:r>
    </w:p>
  </w:endnote>
  <w:endnote w:id="0" w:type="continuationSeparator">
    <w:p w:rsidRDefault="00653A1D" w:rsidP="007F64E0" w:rsidR="00653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A1D" w:rsidP="007F64E0" w:rsidR="00653A1D">
      <w:r>
        <w:separator/>
      </w:r>
    </w:p>
  </w:footnote>
  <w:footnote w:id="0" w:type="continuationSeparator">
    <w:p w:rsidRDefault="00653A1D" w:rsidP="007F64E0" w:rsidR="00653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0CB0" w:rsidRPr="00F40CB0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4126FE">
      <w:rPr>
        <w:lang w:val="hr-HR"/>
      </w:rPr>
      <w:t>St-421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41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26FE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71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14DF1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3A1D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7CA7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0B3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0CB0"/>
    <w:rsid w:val="00F43D61"/>
    <w:rsid w:val="00F47B4F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ZEBIĆ-DRVAR-ZEBIĆ d.o.o. za trgovinu</izvorni_sadrzaj>
    <derivirana_varijabla naziv="DomainObject.Predmet.ProtustrankaFormated_1">  ZEBIĆ-DRVAR-ZEBIĆ d.o.o. za trgovinu</derivirana_varijabla>
  </DomainObject.Predmet.ProtustrankaFormated>
  <DomainObject.Predmet.ProtustrankaFormatedOIB>
    <izvorni_sadrzaj>  ZEBIĆ-DRVAR-ZEBIĆ d.o.o. za trgovinu, OIB 77642591989</izvorni_sadrzaj>
    <derivirana_varijabla naziv="DomainObject.Predmet.ProtustrankaFormatedOIB_1">  ZEBIĆ-DRVAR-ZEBIĆ d.o.o. za trgovinu, OIB 77642591989</derivirana_varijabla>
  </DomainObject.Predmet.ProtustrankaFormatedOIB>
  <DomainObject.Predmet.ProtustrankaFormatedWithAdress>
    <izvorni_sadrzaj> ZEBIĆ-DRVAR-ZEBIĆ d.o.o. za trgovinu, Livadarska 45, 40000 Nedelišće</izvorni_sadrzaj>
    <derivirana_varijabla naziv="DomainObject.Predmet.ProtustrankaFormatedWithAdress_1"> ZEBIĆ-DRVAR-ZEBIĆ d.o.o. za trgovinu, Livadarska 45, 40000 Nedelišće</derivirana_varijabla>
  </DomainObject.Predmet.ProtustrankaFormatedWithAdress>
  <DomainObject.Predmet.ProtustrankaFormatedWithAdressOIB>
    <izvorni_sadrzaj> ZEBIĆ-DRVAR-ZEBIĆ d.o.o. za trgovinu, OIB 77642591989, Livadarska 45, 40000 Nedelišće</izvorni_sadrzaj>
    <derivirana_varijabla naziv="DomainObject.Predmet.ProtustrankaFormatedWithAdressOIB_1"> ZEBIĆ-DRVAR-ZEBIĆ d.o.o. za trgovinu, OIB 77642591989, Livadarska 45, 40000 Nedelišće</derivirana_varijabla>
  </DomainObject.Predmet.ProtustrankaFormatedWithAdressOIB>
  <DomainObject.Predmet.ProtustrankaWithAdress>
    <izvorni_sadrzaj>ZEBIĆ-DRVAR-ZEBIĆ d.o.o. za trgovinu Livadarska 45, 40000 Nedelišće</izvorni_sadrzaj>
    <derivirana_varijabla naziv="DomainObject.Predmet.ProtustrankaWithAdress_1">ZEBIĆ-DRVAR-ZEBIĆ d.o.o. za trgovinu Livadarska 45, 40000 Nedelišće</derivirana_varijabla>
  </DomainObject.Predmet.ProtustrankaWithAdress>
  <DomainObject.Predmet.ProtustrankaWithAdressOIB>
    <izvorni_sadrzaj>ZEBIĆ-DRVAR-ZEBIĆ d.o.o. za trgovinu, OIB 77642591989, Livadarska 45, 40000 Nedelišće</izvorni_sadrzaj>
    <derivirana_varijabla naziv="DomainObject.Predmet.ProtustrankaWithAdressOIB_1">ZEBIĆ-DRVAR-ZEBIĆ d.o.o. za trgovinu, OIB 77642591989, Livadarska 45, 40000 Nedelišće</derivirana_varijabla>
  </DomainObject.Predmet.ProtustrankaWithAdressOIB>
  <DomainObject.Predmet.ProtustrankaNazivFormated>
    <izvorni_sadrzaj>ZEBIĆ-DRVAR-ZEBIĆ d.o.o. za trgovinu</izvorni_sadrzaj>
    <derivirana_varijabla naziv="DomainObject.Predmet.ProtustrankaNazivFormated_1">ZEBIĆ-DRVAR-ZEBIĆ d.o.o. za trgovinu</derivirana_varijabla>
  </DomainObject.Predmet.ProtustrankaNazivFormated>
  <DomainObject.Predmet.ProtustrankaNazivFormatedOIB>
    <izvorni_sadrzaj>ZEBIĆ-DRVAR-ZEBIĆ d.o.o. za trgovinu, OIB 77642591989</izvorni_sadrzaj>
    <derivirana_varijabla naziv="DomainObject.Predmet.ProtustrankaNazivFormatedOIB_1">ZEBIĆ-DRVAR-ZEBIĆ d.o.o. za trgovinu, OIB 77642591989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164770.53</izvorni_sadrzaj>
    <derivirana_varijabla naziv="DomainObject.Predmet.TrenutnaVrijednost_1">164770.53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ZEBIĆ-DRVAR-ZEBIĆ d.o.o. za trgovinu</item>
    </izvorni_sadrzaj>
    <derivirana_varijabla naziv="DomainObject.Predmet.ProtuStrankaListFormated_1">
      <item>ZEBIĆ-DRVAR-ZEBIĆ d.o.o. za trgovinu</item>
    </derivirana_varijabla>
  </DomainObject.Predmet.ProtuStrankaListFormated>
  <DomainObject.Predmet.ProtuStrankaListFormatedOIB>
    <izvorni_sadrzaj>
      <item>ZEBIĆ-DRVAR-ZEBIĆ d.o.o. za trgovinu, OIB 77642591989</item>
    </izvorni_sadrzaj>
    <derivirana_varijabla naziv="DomainObject.Predmet.ProtuStrankaListFormatedOIB_1">
      <item>ZEBIĆ-DRVAR-ZEBIĆ d.o.o. za trgovinu, OIB 77642591989</item>
    </derivirana_varijabla>
  </DomainObject.Predmet.ProtuStrankaListFormatedOIB>
  <DomainObject.Predmet.ProtuStrankaListFormatedWithAdress>
    <izvorni_sadrzaj>
      <item>ZEBIĆ-DRVAR-ZEBIĆ d.o.o. za trgovinu, Livadarska 45, 40000 Nedelišće</item>
    </izvorni_sadrzaj>
    <derivirana_varijabla naziv="DomainObject.Predmet.ProtuStrankaListFormatedWithAdress_1">
      <item>ZEBIĆ-DRVAR-ZEBIĆ d.o.o. za trgovinu, Livadarska 45, 40000 Nedelišće</item>
    </derivirana_varijabla>
  </DomainObject.Predmet.ProtuStrankaListFormatedWithAdress>
  <DomainObject.Predmet.ProtuStrankaListFormatedWithAdressOIB>
    <izvorni_sadrzaj>
      <item>ZEBIĆ-DRVAR-ZEBIĆ d.o.o. za trgovinu, OIB 77642591989, Livadarska 45, 40000 Nedelišće</item>
    </izvorni_sadrzaj>
    <derivirana_varijabla naziv="DomainObject.Predmet.ProtuStrankaListFormatedWithAdressOIB_1">
      <item>ZEBIĆ-DRVAR-ZEBIĆ d.o.o. za trgovinu, OIB 77642591989, Livadarska 45, 40000 Nedelišće</item>
    </derivirana_varijabla>
  </DomainObject.Predmet.ProtuStrankaListFormatedWithAdressOIB>
  <DomainObject.Predmet.ProtuStrankaListNazivFormated>
    <izvorni_sadrzaj>
      <item>ZEBIĆ-DRVAR-ZEBIĆ d.o.o. za trgovinu</item>
    </izvorni_sadrzaj>
    <derivirana_varijabla naziv="DomainObject.Predmet.ProtuStrankaListNazivFormated_1">
      <item>ZEBIĆ-DRVAR-ZEBIĆ d.o.o. za trgovinu</item>
    </derivirana_varijabla>
  </DomainObject.Predmet.ProtuStrankaListNazivFormated>
  <DomainObject.Predmet.ProtuStrankaListNazivFormatedOIB>
    <izvorni_sadrzaj>
      <item>ZEBIĆ-DRVAR-ZEBIĆ d.o.o. za trgovinu, OIB 77642591989</item>
    </izvorni_sadrzaj>
    <derivirana_varijabla naziv="DomainObject.Predmet.ProtuStrankaListNazivFormatedOIB_1">
      <item>ZEBIĆ-DRVAR-ZEBIĆ d.o.o. za trgovinu, OIB 77642591989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ZEBIĆ-DRVAR-ZEBIĆ d.o.o. za trgovinu</izvorni_sadrzaj>
    <derivirana_varijabla naziv="DomainObject.Predmet.ProtustrankaIDrugi_1">ZEBIĆ-DRVAR-ZEBIĆ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ZEBIĆ-DRVAR-ZEBIĆ d.o.o. za trgovinu, OIB 77642591989, Livadarska 45, 40000 Nedelišće</izvorni_sadrzaj>
    <derivirana_varijabla naziv="DomainObject.Predmet.ProtustrankaIDrugiAdressOIB_1">ZEBIĆ-DRVAR-ZEBIĆ d.o.o. za trgovinu, OIB 77642591989, Livadarska 45,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ZEBIĆ-DRVAR-ZEBIĆ d.o.o. za trgovinu</item>
      <item>E-oglasna ploča ovog suda</item>
      <item>Sudski registar, Trgovački sud u Varaždinu</item>
    </izvorni_sadrzaj>
    <derivirana_varijabla naziv="DomainObject.Predmet.SudioniciListNaziv_1">
      <item>Financijska agencija</item>
      <item>ZEBIĆ-DRVAR-ZEBIĆ d.o.o. za trgovinu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ZEBIĆ-DRVAR-ZEBIĆ d.o.o. za trgovinu, OIB 77642591989, Livadarska 45,40000 Nedelišće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ZEBIĆ-DRVAR-ZEBIĆ d.o.o. za trgovinu, OIB 77642591989, Livadarska 45,40000 Nedelišće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77642591989</item>
      <item>, OIB null</item>
    </izvorni_sadrzaj>
    <derivirana_varijabla naziv="DomainObject.Predmet.SudioniciListNazivOIB_1">
      <item>, OIB null</item>
      <item>, OIB 85821130368</item>
      <item>, OIB 77642591989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479</properties:Words>
  <properties:Characters>2570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2015-11-06T12:50:00Z</dcterms:created>
  <dc:creator>user</dc:creator>
  <cp:lastModifiedBy>Maja Marčec</cp:lastModifiedBy>
  <cp:lastPrinted>2015-11-06T12:49:00Z</cp:lastPrinted>
  <dcterms:modified xmlns:xsi="http://www.w3.org/2001/XMLSchema-instance" xsi:type="dcterms:W3CDTF">2015-11-06T13:31:00Z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