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13e6" w14:paraId="eb813e6" w:rsidRDefault="00DA4939" w:rsidP="00D55952" w:rsidR="000F4502" w:rsidRPr="0052175D">
      <w:pPr>
        <w:spacing w:before="1440"/>
        <w:ind w:firstLine="720"/>
        <w15:collapsed w:val="false"/>
      </w:pPr>
      <w:bookmarkStart w:name="_GoBack" w:id="0"/>
      <w:bookmarkEnd w:id="0"/>
      <w:r w:rsidRPr="0052175D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87A" w:rsidRPr="0052175D">
        <w:br w:clear="all" w:type="textWrapping"/>
      </w:r>
      <w:r w:rsidR="00341B9A" w:rsidRPr="0052175D">
        <w:t>REPUBLIKA HRVATSKA</w:t>
      </w:r>
    </w:p>
    <w:p w:rsidRDefault="00050E21" w:rsidR="00316894" w:rsidRPr="0052175D">
      <w:r w:rsidRPr="0052175D">
        <w:t>TRGOVAČKI SUD U SPLITU</w:t>
      </w:r>
    </w:p>
    <w:p w:rsidRDefault="00341B9A" w:rsidP="00316894" w:rsidR="0094336B" w:rsidRPr="0052175D">
      <w:r w:rsidRPr="0052175D">
        <w:t>Split, Sukoišanska 6</w:t>
      </w:r>
      <w:r w:rsidR="00D17587" w:rsidRPr="0052175D">
        <w:tab/>
      </w:r>
      <w:r w:rsidR="00D17587" w:rsidRPr="0052175D">
        <w:tab/>
      </w:r>
      <w:r w:rsidR="00D17587" w:rsidRPr="0052175D">
        <w:tab/>
      </w:r>
      <w:r w:rsidR="00D17587" w:rsidRPr="0052175D">
        <w:tab/>
      </w:r>
      <w:r w:rsidR="00D42569" w:rsidRPr="0052175D">
        <w:tab/>
      </w:r>
      <w:r w:rsidR="00D42569" w:rsidRPr="0052175D">
        <w:tab/>
      </w:r>
    </w:p>
    <w:p w:rsidRDefault="005578FE" w:rsidP="005578FE" w:rsidR="005578FE" w:rsidRPr="0052175D">
      <w:pPr>
        <w:spacing w:after="260" w:before="260"/>
        <w:jc w:val="center"/>
        <w:rPr>
          <w:rFonts w:eastAsiaTheme="minorHAnsi"/>
          <w:spacing w:val="60"/>
        </w:rPr>
      </w:pPr>
      <w:r w:rsidRPr="0052175D">
        <w:rPr>
          <w:rFonts w:eastAsiaTheme="minorHAnsi"/>
          <w:spacing w:val="60"/>
        </w:rPr>
        <w:t>REPUBLIKA HRVATSKA</w:t>
      </w:r>
    </w:p>
    <w:p w:rsidRDefault="004F58B9" w:rsidP="005578FE" w:rsidR="005578FE" w:rsidRPr="0052175D">
      <w:pPr>
        <w:spacing w:after="260" w:before="260"/>
        <w:jc w:val="center"/>
        <w:rPr>
          <w:rFonts w:eastAsiaTheme="minorHAnsi"/>
          <w:bCs/>
          <w:spacing w:val="60"/>
        </w:rPr>
      </w:pPr>
      <w:r w:rsidRPr="0052175D">
        <w:rPr>
          <w:rFonts w:eastAsiaTheme="minorHAnsi"/>
          <w:bCs/>
          <w:spacing w:val="60"/>
        </w:rPr>
        <w:t>ZAKLJUČAK</w:t>
      </w:r>
    </w:p>
    <w:p w:rsidRDefault="00E1387A" w:rsidP="001834E5" w:rsidR="001834E5" w:rsidRPr="0052175D">
      <w:pPr>
        <w:jc w:val="both"/>
      </w:pPr>
      <w:r w:rsidRPr="0052175D">
        <w:tab/>
        <w:t xml:space="preserve">Trgovački sud u Splitu, po stečajnoj sutkinji Ani Golub Gruić, u </w:t>
      </w:r>
      <w:r w:rsidR="008D7E9E" w:rsidRPr="0052175D">
        <w:t xml:space="preserve">stečajnom </w:t>
      </w:r>
      <w:r w:rsidRPr="0052175D">
        <w:t xml:space="preserve">postupku </w:t>
      </w:r>
      <w:r w:rsidR="001834E5" w:rsidRPr="0052175D">
        <w:t xml:space="preserve">koji se vodi </w:t>
      </w:r>
      <w:r w:rsidR="008D7E9E" w:rsidRPr="0052175D">
        <w:t xml:space="preserve">nad </w:t>
      </w:r>
      <w:r w:rsidR="00916B1D" w:rsidRPr="0052175D">
        <w:t xml:space="preserve">stečajnim </w:t>
      </w:r>
      <w:r w:rsidR="008D7E9E" w:rsidRPr="0052175D">
        <w:t>dužnikom</w:t>
      </w:r>
      <w:r w:rsidR="00426054" w:rsidRPr="0052175D">
        <w:t xml:space="preserve"> </w:t>
      </w:r>
      <w:r w:rsidR="007F44B8" w:rsidRPr="007F44B8">
        <w:t>ROBERT'S INTERNATIONAL CO. d.o.o. za izvoz-uvoz, marketing, ugostiteljstvo, turizam i poslovne usluge u stečaju, OIB: 38592929591</w:t>
      </w:r>
      <w:r w:rsidR="007F44B8" w:rsidRPr="0052175D">
        <w:t xml:space="preserve">, </w:t>
      </w:r>
      <w:r w:rsidR="007F44B8" w:rsidRPr="007F44B8">
        <w:t xml:space="preserve">Split, Marasovića 67, </w:t>
      </w:r>
      <w:r w:rsidR="00D92F7A" w:rsidRPr="0052175D">
        <w:t xml:space="preserve">dana </w:t>
      </w:r>
      <w:r w:rsidR="005949E8">
        <w:t>2</w:t>
      </w:r>
      <w:r w:rsidR="00BA71D1">
        <w:t>9</w:t>
      </w:r>
      <w:r w:rsidR="007F44B8">
        <w:t>. kolovoza</w:t>
      </w:r>
      <w:r w:rsidR="00D01B12" w:rsidRPr="0052175D">
        <w:t xml:space="preserve"> </w:t>
      </w:r>
      <w:r w:rsidR="008D7E9E" w:rsidRPr="0052175D">
        <w:t>2016</w:t>
      </w:r>
      <w:r w:rsidR="009E6CE6" w:rsidRPr="0052175D">
        <w:t>. g</w:t>
      </w:r>
      <w:r w:rsidR="001834E5" w:rsidRPr="0052175D">
        <w:t>odine</w:t>
      </w:r>
    </w:p>
    <w:p w:rsidRDefault="000E7AE7" w:rsidP="001834E5" w:rsidR="000E7AE7" w:rsidRPr="0052175D">
      <w:pPr>
        <w:jc w:val="both"/>
      </w:pPr>
    </w:p>
    <w:p w:rsidRDefault="00B24E55" w:rsidP="00B24E55" w:rsidR="00B24E55" w:rsidRPr="0052175D">
      <w:pPr>
        <w:pStyle w:val="Tijeloteksta"/>
        <w:tabs>
          <w:tab w:pos="1080" w:val="left"/>
        </w:tabs>
        <w:jc w:val="center"/>
      </w:pPr>
      <w:r w:rsidRPr="0052175D">
        <w:t xml:space="preserve">z a k l j u č i o    j e </w:t>
      </w:r>
    </w:p>
    <w:p w:rsidRDefault="00B24E55" w:rsidP="00756730" w:rsidR="0052175D" w:rsidRPr="0052175D">
      <w:pPr>
        <w:pStyle w:val="Tijeloteksta"/>
        <w:tabs>
          <w:tab w:pos="1080" w:val="left"/>
        </w:tabs>
        <w:rPr>
          <w:bCs/>
        </w:rPr>
      </w:pPr>
      <w:r w:rsidRPr="0052175D">
        <w:rPr>
          <w:bCs/>
        </w:rPr>
        <w:tab/>
      </w:r>
    </w:p>
    <w:p w:rsidRDefault="0052175D" w:rsidP="0052175D" w:rsidR="000E7AE7" w:rsidRPr="0052175D">
      <w:pPr>
        <w:pStyle w:val="Tijeloteksta"/>
        <w:tabs>
          <w:tab w:pos="709" w:val="left"/>
        </w:tabs>
        <w:rPr>
          <w:bCs/>
          <w:u w:val="single"/>
        </w:rPr>
      </w:pPr>
      <w:r w:rsidRPr="0052175D">
        <w:rPr>
          <w:bCs/>
        </w:rPr>
        <w:tab/>
        <w:t xml:space="preserve">  I. </w:t>
      </w:r>
      <w:r w:rsidR="007F44B8" w:rsidRPr="007F44B8">
        <w:t xml:space="preserve">Određuje se </w:t>
      </w:r>
      <w:r w:rsidR="007D0A53">
        <w:t>drugo</w:t>
      </w:r>
      <w:r w:rsidR="007F44B8" w:rsidRPr="007F44B8">
        <w:t xml:space="preserve"> ročište za prodaju</w:t>
      </w:r>
      <w:r w:rsidR="001A0A26">
        <w:t xml:space="preserve"> u stečajnom postupku </w:t>
      </w:r>
      <w:r w:rsidR="007F44B8" w:rsidRPr="007F44B8">
        <w:t>u</w:t>
      </w:r>
      <w:r w:rsidR="007F44B8">
        <w:t>z odgovarajuću primjenu odredbi</w:t>
      </w:r>
      <w:r w:rsidR="007F44B8" w:rsidRPr="007F44B8">
        <w:t xml:space="preserve"> Ovršnog zakona nekretnina stečajnog dužnika </w:t>
      </w:r>
      <w:r w:rsidR="007F44B8">
        <w:t>R</w:t>
      </w:r>
      <w:r w:rsidR="007F44B8" w:rsidRPr="007F44B8">
        <w:t>OBERT'S INTERNATIONAL CO. d.o.o</w:t>
      </w:r>
      <w:r w:rsidR="007F44B8">
        <w:t xml:space="preserve">. </w:t>
      </w:r>
      <w:r w:rsidR="00463F5F">
        <w:t xml:space="preserve">u stečaju, OIB: 38592929591, </w:t>
      </w:r>
      <w:r w:rsidR="007F44B8" w:rsidRPr="007F44B8">
        <w:t>Split, Marasovićeva 67, i to:</w:t>
      </w:r>
    </w:p>
    <w:p w:rsidRDefault="0052175D" w:rsidP="007F44B8" w:rsidR="0052175D" w:rsidRPr="000B2844">
      <w:pPr>
        <w:spacing w:before="60"/>
        <w:ind w:firstLine="720"/>
        <w:jc w:val="both"/>
        <w:rPr>
          <w:rFonts w:cstheme="minorBidi" w:eastAsiaTheme="minorHAnsi"/>
        </w:rPr>
      </w:pPr>
      <w:r w:rsidRPr="0052175D">
        <w:rPr>
          <w:rFonts w:cstheme="minorBidi" w:eastAsiaTheme="minorHAnsi"/>
        </w:rPr>
        <w:t xml:space="preserve">  </w:t>
      </w:r>
      <w:r w:rsidR="000B2844" w:rsidRPr="000B2844">
        <w:rPr>
          <w:rFonts w:cstheme="minorBidi" w:eastAsiaTheme="minorHAnsi"/>
        </w:rPr>
        <w:t>a)</w:t>
      </w:r>
      <w:r w:rsidR="000B2844">
        <w:rPr>
          <w:rFonts w:cstheme="minorBidi" w:eastAsiaTheme="minorHAnsi"/>
        </w:rPr>
        <w:t xml:space="preserve"> </w:t>
      </w:r>
      <w:r w:rsidR="007F44B8" w:rsidRPr="007F44B8">
        <w:rPr>
          <w:rFonts w:cstheme="minorBidi" w:eastAsiaTheme="minorHAnsi"/>
        </w:rPr>
        <w:t>2</w:t>
      </w:r>
      <w:r w:rsidR="007F44B8">
        <w:rPr>
          <w:rFonts w:cstheme="minorBidi" w:eastAsiaTheme="minorHAnsi"/>
        </w:rPr>
        <w:t>5. ETAŽA: 7/100</w:t>
      </w:r>
      <w:r w:rsidR="007F44B8" w:rsidRPr="007F44B8">
        <w:rPr>
          <w:rFonts w:cstheme="minorBidi" w:eastAsiaTheme="minorHAnsi"/>
        </w:rPr>
        <w:t xml:space="preserve"> dijela povezanih s</w:t>
      </w:r>
      <w:r w:rsidR="007F44B8">
        <w:rPr>
          <w:rFonts w:cstheme="minorBidi" w:eastAsiaTheme="minorHAnsi"/>
        </w:rPr>
        <w:t>a</w:t>
      </w:r>
      <w:r w:rsidR="007F44B8" w:rsidRPr="007F44B8">
        <w:rPr>
          <w:rFonts w:cstheme="minorBidi" w:eastAsiaTheme="minorHAnsi"/>
        </w:rPr>
        <w:t xml:space="preserve"> cjelinom stambenog prostora označen kao apartman br. 3, koji se sastoji  od tri sobe, dnevnog boravka, kuhinje, blagovaone, hodnika, predprostora, dva sanitarna čvora, lođe, površine  106,70 m</w:t>
      </w:r>
      <w:r w:rsidR="007F44B8" w:rsidRPr="007F44B8">
        <w:rPr>
          <w:rFonts w:cstheme="minorBidi" w:eastAsiaTheme="minorHAnsi"/>
          <w:vertAlign w:val="superscript"/>
        </w:rPr>
        <w:t>2</w:t>
      </w:r>
      <w:r w:rsidR="007F44B8" w:rsidRPr="007F44B8">
        <w:rPr>
          <w:rFonts w:cstheme="minorBidi" w:eastAsiaTheme="minorHAnsi"/>
        </w:rPr>
        <w:t xml:space="preserve">, na I. (prvom) katu stambene zgrade sagrađene na č.zem.634/9 i č.zem.634/35 Z.U.16370 K.O. Split,  locirane u Splitu, Ul. Spinčićeva br.12, gradski predjel </w:t>
      </w:r>
      <w:r w:rsidR="007F44B8">
        <w:rPr>
          <w:rFonts w:cstheme="minorBidi" w:eastAsiaTheme="minorHAnsi"/>
        </w:rPr>
        <w:t>Zenta;</w:t>
      </w:r>
    </w:p>
    <w:p w:rsidRDefault="000B2844" w:rsidP="0052175D" w:rsidR="000B2844">
      <w:pPr>
        <w:spacing w:before="60"/>
        <w:ind w:firstLine="658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 xml:space="preserve">   b)</w:t>
      </w:r>
      <w:r w:rsidR="007F44B8">
        <w:rPr>
          <w:rFonts w:cstheme="minorBidi" w:eastAsiaTheme="minorHAnsi"/>
        </w:rPr>
        <w:t xml:space="preserve"> </w:t>
      </w:r>
      <w:r w:rsidR="007F44B8" w:rsidRPr="007F44B8">
        <w:rPr>
          <w:rFonts w:cstheme="minorBidi" w:eastAsiaTheme="minorHAnsi"/>
        </w:rPr>
        <w:t>26. ETAŽA: 1/100 dijela, povezanih s</w:t>
      </w:r>
      <w:r w:rsidR="007F44B8">
        <w:rPr>
          <w:rFonts w:cstheme="minorBidi" w:eastAsiaTheme="minorHAnsi"/>
        </w:rPr>
        <w:t>a</w:t>
      </w:r>
      <w:r w:rsidR="007F44B8" w:rsidRPr="007F44B8">
        <w:rPr>
          <w:rFonts w:cstheme="minorBidi" w:eastAsiaTheme="minorHAnsi"/>
        </w:rPr>
        <w:t xml:space="preserve"> cjelinom garažnog prostora označen kao G – 25, površine od 20,22 m</w:t>
      </w:r>
      <w:r w:rsidR="007F44B8" w:rsidRPr="007F44B8">
        <w:rPr>
          <w:rFonts w:cstheme="minorBidi" w:eastAsiaTheme="minorHAnsi"/>
          <w:vertAlign w:val="superscript"/>
        </w:rPr>
        <w:t>2</w:t>
      </w:r>
      <w:r w:rsidR="007F44B8" w:rsidRPr="007F44B8">
        <w:rPr>
          <w:rFonts w:cstheme="minorBidi" w:eastAsiaTheme="minorHAnsi"/>
        </w:rPr>
        <w:t>, u podrumu stambene zgrade sagrađene na č.zem.634/9 i č.zem.634/35 Z.U.16370 K.O. Split, locirane u Splitu, Ul. Sp</w:t>
      </w:r>
      <w:r w:rsidR="007F44B8">
        <w:rPr>
          <w:rFonts w:cstheme="minorBidi" w:eastAsiaTheme="minorHAnsi"/>
        </w:rPr>
        <w:t>inčićeva br.12, gradski predjel</w:t>
      </w:r>
      <w:r w:rsidR="007F44B8" w:rsidRPr="007F44B8">
        <w:rPr>
          <w:rFonts w:cstheme="minorBidi" w:eastAsiaTheme="minorHAnsi"/>
        </w:rPr>
        <w:t xml:space="preserve"> Zenta.</w:t>
      </w:r>
    </w:p>
    <w:p w:rsidRDefault="007F44B8" w:rsidP="007D0A53" w:rsidR="0052175D" w:rsidRPr="0052175D">
      <w:pPr>
        <w:spacing w:before="60"/>
        <w:ind w:firstLine="658"/>
        <w:jc w:val="both"/>
        <w:rPr>
          <w:rFonts w:eastAsia="Calibri"/>
        </w:rPr>
      </w:pPr>
      <w:r>
        <w:rPr>
          <w:lang w:eastAsia="hr-HR"/>
        </w:rPr>
        <w:t xml:space="preserve"> </w:t>
      </w:r>
      <w:r w:rsidR="0052175D" w:rsidRPr="0052175D">
        <w:rPr>
          <w:rFonts w:eastAsia="Calibri"/>
        </w:rPr>
        <w:t xml:space="preserve">II. </w:t>
      </w:r>
      <w:r w:rsidRPr="007F44B8">
        <w:rPr>
          <w:rFonts w:eastAsia="Calibri"/>
        </w:rPr>
        <w:t>Na  nekretninama  pobliže označenim u toč</w:t>
      </w:r>
      <w:r w:rsidR="009B608C">
        <w:rPr>
          <w:rFonts w:eastAsia="Calibri"/>
        </w:rPr>
        <w:t>ki</w:t>
      </w:r>
      <w:r w:rsidRPr="007F44B8">
        <w:rPr>
          <w:rFonts w:eastAsia="Calibri"/>
        </w:rPr>
        <w:t xml:space="preserve"> I. a) i b) zaključka  zasnovan</w:t>
      </w:r>
      <w:r w:rsidR="007D0A53">
        <w:rPr>
          <w:rFonts w:eastAsia="Calibri"/>
        </w:rPr>
        <w:t xml:space="preserve">a su </w:t>
      </w:r>
      <w:r w:rsidRPr="007F44B8">
        <w:rPr>
          <w:rFonts w:eastAsia="Calibri"/>
        </w:rPr>
        <w:t>razlučn</w:t>
      </w:r>
      <w:r w:rsidR="007D0A53">
        <w:rPr>
          <w:rFonts w:eastAsia="Calibri"/>
        </w:rPr>
        <w:t>a</w:t>
      </w:r>
      <w:r w:rsidRPr="007F44B8">
        <w:rPr>
          <w:rFonts w:eastAsia="Calibri"/>
        </w:rPr>
        <w:t xml:space="preserve"> prav</w:t>
      </w:r>
      <w:r w:rsidR="007D0A53">
        <w:rPr>
          <w:rFonts w:eastAsia="Calibri"/>
        </w:rPr>
        <w:t>a</w:t>
      </w:r>
      <w:r w:rsidRPr="007F44B8">
        <w:rPr>
          <w:rFonts w:eastAsia="Calibri"/>
        </w:rPr>
        <w:t xml:space="preserve"> u korist Ivana Orlić i Vesne Čilić</w:t>
      </w:r>
      <w:r w:rsidR="007D0A53">
        <w:rPr>
          <w:rFonts w:eastAsia="Calibri"/>
        </w:rPr>
        <w:t xml:space="preserve">, a koja </w:t>
      </w:r>
      <w:r w:rsidRPr="007F44B8">
        <w:rPr>
          <w:rFonts w:eastAsia="Calibri"/>
        </w:rPr>
        <w:t xml:space="preserve">prava prestaju danom pravomoćnosti rješenja o dosudi nekretnina kupcu.  </w:t>
      </w:r>
    </w:p>
    <w:p w:rsidRDefault="0052175D" w:rsidP="007D0A53" w:rsidR="0052175D">
      <w:pPr>
        <w:spacing w:before="200"/>
        <w:ind w:firstLine="658"/>
        <w:jc w:val="both"/>
        <w:rPr>
          <w:rFonts w:eastAsia="Calibri"/>
        </w:rPr>
      </w:pPr>
      <w:r w:rsidRPr="0052175D">
        <w:rPr>
          <w:rFonts w:eastAsia="Calibri"/>
        </w:rPr>
        <w:t xml:space="preserve">III. </w:t>
      </w:r>
      <w:r w:rsidR="007F44B8" w:rsidRPr="007F44B8">
        <w:rPr>
          <w:rFonts w:eastAsia="Calibri"/>
        </w:rPr>
        <w:t>Utvrđena vrijednost nekretnine  pobliže označen</w:t>
      </w:r>
      <w:r w:rsidR="007D0A53">
        <w:rPr>
          <w:rFonts w:eastAsia="Calibri"/>
        </w:rPr>
        <w:t>e</w:t>
      </w:r>
      <w:r w:rsidR="007F44B8" w:rsidRPr="007F44B8">
        <w:rPr>
          <w:rFonts w:eastAsia="Calibri"/>
        </w:rPr>
        <w:t xml:space="preserve"> u točki </w:t>
      </w:r>
      <w:r w:rsidR="007D0A53">
        <w:rPr>
          <w:rFonts w:eastAsia="Calibri"/>
        </w:rPr>
        <w:t xml:space="preserve">I. a) </w:t>
      </w:r>
      <w:r w:rsidR="007F44B8" w:rsidRPr="007F44B8">
        <w:rPr>
          <w:rFonts w:eastAsia="Calibri"/>
        </w:rPr>
        <w:t>zakl</w:t>
      </w:r>
      <w:r w:rsidR="007D0A53">
        <w:rPr>
          <w:rFonts w:eastAsia="Calibri"/>
        </w:rPr>
        <w:t>jučka je  1.500.000,00 kn, a u</w:t>
      </w:r>
      <w:r w:rsidR="007F44B8" w:rsidRPr="007F44B8">
        <w:rPr>
          <w:rFonts w:eastAsia="Calibri"/>
        </w:rPr>
        <w:t>tvrđena vrijednost nekretnine pobliže označen</w:t>
      </w:r>
      <w:r w:rsidR="007D0A53">
        <w:rPr>
          <w:rFonts w:eastAsia="Calibri"/>
        </w:rPr>
        <w:t>e</w:t>
      </w:r>
      <w:r w:rsidR="007F44B8" w:rsidRPr="007F44B8">
        <w:rPr>
          <w:rFonts w:eastAsia="Calibri"/>
        </w:rPr>
        <w:t xml:space="preserve"> u točki  I. b)  zaključka  je  110.000,00  kn.</w:t>
      </w:r>
    </w:p>
    <w:p w:rsidRDefault="007F44B8" w:rsidP="007F44B8" w:rsidR="007F44B8" w:rsidRPr="007F44B8">
      <w:pPr>
        <w:spacing w:before="200"/>
        <w:ind w:firstLine="658"/>
        <w:jc w:val="both"/>
        <w:rPr>
          <w:rFonts w:eastAsia="Calibri"/>
        </w:rPr>
      </w:pPr>
      <w:r>
        <w:rPr>
          <w:rFonts w:eastAsia="Calibri"/>
        </w:rPr>
        <w:t>IV.</w:t>
      </w:r>
      <w:r w:rsidRPr="007F44B8">
        <w:t xml:space="preserve"> </w:t>
      </w:r>
      <w:r w:rsidRPr="007F44B8">
        <w:rPr>
          <w:rFonts w:eastAsia="Calibri"/>
        </w:rPr>
        <w:t>NAČIN PRODAJE:</w:t>
      </w:r>
    </w:p>
    <w:p w:rsidRDefault="007F44B8" w:rsidP="001F3F5D" w:rsidR="007D0A53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Nek</w:t>
      </w:r>
      <w:r w:rsidR="007D0A53">
        <w:rPr>
          <w:rFonts w:eastAsia="Calibri"/>
        </w:rPr>
        <w:t>retnine pobliže označene u točki</w:t>
      </w:r>
      <w:r w:rsidRPr="007F44B8">
        <w:rPr>
          <w:rFonts w:eastAsia="Calibri"/>
        </w:rPr>
        <w:t xml:space="preserve"> I. </w:t>
      </w:r>
      <w:r w:rsidR="007D0A53">
        <w:rPr>
          <w:rFonts w:eastAsia="Calibri"/>
        </w:rPr>
        <w:t xml:space="preserve">ovog </w:t>
      </w:r>
      <w:r w:rsidRPr="007F44B8">
        <w:rPr>
          <w:rFonts w:eastAsia="Calibri"/>
        </w:rPr>
        <w:t xml:space="preserve">zaključka prodavat će se u stečajnom </w:t>
      </w:r>
      <w:r w:rsidR="001A0A26">
        <w:rPr>
          <w:rFonts w:eastAsia="Calibri"/>
        </w:rPr>
        <w:t>postupku usmenom javnom dražbom po načelu ˝tko da više˝ uz prethodno podnošenje pisanih prijava za dražbu.</w:t>
      </w:r>
    </w:p>
    <w:p w:rsidRDefault="007F44B8" w:rsidP="001A0A26" w:rsidR="001A0A26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 xml:space="preserve">Ročište za prodaju održat će se </w:t>
      </w:r>
      <w:r w:rsidR="001A0A26">
        <w:rPr>
          <w:rFonts w:eastAsia="Calibri"/>
        </w:rPr>
        <w:t xml:space="preserve">u zgradi </w:t>
      </w:r>
      <w:r w:rsidRPr="007F44B8">
        <w:rPr>
          <w:rFonts w:eastAsia="Calibri"/>
        </w:rPr>
        <w:t xml:space="preserve">Trgovačkog suda u Splitu, Sukoišanska </w:t>
      </w:r>
      <w:r w:rsidR="005949E8">
        <w:rPr>
          <w:rFonts w:eastAsia="Calibri"/>
        </w:rPr>
        <w:t>6, sudnica broj 204</w:t>
      </w:r>
      <w:r w:rsidRPr="007F44B8">
        <w:rPr>
          <w:rFonts w:eastAsia="Calibri"/>
        </w:rPr>
        <w:t>/I</w:t>
      </w:r>
      <w:r w:rsidR="005949E8">
        <w:rPr>
          <w:rFonts w:eastAsia="Calibri"/>
        </w:rPr>
        <w:t>I</w:t>
      </w:r>
      <w:r w:rsidRPr="007F44B8">
        <w:rPr>
          <w:rFonts w:eastAsia="Calibri"/>
        </w:rPr>
        <w:t xml:space="preserve">, </w:t>
      </w:r>
      <w:r w:rsidRPr="001F3F5D">
        <w:rPr>
          <w:rFonts w:eastAsia="Calibri"/>
        </w:rPr>
        <w:t xml:space="preserve">dana </w:t>
      </w:r>
      <w:r w:rsidR="005949E8" w:rsidRPr="001F3F5D">
        <w:rPr>
          <w:rFonts w:eastAsia="Calibri"/>
        </w:rPr>
        <w:t>26. rujna 2016</w:t>
      </w:r>
      <w:r w:rsidRPr="001F3F5D">
        <w:rPr>
          <w:rFonts w:eastAsia="Calibri"/>
        </w:rPr>
        <w:t xml:space="preserve">. godine u </w:t>
      </w:r>
      <w:r w:rsidR="001F3F5D">
        <w:rPr>
          <w:rFonts w:eastAsia="Calibri"/>
        </w:rPr>
        <w:t>09:</w:t>
      </w:r>
      <w:r w:rsidRPr="001F3F5D">
        <w:rPr>
          <w:rFonts w:eastAsia="Calibri"/>
        </w:rPr>
        <w:t>00 sati.</w:t>
      </w:r>
    </w:p>
    <w:p w:rsidRDefault="001A0A26" w:rsidP="001A0A26" w:rsidR="007F44B8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lastRenderedPageBreak/>
        <w:t>Ročište će se održati</w:t>
      </w:r>
      <w:r w:rsidR="007F44B8" w:rsidRPr="007F44B8">
        <w:rPr>
          <w:rFonts w:eastAsia="Calibri"/>
        </w:rPr>
        <w:t xml:space="preserve"> i ako na njemu sudjeluje samo jedan ponuditelj.</w:t>
      </w:r>
    </w:p>
    <w:p w:rsidRDefault="007F44B8" w:rsidP="007F44B8" w:rsidR="001A0A26">
      <w:pPr>
        <w:spacing w:before="200"/>
        <w:ind w:firstLine="658"/>
        <w:jc w:val="both"/>
        <w:rPr>
          <w:rFonts w:eastAsia="Calibri"/>
        </w:rPr>
      </w:pPr>
      <w:r>
        <w:rPr>
          <w:rFonts w:eastAsia="Calibri"/>
        </w:rPr>
        <w:t>V.</w:t>
      </w:r>
      <w:r w:rsidRPr="007F44B8">
        <w:t xml:space="preserve"> </w:t>
      </w:r>
      <w:r w:rsidR="001A0A26">
        <w:rPr>
          <w:rFonts w:eastAsia="Calibri"/>
        </w:rPr>
        <w:t xml:space="preserve">Ovaj zaključak o prodaji </w:t>
      </w:r>
      <w:r w:rsidRPr="007F44B8">
        <w:rPr>
          <w:rFonts w:eastAsia="Calibri"/>
        </w:rPr>
        <w:t xml:space="preserve">objavit će se na </w:t>
      </w:r>
      <w:r w:rsidR="001A0A26">
        <w:rPr>
          <w:rFonts w:eastAsia="Calibri"/>
        </w:rPr>
        <w:t>mrežnoj stranici e-Oglasna ploča sudova.</w:t>
      </w:r>
      <w:r>
        <w:rPr>
          <w:rFonts w:eastAsia="Calibri"/>
        </w:rPr>
        <w:t xml:space="preserve"> </w:t>
      </w:r>
      <w:r w:rsidRPr="007F44B8">
        <w:rPr>
          <w:rFonts w:eastAsia="Calibri"/>
        </w:rPr>
        <w:t>Stečajna upraviteljica će</w:t>
      </w:r>
      <w:r w:rsidR="001A0A26">
        <w:rPr>
          <w:rFonts w:eastAsia="Calibri"/>
        </w:rPr>
        <w:t xml:space="preserve"> Hrvatskoj gospodarskoj komori </w:t>
      </w:r>
      <w:r w:rsidRPr="007F44B8">
        <w:rPr>
          <w:rFonts w:eastAsia="Calibri"/>
        </w:rPr>
        <w:t>i Visokom trgovačkom sudu Republike Hrvatske dostaviti podatke o nekretn</w:t>
      </w:r>
      <w:r w:rsidR="001A0A26">
        <w:rPr>
          <w:rFonts w:eastAsia="Calibri"/>
        </w:rPr>
        <w:t>inama koje su predmet prodaje, a u dnevnom listu će objaviti skraćeni oglas o prodaji.</w:t>
      </w:r>
    </w:p>
    <w:p w:rsidRDefault="007F44B8" w:rsidP="007F44B8" w:rsidR="007F44B8" w:rsidRPr="007F44B8">
      <w:pPr>
        <w:spacing w:before="200"/>
        <w:ind w:firstLine="658"/>
        <w:jc w:val="both"/>
        <w:rPr>
          <w:rFonts w:eastAsia="Calibri"/>
        </w:rPr>
      </w:pPr>
      <w:r>
        <w:rPr>
          <w:rFonts w:eastAsia="Calibri"/>
        </w:rPr>
        <w:t>VI.</w:t>
      </w:r>
      <w:r w:rsidRPr="007F44B8">
        <w:t xml:space="preserve"> </w:t>
      </w:r>
      <w:r w:rsidRPr="007F44B8">
        <w:rPr>
          <w:rFonts w:eastAsia="Calibri"/>
        </w:rPr>
        <w:t>UVJETI PRODAJE: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>
        <w:rPr>
          <w:rFonts w:eastAsia="Calibri"/>
        </w:rPr>
        <w:t xml:space="preserve">1. </w:t>
      </w:r>
      <w:r w:rsidRPr="007F44B8">
        <w:rPr>
          <w:rFonts w:eastAsia="Calibri"/>
        </w:rPr>
        <w:t>Proda</w:t>
      </w:r>
      <w:r w:rsidR="007D0A53">
        <w:rPr>
          <w:rFonts w:eastAsia="Calibri"/>
        </w:rPr>
        <w:t>ju se nekretnine navedene u točki</w:t>
      </w:r>
      <w:r w:rsidRPr="007F44B8">
        <w:rPr>
          <w:rFonts w:eastAsia="Calibri"/>
        </w:rPr>
        <w:t xml:space="preserve"> I. ovog zaključka, po pojedinim dijel</w:t>
      </w:r>
      <w:r w:rsidR="00083049">
        <w:rPr>
          <w:rFonts w:eastAsia="Calibri"/>
        </w:rPr>
        <w:t>ovima kako je to označeno u točki</w:t>
      </w:r>
      <w:r w:rsidRPr="007F44B8">
        <w:rPr>
          <w:rFonts w:eastAsia="Calibri"/>
        </w:rPr>
        <w:t xml:space="preserve">  I.  a) i b) </w:t>
      </w:r>
      <w:r w:rsidR="007D0A53">
        <w:rPr>
          <w:rFonts w:eastAsia="Calibri"/>
        </w:rPr>
        <w:t xml:space="preserve">ovog </w:t>
      </w:r>
      <w:r w:rsidRPr="007F44B8">
        <w:rPr>
          <w:rFonts w:eastAsia="Calibri"/>
        </w:rPr>
        <w:t>zaključka.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2.</w:t>
      </w:r>
      <w:r>
        <w:rPr>
          <w:rFonts w:eastAsia="Calibri"/>
        </w:rPr>
        <w:t xml:space="preserve"> </w:t>
      </w:r>
      <w:r w:rsidRPr="007F44B8">
        <w:rPr>
          <w:rFonts w:eastAsia="Calibri"/>
        </w:rPr>
        <w:t xml:space="preserve">Nekretnine koje su predmet prodaje slobodne su od osoba i stvari trećih osoba. 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3.</w:t>
      </w:r>
      <w:r>
        <w:rPr>
          <w:rFonts w:eastAsia="Calibri"/>
        </w:rPr>
        <w:t xml:space="preserve"> </w:t>
      </w:r>
      <w:r w:rsidR="009B68B1">
        <w:rPr>
          <w:rFonts w:eastAsia="Calibri"/>
        </w:rPr>
        <w:t>Vrijednost pojedinih nekretnina</w:t>
      </w:r>
      <w:r w:rsidRPr="007F44B8">
        <w:rPr>
          <w:rFonts w:eastAsia="Calibri"/>
        </w:rPr>
        <w:t xml:space="preserve"> utvrđena je u i</w:t>
      </w:r>
      <w:r w:rsidR="009B68B1">
        <w:rPr>
          <w:rFonts w:eastAsia="Calibri"/>
        </w:rPr>
        <w:t>znosima</w:t>
      </w:r>
      <w:r w:rsidR="007D0A53">
        <w:rPr>
          <w:rFonts w:eastAsia="Calibri"/>
        </w:rPr>
        <w:t xml:space="preserve"> koji su navedeni u točki</w:t>
      </w:r>
      <w:r w:rsidRPr="007F44B8">
        <w:rPr>
          <w:rFonts w:eastAsia="Calibri"/>
        </w:rPr>
        <w:t xml:space="preserve"> III. </w:t>
      </w:r>
      <w:r w:rsidR="007D0A53">
        <w:rPr>
          <w:rFonts w:eastAsia="Calibri"/>
        </w:rPr>
        <w:t xml:space="preserve">ovog </w:t>
      </w:r>
      <w:r w:rsidRPr="007F44B8">
        <w:rPr>
          <w:rFonts w:eastAsia="Calibri"/>
        </w:rPr>
        <w:t>zaključka.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4.</w:t>
      </w:r>
      <w:r>
        <w:rPr>
          <w:rFonts w:eastAsia="Calibri"/>
        </w:rPr>
        <w:t xml:space="preserve"> </w:t>
      </w:r>
      <w:r w:rsidR="007D0A53">
        <w:rPr>
          <w:rFonts w:eastAsia="Calibri"/>
        </w:rPr>
        <w:t>Nekretnine iz  točke</w:t>
      </w:r>
      <w:r w:rsidRPr="007F44B8">
        <w:rPr>
          <w:rFonts w:eastAsia="Calibri"/>
        </w:rPr>
        <w:t xml:space="preserve"> I. </w:t>
      </w:r>
      <w:r w:rsidR="007D0A53">
        <w:rPr>
          <w:rFonts w:eastAsia="Calibri"/>
        </w:rPr>
        <w:t>ovog</w:t>
      </w:r>
      <w:r w:rsidRPr="007F44B8">
        <w:rPr>
          <w:rFonts w:eastAsia="Calibri"/>
        </w:rPr>
        <w:t xml:space="preserve"> zaključka prodavat će</w:t>
      </w:r>
      <w:r w:rsidR="009B68B1">
        <w:rPr>
          <w:rFonts w:eastAsia="Calibri"/>
        </w:rPr>
        <w:t xml:space="preserve"> se na  prvom ročištu za dražbu</w:t>
      </w:r>
      <w:r w:rsidRPr="007F44B8">
        <w:rPr>
          <w:rFonts w:eastAsia="Calibri"/>
        </w:rPr>
        <w:t xml:space="preserve"> po početnoj cijeni koja je jednaka utvrđenim vri</w:t>
      </w:r>
      <w:r w:rsidR="009B68B1">
        <w:rPr>
          <w:rFonts w:eastAsia="Calibri"/>
        </w:rPr>
        <w:t>jednostima pojedinih nekretnina i ispod te cijene ne mogu se</w:t>
      </w:r>
      <w:r w:rsidRPr="007F44B8">
        <w:rPr>
          <w:rFonts w:eastAsia="Calibri"/>
        </w:rPr>
        <w:t xml:space="preserve"> prodati na </w:t>
      </w:r>
      <w:r w:rsidR="007D0A53">
        <w:rPr>
          <w:rFonts w:eastAsia="Calibri"/>
        </w:rPr>
        <w:t>drugom</w:t>
      </w:r>
      <w:r w:rsidRPr="007F44B8">
        <w:rPr>
          <w:rFonts w:eastAsia="Calibri"/>
        </w:rPr>
        <w:t xml:space="preserve"> roči</w:t>
      </w:r>
      <w:r w:rsidR="009B68B1">
        <w:rPr>
          <w:rFonts w:eastAsia="Calibri"/>
        </w:rPr>
        <w:t>štu za dražbu.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Ako s</w:t>
      </w:r>
      <w:r w:rsidR="009B68B1">
        <w:rPr>
          <w:rFonts w:eastAsia="Calibri"/>
        </w:rPr>
        <w:t xml:space="preserve">e nekretnine ne prodaju niti na </w:t>
      </w:r>
      <w:r w:rsidRPr="007F44B8">
        <w:rPr>
          <w:rFonts w:eastAsia="Calibri"/>
        </w:rPr>
        <w:t xml:space="preserve">drugom ročištu za </w:t>
      </w:r>
      <w:r w:rsidR="009B68B1">
        <w:rPr>
          <w:rFonts w:eastAsia="Calibri"/>
        </w:rPr>
        <w:t>dražb</w:t>
      </w:r>
      <w:r w:rsidRPr="007F44B8">
        <w:rPr>
          <w:rFonts w:eastAsia="Calibri"/>
        </w:rPr>
        <w:t>u po utvrđenim vrijednostima</w:t>
      </w:r>
      <w:r w:rsidR="009B68B1">
        <w:rPr>
          <w:rFonts w:eastAsia="Calibri"/>
        </w:rPr>
        <w:t>,</w:t>
      </w:r>
      <w:r w:rsidRPr="007F44B8">
        <w:rPr>
          <w:rFonts w:eastAsia="Calibri"/>
        </w:rPr>
        <w:t xml:space="preserve"> na narednim ročišt</w:t>
      </w:r>
      <w:r w:rsidR="00B261AE">
        <w:rPr>
          <w:rFonts w:eastAsia="Calibri"/>
        </w:rPr>
        <w:t xml:space="preserve">ima za </w:t>
      </w:r>
      <w:r w:rsidR="009B68B1">
        <w:rPr>
          <w:rFonts w:eastAsia="Calibri"/>
        </w:rPr>
        <w:t>dražb</w:t>
      </w:r>
      <w:r w:rsidR="00B261AE">
        <w:rPr>
          <w:rFonts w:eastAsia="Calibri"/>
        </w:rPr>
        <w:t xml:space="preserve">u mogu se prodati </w:t>
      </w:r>
      <w:r w:rsidRPr="007F44B8">
        <w:rPr>
          <w:rFonts w:eastAsia="Calibri"/>
        </w:rPr>
        <w:t xml:space="preserve">za nižu vrijednost koju zaključkom odredi stečajni sudac. </w:t>
      </w:r>
    </w:p>
    <w:p w:rsidRDefault="007F44B8" w:rsidP="00BA71D1" w:rsid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5.</w:t>
      </w:r>
      <w:r>
        <w:rPr>
          <w:rFonts w:eastAsia="Calibri"/>
        </w:rPr>
        <w:t xml:space="preserve"> </w:t>
      </w:r>
      <w:r w:rsidR="00B261AE" w:rsidRPr="009B68B1">
        <w:rPr>
          <w:rFonts w:eastAsia="Calibri"/>
        </w:rPr>
        <w:t>Kupac snosi sve troškove koji terete kupoprodaju po ovom rješenju: porez na promet nekretnina, porez na dodanu vrijednost (PDV), prireze i sve druge javne dadžbine, ovjere, pristojbe i slično.</w:t>
      </w:r>
    </w:p>
    <w:p w:rsidRDefault="009B68B1" w:rsidP="00BA71D1" w:rsidR="00E50785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6.</w:t>
      </w:r>
      <w:r>
        <w:rPr>
          <w:rFonts w:eastAsia="Calibri"/>
        </w:rPr>
        <w:t xml:space="preserve"> </w:t>
      </w:r>
      <w:r w:rsidRPr="009B68B1">
        <w:rPr>
          <w:rFonts w:eastAsia="Calibri"/>
        </w:rPr>
        <w:t xml:space="preserve">Pravo podnošenja pisanih prijava za dražbu i sudjelovanje na javnoj dražbi imaju sve domaće i inozemne pravne i fizičke osobe pod uvjetima iz ovog zaključka. </w:t>
      </w:r>
      <w:r w:rsidR="00E50785">
        <w:rPr>
          <w:rFonts w:eastAsia="Calibri"/>
        </w:rPr>
        <w:t>Prijava za dražbu</w:t>
      </w:r>
      <w:r w:rsidRPr="009B68B1">
        <w:rPr>
          <w:rFonts w:eastAsia="Calibri"/>
        </w:rPr>
        <w:t xml:space="preserve"> mora sadržavati sve podatke o ponudite</w:t>
      </w:r>
      <w:r w:rsidR="00E50785">
        <w:rPr>
          <w:rFonts w:eastAsia="Calibri"/>
        </w:rPr>
        <w:t xml:space="preserve">lju (ime, prezime, adresu, OIB </w:t>
      </w:r>
      <w:r w:rsidRPr="009B68B1">
        <w:rPr>
          <w:rFonts w:eastAsia="Calibri"/>
        </w:rPr>
        <w:t>i potpis za fizičke osobe, odnosno, za pravne osobe izvadak iz upisnika u koji je ponuditelj upisan, tvrtku i naziv, sjedište, MBS i OIB, puno ime i prezime ovlaštene osobe s</w:t>
      </w:r>
      <w:r w:rsidR="00E50785">
        <w:rPr>
          <w:rFonts w:eastAsia="Calibri"/>
        </w:rPr>
        <w:t>a potpisom i pečatom) te naznaku imovine koja se kupuje</w:t>
      </w:r>
      <w:r w:rsidRPr="009B68B1">
        <w:rPr>
          <w:rFonts w:eastAsia="Calibri"/>
        </w:rPr>
        <w:t xml:space="preserve">. </w:t>
      </w:r>
    </w:p>
    <w:p w:rsidRDefault="00E50785" w:rsidP="00344DF3" w:rsidR="00344DF3">
      <w:pPr>
        <w:spacing w:before="40"/>
        <w:ind w:firstLine="658"/>
        <w:jc w:val="both"/>
        <w:rPr>
          <w:rFonts w:eastAsia="Calibri"/>
        </w:rPr>
      </w:pPr>
      <w:r>
        <w:rPr>
          <w:rFonts w:eastAsia="Calibri"/>
        </w:rPr>
        <w:t xml:space="preserve">Prijavi za dražbu </w:t>
      </w:r>
      <w:r w:rsidR="009B68B1" w:rsidRPr="009B68B1">
        <w:rPr>
          <w:rFonts w:eastAsia="Calibri"/>
        </w:rPr>
        <w:t>treba priložiti i dokaz o plaćenoj jamčevini</w:t>
      </w:r>
      <w:r w:rsidR="009B68B1">
        <w:rPr>
          <w:rFonts w:eastAsia="Calibri"/>
        </w:rPr>
        <w:t xml:space="preserve"> u</w:t>
      </w:r>
      <w:r w:rsidR="009B68B1" w:rsidRPr="009B68B1">
        <w:rPr>
          <w:rFonts w:eastAsia="Calibri"/>
        </w:rPr>
        <w:t xml:space="preserve"> </w:t>
      </w:r>
      <w:r w:rsidR="009B68B1" w:rsidRPr="00620AC6">
        <w:rPr>
          <w:rFonts w:eastAsia="Calibri"/>
        </w:rPr>
        <w:t>iznosu od 10% od početne prodajne cijene</w:t>
      </w:r>
      <w:r w:rsidR="009B68B1">
        <w:rPr>
          <w:rFonts w:eastAsia="Calibri"/>
        </w:rPr>
        <w:t xml:space="preserve"> </w:t>
      </w:r>
      <w:r w:rsidR="009B68B1" w:rsidRPr="007F44B8">
        <w:rPr>
          <w:rFonts w:eastAsia="Calibri"/>
        </w:rPr>
        <w:t xml:space="preserve">nekretnina koje su predmet prodaje na </w:t>
      </w:r>
      <w:r w:rsidR="009B68B1" w:rsidRPr="00D2675C">
        <w:rPr>
          <w:bCs/>
        </w:rPr>
        <w:t xml:space="preserve">depozitni račun Trgovačkog suda u Splitu, br. računa: HR1623900011300000664, koji se vodi kod Hrvatske poštanske banke d.d. sa svrhom </w:t>
      </w:r>
      <w:r w:rsidR="009B68B1">
        <w:rPr>
          <w:bCs/>
        </w:rPr>
        <w:t>uplate: „</w:t>
      </w:r>
      <w:r w:rsidR="00786031">
        <w:rPr>
          <w:b/>
          <w:bCs/>
        </w:rPr>
        <w:t>jamčevina u predmetu</w:t>
      </w:r>
      <w:r w:rsidR="009B68B1" w:rsidRPr="005206F2">
        <w:rPr>
          <w:b/>
          <w:bCs/>
        </w:rPr>
        <w:t xml:space="preserve"> </w:t>
      </w:r>
      <w:r w:rsidR="009B68B1">
        <w:rPr>
          <w:b/>
          <w:bCs/>
        </w:rPr>
        <w:t>11.St-52/2008</w:t>
      </w:r>
      <w:r w:rsidR="009B68B1" w:rsidRPr="00344DF3">
        <w:rPr>
          <w:bCs/>
        </w:rPr>
        <w:t>.“</w:t>
      </w:r>
      <w:r w:rsidR="00B65451" w:rsidRPr="00344DF3">
        <w:rPr>
          <w:bCs/>
        </w:rPr>
        <w:t>.</w:t>
      </w:r>
      <w:r w:rsidR="00344DF3" w:rsidRPr="00344DF3">
        <w:rPr>
          <w:rFonts w:eastAsia="Calibri"/>
        </w:rPr>
        <w:t xml:space="preserve"> Pisane prijave za dražbu sa dokazom o plaćenoj jamčevini, dostavljaju se na adresu: Trgovački sud u Splitu, 21000 Split, Sukoišanska 6, s naznako</w:t>
      </w:r>
      <w:r w:rsidR="00344DF3">
        <w:rPr>
          <w:rFonts w:eastAsia="Calibri"/>
        </w:rPr>
        <w:t>m „Prijava za dražbu u predmetu 11.St-52/2008</w:t>
      </w:r>
      <w:r w:rsidR="00344DF3" w:rsidRPr="00344DF3">
        <w:rPr>
          <w:rFonts w:eastAsia="Calibri"/>
        </w:rPr>
        <w:t>“. Podnositelj prijave koji ne uplati traženu jamčevinu nema pravo sudjelovati na gore zakazanom ročištu za javnu dražbu.  Kupcu će se plaćena jamčevina uračunati u cijenu, a ostalima će biti vraćena u roku od tri dana od održanog ročišta za javnu dražbu.</w:t>
      </w:r>
    </w:p>
    <w:p w:rsidRDefault="00B65451" w:rsidP="00344DF3" w:rsidR="00E50785">
      <w:pPr>
        <w:spacing w:before="40"/>
        <w:jc w:val="both"/>
        <w:rPr>
          <w:rFonts w:eastAsia="Calibri"/>
        </w:rPr>
      </w:pPr>
      <w:r>
        <w:rPr>
          <w:rFonts w:eastAsia="Calibri"/>
        </w:rPr>
        <w:tab/>
        <w:t>Prijava za dražbu, kao i dokaz o uplaćenoj jamčevini moraju biti zaprimljeni na Trgovačkom sudu u Splitu najkasnije sa danom 2</w:t>
      </w:r>
      <w:r w:rsidR="008856C6">
        <w:rPr>
          <w:rFonts w:eastAsia="Calibri"/>
        </w:rPr>
        <w:t>1</w:t>
      </w:r>
      <w:r>
        <w:rPr>
          <w:rFonts w:eastAsia="Calibri"/>
        </w:rPr>
        <w:t>. rujna 2016. godine.</w:t>
      </w:r>
    </w:p>
    <w:p w:rsidRDefault="009B68B1" w:rsidP="00344DF3" w:rsidR="009B68B1" w:rsidRPr="00344DF3">
      <w:pPr>
        <w:spacing w:before="40"/>
        <w:ind w:firstLine="658"/>
        <w:jc w:val="both"/>
        <w:rPr>
          <w:rFonts w:eastAsia="Calibri"/>
        </w:rPr>
      </w:pPr>
      <w:r w:rsidRPr="00344DF3">
        <w:rPr>
          <w:rFonts w:eastAsia="Calibri"/>
        </w:rPr>
        <w:t>Ukoliko navedene osobe zastupa punomoćnik, isti mora priložiti javnobilježnički ovjerenu specijalnu punomoć za zastupanje.</w:t>
      </w:r>
    </w:p>
    <w:p w:rsidRDefault="007F44B8" w:rsidP="00BA71D1" w:rsidR="00BA71D1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7.</w:t>
      </w:r>
      <w:r>
        <w:rPr>
          <w:rFonts w:eastAsia="Calibri"/>
        </w:rPr>
        <w:t xml:space="preserve"> </w:t>
      </w:r>
      <w:r w:rsidR="00BA71D1" w:rsidRPr="00BA71D1">
        <w:rPr>
          <w:rFonts w:eastAsia="Calibri"/>
        </w:rPr>
        <w:t>Najpovoljniji prijavitelj čija prijava na dražbi bude prihvaće</w:t>
      </w:r>
      <w:r w:rsidR="00BA71D1">
        <w:rPr>
          <w:rFonts w:eastAsia="Calibri"/>
        </w:rPr>
        <w:t xml:space="preserve">na, dužan je u roku od trideset </w:t>
      </w:r>
      <w:r w:rsidR="00BA71D1" w:rsidRPr="00BA71D1">
        <w:rPr>
          <w:rFonts w:eastAsia="Calibri"/>
        </w:rPr>
        <w:t>(30 dana) računajući od održane javne dražbe u cij</w:t>
      </w:r>
      <w:r w:rsidR="00BA71D1">
        <w:rPr>
          <w:rFonts w:eastAsia="Calibri"/>
        </w:rPr>
        <w:t xml:space="preserve">elosti uplatiti kupovnu cijenu - </w:t>
      </w:r>
      <w:r w:rsidR="00BA71D1" w:rsidRPr="00BA71D1">
        <w:rPr>
          <w:rFonts w:eastAsia="Calibri"/>
        </w:rPr>
        <w:lastRenderedPageBreak/>
        <w:t>kupovninu, umanjenu za iz</w:t>
      </w:r>
      <w:r w:rsidR="00BA71D1">
        <w:rPr>
          <w:rFonts w:eastAsia="Calibri"/>
        </w:rPr>
        <w:t>nos prethodno plaćene jamčevine</w:t>
      </w:r>
      <w:r w:rsidR="00BA71D1" w:rsidRPr="00BA71D1">
        <w:rPr>
          <w:rFonts w:eastAsia="Calibri"/>
        </w:rPr>
        <w:t xml:space="preserve"> te platiti porez na dodanu vrijednost (PDV) ukoliko izdražbovana nekretnina ili pokretnina podliježe obvezi plaćanja PDV-a, prireze i sve druge javne dadžbine, ovjere,pristojbe i slično. </w:t>
      </w:r>
      <w:r w:rsidR="00BA71D1">
        <w:rPr>
          <w:rFonts w:eastAsia="Calibri"/>
        </w:rPr>
        <w:t>Z</w:t>
      </w:r>
      <w:r w:rsidR="00BA71D1" w:rsidRPr="00BA71D1">
        <w:rPr>
          <w:rFonts w:eastAsia="Calibri"/>
        </w:rPr>
        <w:t>a nekretnine koje podliježu obvezi plaćanja poreza na promet nekretnina, kupac je dužan</w:t>
      </w:r>
      <w:r w:rsidR="00BA71D1">
        <w:rPr>
          <w:rFonts w:eastAsia="Calibri"/>
        </w:rPr>
        <w:t xml:space="preserve"> porez</w:t>
      </w:r>
      <w:r w:rsidR="00BA71D1" w:rsidRPr="00BA71D1">
        <w:rPr>
          <w:rFonts w:eastAsia="Calibri"/>
        </w:rPr>
        <w:t xml:space="preserve"> platiti na način i u roku sukladno Zakonu o porezu na promet nekretnina.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8.</w:t>
      </w:r>
      <w:r>
        <w:rPr>
          <w:rFonts w:eastAsia="Calibri"/>
        </w:rPr>
        <w:t xml:space="preserve"> </w:t>
      </w:r>
      <w:r w:rsidRPr="007F44B8">
        <w:rPr>
          <w:rFonts w:eastAsia="Calibri"/>
        </w:rPr>
        <w:t>Nekretnine će se  rješenjem o dosudi dosuditi kupcu koji ponudi najpovoljniju cijenu. Nekretnine će</w:t>
      </w:r>
      <w:r w:rsidR="00BA71D1">
        <w:rPr>
          <w:rFonts w:eastAsia="Calibri"/>
        </w:rPr>
        <w:t xml:space="preserve"> se dosuditi i</w:t>
      </w:r>
      <w:r w:rsidR="00943170">
        <w:rPr>
          <w:rFonts w:eastAsia="Calibri"/>
        </w:rPr>
        <w:t xml:space="preserve"> kupcima koji su</w:t>
      </w:r>
      <w:r w:rsidRPr="007F44B8">
        <w:rPr>
          <w:rFonts w:eastAsia="Calibri"/>
        </w:rPr>
        <w:t xml:space="preserve"> ponudili nižu cijenu  prema veličini  ponuđene cijene, ako kupci koji su ponudili veću cijenu ne polo</w:t>
      </w:r>
      <w:r w:rsidR="00943170">
        <w:rPr>
          <w:rFonts w:eastAsia="Calibri"/>
        </w:rPr>
        <w:t>že kupov</w:t>
      </w:r>
      <w:r w:rsidR="00BA71D1">
        <w:rPr>
          <w:rFonts w:eastAsia="Calibri"/>
        </w:rPr>
        <w:t>ninu u roku</w:t>
      </w:r>
      <w:r w:rsidR="00943170">
        <w:rPr>
          <w:rFonts w:eastAsia="Calibri"/>
        </w:rPr>
        <w:t xml:space="preserve"> iz točke</w:t>
      </w:r>
      <w:r w:rsidRPr="007F44B8">
        <w:rPr>
          <w:rFonts w:eastAsia="Calibri"/>
        </w:rPr>
        <w:t xml:space="preserve"> VI. 7. ovog zaključka.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 xml:space="preserve"> 9.</w:t>
      </w:r>
      <w:r>
        <w:rPr>
          <w:rFonts w:eastAsia="Calibri"/>
        </w:rPr>
        <w:t xml:space="preserve"> </w:t>
      </w:r>
      <w:r w:rsidRPr="007F44B8">
        <w:rPr>
          <w:rFonts w:eastAsia="Calibri"/>
        </w:rPr>
        <w:t>Osoba koja ima zakon</w:t>
      </w:r>
      <w:r w:rsidR="004A014E">
        <w:rPr>
          <w:rFonts w:eastAsia="Calibri"/>
        </w:rPr>
        <w:t>sko ili ugovorno pravo prvokupa</w:t>
      </w:r>
      <w:r w:rsidRPr="007F44B8">
        <w:rPr>
          <w:rFonts w:eastAsia="Calibri"/>
        </w:rPr>
        <w:t xml:space="preserve"> ima prednost pred najpovoljnijim ponuditeljem ako odmah po zaključenju dražbe izjavi da imovinu kupuje uz iste uvjete.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10.</w:t>
      </w:r>
      <w:r>
        <w:rPr>
          <w:rFonts w:eastAsia="Calibri"/>
        </w:rPr>
        <w:t xml:space="preserve"> </w:t>
      </w:r>
      <w:r w:rsidRPr="007F44B8">
        <w:rPr>
          <w:rFonts w:eastAsia="Calibri"/>
        </w:rPr>
        <w:t>U rješenju o dosudi nekretnina sud će odr</w:t>
      </w:r>
      <w:r w:rsidR="00782EC5">
        <w:rPr>
          <w:rFonts w:eastAsia="Calibri"/>
        </w:rPr>
        <w:t>editi da se nakon pravomoćnosti</w:t>
      </w:r>
      <w:r w:rsidRPr="007F44B8">
        <w:rPr>
          <w:rFonts w:eastAsia="Calibri"/>
        </w:rPr>
        <w:t xml:space="preserve"> tog rješenja  i nakon što kupac položi </w:t>
      </w:r>
      <w:r w:rsidR="00782EC5">
        <w:rPr>
          <w:rFonts w:eastAsia="Calibri"/>
        </w:rPr>
        <w:t xml:space="preserve">kupovinu u zemljišnim knjigama </w:t>
      </w:r>
      <w:r w:rsidRPr="007F44B8">
        <w:rPr>
          <w:rFonts w:eastAsia="Calibri"/>
        </w:rPr>
        <w:t>upiše u njegovu korist pravo vlasništva na do</w:t>
      </w:r>
      <w:r w:rsidR="00782EC5">
        <w:rPr>
          <w:rFonts w:eastAsia="Calibri"/>
        </w:rPr>
        <w:t xml:space="preserve">suđenim nekretninama te izvrši </w:t>
      </w:r>
      <w:r w:rsidRPr="007F44B8">
        <w:rPr>
          <w:rFonts w:eastAsia="Calibri"/>
        </w:rPr>
        <w:t>brisanje prava i tereta na nekretnini koji prestaju njihovom prodajom.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11.</w:t>
      </w:r>
      <w:r>
        <w:rPr>
          <w:rFonts w:eastAsia="Calibri"/>
        </w:rPr>
        <w:t xml:space="preserve"> </w:t>
      </w:r>
      <w:r w:rsidRPr="007F44B8">
        <w:rPr>
          <w:rFonts w:eastAsia="Calibri"/>
        </w:rPr>
        <w:t xml:space="preserve">Nakon  pravomoćnosti rješenja o dosudi nekretnina i nakon što kupac položi kupovinu sud će donijeti zaključak o predaji nekretnina kupcu čime kupac stupa u posjed nekretnina. </w:t>
      </w:r>
    </w:p>
    <w:p w:rsidRDefault="007F44B8" w:rsidP="00BA71D1" w:rsidR="007F44B8" w:rsidRPr="007F44B8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12.</w:t>
      </w:r>
      <w:r>
        <w:rPr>
          <w:rFonts w:eastAsia="Calibri"/>
        </w:rPr>
        <w:t xml:space="preserve"> </w:t>
      </w:r>
      <w:r w:rsidRPr="007F44B8">
        <w:rPr>
          <w:rFonts w:eastAsia="Calibri"/>
        </w:rPr>
        <w:t xml:space="preserve">Prodaja se obavlja po načelu „viđeno – kupljeno“, što isključuje sve naknadne prigovore kupca. </w:t>
      </w:r>
    </w:p>
    <w:p w:rsidRDefault="007F44B8" w:rsidP="00BA71D1" w:rsidR="007F44B8" w:rsidRPr="0052175D">
      <w:pPr>
        <w:spacing w:before="14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13.</w:t>
      </w:r>
      <w:r>
        <w:rPr>
          <w:rFonts w:eastAsia="Calibri"/>
        </w:rPr>
        <w:t xml:space="preserve"> </w:t>
      </w:r>
      <w:r w:rsidRPr="007F44B8">
        <w:rPr>
          <w:rFonts w:eastAsia="Calibri"/>
        </w:rPr>
        <w:t xml:space="preserve">Osobe  zainteresirane za kupnju mogu razgledati nekretnine </w:t>
      </w:r>
      <w:r w:rsidR="00782EC5">
        <w:rPr>
          <w:rFonts w:eastAsia="Calibri"/>
        </w:rPr>
        <w:t xml:space="preserve">koje su predmet </w:t>
      </w:r>
      <w:r w:rsidRPr="007F44B8">
        <w:rPr>
          <w:rFonts w:eastAsia="Calibri"/>
        </w:rPr>
        <w:t>prodaje svakim</w:t>
      </w:r>
      <w:r w:rsidR="00782EC5">
        <w:rPr>
          <w:rFonts w:eastAsia="Calibri"/>
        </w:rPr>
        <w:t xml:space="preserve"> </w:t>
      </w:r>
      <w:r w:rsidRPr="007F44B8">
        <w:rPr>
          <w:rFonts w:eastAsia="Calibri"/>
        </w:rPr>
        <w:t xml:space="preserve">radnim danom po prethodnom dogovoru sa stečajnom upraviteljicom Srđanom Moruprgo, dipl. iur. iz Splita, Trg Mihovila Pavlinovića 2, </w:t>
      </w:r>
      <w:r w:rsidR="00782EC5">
        <w:rPr>
          <w:rFonts w:eastAsia="Calibri"/>
        </w:rPr>
        <w:t>broj mob.</w:t>
      </w:r>
      <w:r w:rsidRPr="007F44B8">
        <w:rPr>
          <w:rFonts w:eastAsia="Calibri"/>
        </w:rPr>
        <w:t>: 098 1959 740. Kod stečajne upravi</w:t>
      </w:r>
      <w:r w:rsidR="00BA71D1">
        <w:rPr>
          <w:rFonts w:eastAsia="Calibri"/>
        </w:rPr>
        <w:t>teljice  može se dobiti na uvid</w:t>
      </w:r>
      <w:r w:rsidRPr="007F44B8">
        <w:rPr>
          <w:rFonts w:eastAsia="Calibri"/>
        </w:rPr>
        <w:t xml:space="preserve"> sva raspoloživa dokumentacija koja se odnos</w:t>
      </w:r>
      <w:r w:rsidR="00BA71D1">
        <w:rPr>
          <w:rFonts w:eastAsia="Calibri"/>
        </w:rPr>
        <w:t>i na nekretnine koje su predmet</w:t>
      </w:r>
      <w:r w:rsidRPr="007F44B8">
        <w:rPr>
          <w:rFonts w:eastAsia="Calibri"/>
        </w:rPr>
        <w:t xml:space="preserve"> prodaje.</w:t>
      </w:r>
    </w:p>
    <w:p w:rsidRDefault="00B24E55" w:rsidP="0052175D" w:rsidR="00B24E55">
      <w:pPr>
        <w:pStyle w:val="Tijeloteksta"/>
        <w:tabs>
          <w:tab w:pos="6810" w:val="clear"/>
        </w:tabs>
        <w:spacing w:after="140" w:before="200"/>
        <w:jc w:val="center"/>
      </w:pPr>
      <w:r w:rsidRPr="0052175D">
        <w:t>Obrazloženje</w:t>
      </w:r>
    </w:p>
    <w:p w:rsidRDefault="007F44B8" w:rsidP="004A014E" w:rsidR="007F44B8" w:rsidRPr="007F44B8">
      <w:pPr>
        <w:ind w:firstLine="720"/>
        <w:jc w:val="both"/>
        <w:rPr>
          <w:lang w:eastAsia="hr-HR"/>
        </w:rPr>
      </w:pPr>
      <w:r w:rsidRPr="007F44B8">
        <w:rPr>
          <w:lang w:eastAsia="hr-HR"/>
        </w:rPr>
        <w:t xml:space="preserve">Rješenjem ovog suda poslovni broj VII St-52/2008 od 28. siječnja 2009. godine otvoren je stečajni postupak nad stečajnim dužnikom ROBERT'S </w:t>
      </w:r>
      <w:r w:rsidR="004A014E">
        <w:rPr>
          <w:lang w:eastAsia="hr-HR"/>
        </w:rPr>
        <w:t xml:space="preserve">INTERNATIONAL CO. d.o.o. Split. </w:t>
      </w:r>
      <w:r w:rsidRPr="007F44B8">
        <w:rPr>
          <w:lang w:eastAsia="hr-HR"/>
        </w:rPr>
        <w:t>Istim rješenjem za stečajnu upraviteljicu imenovana je Srđana Morpurgo dipl. iur. iz Splita, Trg Mihovila Pavlinovića 2.</w:t>
      </w:r>
    </w:p>
    <w:p w:rsidRDefault="007F44B8" w:rsidP="007F44B8" w:rsidR="007F44B8" w:rsidRPr="007F44B8">
      <w:pPr>
        <w:ind w:firstLine="708"/>
        <w:jc w:val="both"/>
        <w:rPr>
          <w:lang w:eastAsia="hr-HR"/>
        </w:rPr>
      </w:pPr>
    </w:p>
    <w:p w:rsidRDefault="007F44B8" w:rsidP="007F44B8" w:rsidR="007F44B8">
      <w:pPr>
        <w:jc w:val="both"/>
        <w:rPr>
          <w:lang w:eastAsia="hr-HR"/>
        </w:rPr>
      </w:pPr>
      <w:r w:rsidRPr="007F44B8">
        <w:rPr>
          <w:lang w:eastAsia="hr-HR"/>
        </w:rPr>
        <w:tab/>
      </w:r>
      <w:r w:rsidR="009B608C">
        <w:rPr>
          <w:lang w:eastAsia="hr-HR"/>
        </w:rPr>
        <w:t>Pravomoćnim r</w:t>
      </w:r>
      <w:r w:rsidRPr="007F44B8">
        <w:rPr>
          <w:lang w:eastAsia="hr-HR"/>
        </w:rPr>
        <w:t xml:space="preserve">ješenjem ovog suda  br. 7. St-52/2008 od  29. svibnja 2012. godine,  temeljem  odredbi čl. 164  Stečajnog zakona, </w:t>
      </w:r>
      <w:r w:rsidR="009B608C">
        <w:rPr>
          <w:lang w:eastAsia="hr-HR"/>
        </w:rPr>
        <w:t xml:space="preserve">Stečajnog zakona („Narodne novine“ </w:t>
      </w:r>
      <w:r w:rsidR="009B608C" w:rsidRPr="00481460">
        <w:rPr>
          <w:lang w:eastAsia="hr-HR"/>
        </w:rPr>
        <w:t>44/96, 29/99, 129/00, 123/03, 82/06, 116/10, 25/12</w:t>
      </w:r>
      <w:r w:rsidR="009B608C" w:rsidRPr="009B608C">
        <w:rPr>
          <w:lang w:eastAsia="hr-HR"/>
        </w:rPr>
        <w:t xml:space="preserve"> </w:t>
      </w:r>
      <w:r w:rsidR="009B608C">
        <w:rPr>
          <w:lang w:eastAsia="hr-HR"/>
        </w:rPr>
        <w:t>i</w:t>
      </w:r>
      <w:r w:rsidR="009B608C" w:rsidRPr="00481460">
        <w:rPr>
          <w:lang w:eastAsia="hr-HR"/>
        </w:rPr>
        <w:t xml:space="preserve"> 133/12</w:t>
      </w:r>
      <w:r w:rsidR="009B608C">
        <w:rPr>
          <w:lang w:eastAsia="hr-HR"/>
        </w:rPr>
        <w:t xml:space="preserve">; dalje SZ) </w:t>
      </w:r>
      <w:r w:rsidRPr="007F44B8">
        <w:rPr>
          <w:lang w:eastAsia="hr-HR"/>
        </w:rPr>
        <w:t xml:space="preserve"> određena je prodaja  imovine </w:t>
      </w:r>
      <w:r w:rsidR="004A014E">
        <w:rPr>
          <w:lang w:eastAsia="hr-HR"/>
        </w:rPr>
        <w:t xml:space="preserve">opisane pod točkom I. ovog zaključka </w:t>
      </w:r>
      <w:r w:rsidR="008F02A1">
        <w:rPr>
          <w:lang w:eastAsia="hr-HR"/>
        </w:rPr>
        <w:t>stečajnog  dužnika  ROBERT</w:t>
      </w:r>
      <w:r w:rsidRPr="007F44B8">
        <w:rPr>
          <w:lang w:eastAsia="hr-HR"/>
        </w:rPr>
        <w:t>` S INTERNATIONAL CO. d.o.o.  – u stečaju, Split, M</w:t>
      </w:r>
      <w:r w:rsidR="004A014E">
        <w:rPr>
          <w:lang w:eastAsia="hr-HR"/>
        </w:rPr>
        <w:t>arasovićeva 67, označene  u točki</w:t>
      </w:r>
      <w:r w:rsidRPr="007F44B8">
        <w:rPr>
          <w:lang w:eastAsia="hr-HR"/>
        </w:rPr>
        <w:t xml:space="preserve"> I. ovog zaključka, u stečajnom postupku uz odgovarajuću primjenu odredbi Ovršnog zakona. </w:t>
      </w:r>
    </w:p>
    <w:p w:rsidRDefault="004A014E" w:rsidP="007F44B8" w:rsidR="004A014E">
      <w:pPr>
        <w:jc w:val="both"/>
        <w:rPr>
          <w:lang w:eastAsia="hr-HR"/>
        </w:rPr>
      </w:pPr>
    </w:p>
    <w:p w:rsidRDefault="004A014E" w:rsidP="007F44B8" w:rsidR="009B608C">
      <w:pPr>
        <w:jc w:val="both"/>
        <w:rPr>
          <w:lang w:eastAsia="hr-HR"/>
        </w:rPr>
      </w:pPr>
      <w:r>
        <w:rPr>
          <w:lang w:eastAsia="hr-HR"/>
        </w:rPr>
        <w:tab/>
      </w:r>
      <w:r w:rsidRPr="004A014E">
        <w:rPr>
          <w:lang w:eastAsia="hr-HR"/>
        </w:rPr>
        <w:t>Na</w:t>
      </w:r>
      <w:r>
        <w:rPr>
          <w:lang w:eastAsia="hr-HR"/>
        </w:rPr>
        <w:t xml:space="preserve">kon prve usmene javne dražbe održane </w:t>
      </w:r>
      <w:r w:rsidRPr="004A014E">
        <w:rPr>
          <w:lang w:eastAsia="hr-HR"/>
        </w:rPr>
        <w:t>kod ovog sud</w:t>
      </w:r>
      <w:r>
        <w:rPr>
          <w:lang w:eastAsia="hr-HR"/>
        </w:rPr>
        <w:t xml:space="preserve">a dana  9. svibnja 2013. godine, rješenjem poslovni broj </w:t>
      </w:r>
      <w:r w:rsidRPr="004A014E">
        <w:rPr>
          <w:lang w:eastAsia="hr-HR"/>
        </w:rPr>
        <w:t>7. ST-52/2008</w:t>
      </w:r>
      <w:r>
        <w:rPr>
          <w:lang w:eastAsia="hr-HR"/>
        </w:rPr>
        <w:t xml:space="preserve"> od 14. lipnja 2013. godine nekretnine opisane </w:t>
      </w:r>
      <w:r w:rsidRPr="004A014E">
        <w:rPr>
          <w:lang w:eastAsia="hr-HR"/>
        </w:rPr>
        <w:t>pod točkom I. ovog zaključka</w:t>
      </w:r>
      <w:r w:rsidR="008D1DF6">
        <w:rPr>
          <w:lang w:eastAsia="hr-HR"/>
        </w:rPr>
        <w:t xml:space="preserve"> dosuđene su kupcu Ivanu Orliću koji je na dražbi stavio najpovoljniju ponudu </w:t>
      </w:r>
      <w:r w:rsidR="008D1DF6" w:rsidRPr="004A014E">
        <w:rPr>
          <w:lang w:eastAsia="hr-HR"/>
        </w:rPr>
        <w:t>i time ispunio uvjete da mu se dosude predmetne nekretnine</w:t>
      </w:r>
      <w:r w:rsidR="003647FD">
        <w:rPr>
          <w:lang w:eastAsia="hr-HR"/>
        </w:rPr>
        <w:t xml:space="preserve">. Kako kupac Ivan Orlić nije u roku iz </w:t>
      </w:r>
      <w:r w:rsidR="003647FD">
        <w:rPr>
          <w:lang w:eastAsia="hr-HR"/>
        </w:rPr>
        <w:lastRenderedPageBreak/>
        <w:t>točke III. rješenja o dosudi od 14. lipnja 2013. godine (tj. u roku od 30 dana od pravomoćnosti tog rješenja) položio iznos kupovnine umanjen za iznos uplaćene jamčevine (odnosno sveukupan iznos od 2.869.000,00 kn</w:t>
      </w:r>
      <w:r w:rsidR="009B608C">
        <w:rPr>
          <w:lang w:eastAsia="hr-HR"/>
        </w:rPr>
        <w:t xml:space="preserve">), rješenjem ovoga suda poslovni broj 11. St-52/2008 od </w:t>
      </w:r>
      <w:r w:rsidR="009B608C" w:rsidRPr="009B608C">
        <w:rPr>
          <w:lang w:eastAsia="hr-HR"/>
        </w:rPr>
        <w:t>12. srpnja 2016. godine</w:t>
      </w:r>
      <w:r w:rsidR="009B608C">
        <w:rPr>
          <w:lang w:eastAsia="hr-HR"/>
        </w:rPr>
        <w:t xml:space="preserve"> predmetna prodaja imovine stečajnog dužnika oglašena je nevažećom. Kako je navedeno rješenje postalo pravomoćno, to je </w:t>
      </w:r>
      <w:r w:rsidR="007F44B8" w:rsidRPr="007F44B8">
        <w:rPr>
          <w:lang w:eastAsia="hr-HR"/>
        </w:rPr>
        <w:t>sukladno odredbama</w:t>
      </w:r>
      <w:r w:rsidR="009B608C">
        <w:rPr>
          <w:lang w:eastAsia="hr-HR"/>
        </w:rPr>
        <w:t xml:space="preserve"> čl. 92., 93., 94., 95., 96. i 141. </w:t>
      </w:r>
    </w:p>
    <w:p w:rsidRDefault="009B608C" w:rsidP="009B608C" w:rsidR="007F44B8">
      <w:pPr>
        <w:jc w:val="both"/>
        <w:rPr>
          <w:lang w:eastAsia="hr-HR"/>
        </w:rPr>
      </w:pPr>
      <w:r w:rsidRPr="007F44B8">
        <w:rPr>
          <w:lang w:eastAsia="hr-HR"/>
        </w:rPr>
        <w:t>Ovršnog zakona</w:t>
      </w:r>
      <w:r>
        <w:rPr>
          <w:lang w:eastAsia="hr-HR"/>
        </w:rPr>
        <w:t xml:space="preserve"> </w:t>
      </w:r>
      <w:r w:rsidRPr="009B608C">
        <w:rPr>
          <w:lang w:eastAsia="hr-HR"/>
        </w:rPr>
        <w:t>(„Narodne novine“ broj 57/96, 29/99, 42/00, 173/03, 194/03, 151/04, 88/05, 121/05,  67/08; dalje OZ)</w:t>
      </w:r>
      <w:r>
        <w:rPr>
          <w:lang w:eastAsia="hr-HR"/>
        </w:rPr>
        <w:t xml:space="preserve"> odlučeno kao u izreci ovog zaključka.</w:t>
      </w:r>
    </w:p>
    <w:p w:rsidRDefault="009B608C" w:rsidP="009B608C" w:rsidR="009B608C">
      <w:pPr>
        <w:jc w:val="both"/>
        <w:rPr>
          <w:lang w:eastAsia="hr-HR"/>
        </w:rPr>
      </w:pPr>
    </w:p>
    <w:p w:rsidRDefault="00B24E55" w:rsidP="00B24E55" w:rsidR="00B24E55" w:rsidRPr="0052175D">
      <w:pPr>
        <w:jc w:val="center"/>
      </w:pPr>
      <w:r w:rsidRPr="0052175D">
        <w:t xml:space="preserve">U Splitu, </w:t>
      </w:r>
      <w:r w:rsidR="00BA71D1">
        <w:t>29</w:t>
      </w:r>
      <w:r w:rsidR="007F44B8" w:rsidRPr="007F44B8">
        <w:t xml:space="preserve">. kolovoza </w:t>
      </w:r>
      <w:r w:rsidRPr="0052175D">
        <w:t>2016. godine</w:t>
      </w:r>
    </w:p>
    <w:p w:rsidRDefault="00B24E55" w:rsidP="00B24E55" w:rsidR="00B24E55" w:rsidRPr="0052175D"/>
    <w:p w:rsidRDefault="00B24E55" w:rsidP="00B24E55" w:rsidR="00B24E55" w:rsidRPr="0052175D">
      <w:pPr>
        <w:ind w:left="6372"/>
        <w:jc w:val="center"/>
      </w:pPr>
      <w:r w:rsidRPr="0052175D">
        <w:t>SUTKINJA</w:t>
      </w:r>
    </w:p>
    <w:p w:rsidRDefault="00B24E55" w:rsidP="008F02A1" w:rsidR="00B24E55">
      <w:pPr>
        <w:ind w:left="6372"/>
        <w:jc w:val="center"/>
      </w:pPr>
      <w:r w:rsidRPr="0052175D">
        <w:t>ANA GOLUB GRUIĆ</w:t>
      </w:r>
    </w:p>
    <w:p w:rsidRDefault="0047242D" w:rsidP="008F02A1" w:rsidR="0047242D" w:rsidRPr="0052175D">
      <w:pPr>
        <w:ind w:left="6372"/>
        <w:jc w:val="center"/>
      </w:pPr>
    </w:p>
    <w:p w:rsidRDefault="00B24E55" w:rsidP="00B24E55" w:rsidR="00B24E55" w:rsidRPr="0052175D">
      <w:pPr>
        <w:ind w:firstLine="708"/>
        <w:jc w:val="both"/>
      </w:pPr>
    </w:p>
    <w:p w:rsidRDefault="0052175D" w:rsidP="0052175D" w:rsidR="0052175D">
      <w:pPr>
        <w:jc w:val="both"/>
      </w:pPr>
      <w:r>
        <w:t xml:space="preserve">POUKA O PRAVNOM LIJEKU: </w:t>
      </w:r>
    </w:p>
    <w:p w:rsidRDefault="0052175D" w:rsidP="00C52A1D" w:rsidR="0052175D">
      <w:pPr>
        <w:jc w:val="both"/>
      </w:pPr>
      <w:r>
        <w:t xml:space="preserve">Protiv ovog </w:t>
      </w:r>
      <w:r w:rsidR="00C52A1D">
        <w:t>zaključka nije dopuštena žalba</w:t>
      </w:r>
      <w:r>
        <w:t>.</w:t>
      </w:r>
      <w:r>
        <w:tab/>
      </w:r>
    </w:p>
    <w:p w:rsidRDefault="004A014E" w:rsidP="0052175D" w:rsidR="004A014E">
      <w:pPr>
        <w:jc w:val="both"/>
      </w:pPr>
    </w:p>
    <w:p w:rsidRDefault="0052175D" w:rsidP="0052175D" w:rsidR="004A014E">
      <w:pPr>
        <w:jc w:val="both"/>
      </w:pPr>
      <w:r>
        <w:t>DNA:</w:t>
      </w:r>
    </w:p>
    <w:p w:rsidRDefault="004A014E" w:rsidP="000A1E9D" w:rsidR="004A014E">
      <w:pPr>
        <w:ind w:hanging="720" w:left="720"/>
        <w:jc w:val="both"/>
      </w:pPr>
      <w:r>
        <w:t>-</w:t>
      </w:r>
      <w:r>
        <w:tab/>
        <w:t>stečajn</w:t>
      </w:r>
      <w:r w:rsidR="00BA71D1">
        <w:t>oj</w:t>
      </w:r>
      <w:r w:rsidR="00BA35E3">
        <w:t xml:space="preserve"> upraviteljic</w:t>
      </w:r>
      <w:r w:rsidR="00BA71D1">
        <w:t>i</w:t>
      </w:r>
    </w:p>
    <w:p w:rsidRDefault="004A014E" w:rsidP="004A014E" w:rsidR="004A014E">
      <w:pPr>
        <w:jc w:val="both"/>
      </w:pPr>
      <w:r>
        <w:t>-</w:t>
      </w:r>
      <w:r>
        <w:tab/>
      </w:r>
      <w:r w:rsidR="00CB15CC">
        <w:t>Ivan Orlić</w:t>
      </w:r>
      <w:r>
        <w:t xml:space="preserve"> po punomoćnici Merici Miše, odvjetnici u Trogiru</w:t>
      </w:r>
    </w:p>
    <w:p w:rsidRDefault="00CB15CC" w:rsidP="004A014E" w:rsidR="004A014E">
      <w:pPr>
        <w:jc w:val="both"/>
      </w:pPr>
      <w:r>
        <w:t>-</w:t>
      </w:r>
      <w:r>
        <w:tab/>
        <w:t>Vesna</w:t>
      </w:r>
      <w:r w:rsidR="004A014E">
        <w:t xml:space="preserve"> Čilić iz Splita, Mihanovićeva br. 2 A</w:t>
      </w:r>
    </w:p>
    <w:p w:rsidRDefault="00BA35E3" w:rsidP="004A014E" w:rsidR="004A014E">
      <w:pPr>
        <w:jc w:val="both"/>
      </w:pPr>
      <w:r>
        <w:t>-</w:t>
      </w:r>
      <w:r>
        <w:tab/>
        <w:t>Porezna uprava</w:t>
      </w:r>
      <w:r w:rsidR="004A014E">
        <w:t>, Ispostavi Split</w:t>
      </w:r>
    </w:p>
    <w:p w:rsidRDefault="00BA35E3" w:rsidP="004A014E" w:rsidR="004A014E">
      <w:pPr>
        <w:jc w:val="both"/>
      </w:pPr>
      <w:r>
        <w:t>-</w:t>
      </w:r>
      <w:r>
        <w:tab/>
        <w:t>Županijsko državno odvjetništvo</w:t>
      </w:r>
      <w:r w:rsidR="004A014E">
        <w:t xml:space="preserve"> u Splitu, Građansko upravni odjel  </w:t>
      </w:r>
    </w:p>
    <w:p w:rsidRDefault="00BA35E3" w:rsidP="004A014E" w:rsidR="004A014E">
      <w:pPr>
        <w:jc w:val="both"/>
      </w:pPr>
      <w:r>
        <w:t>-</w:t>
      </w:r>
      <w:r>
        <w:tab/>
      </w:r>
      <w:r w:rsidR="004A014E">
        <w:t xml:space="preserve">mrežna stranica e-Oglasna ploča sudova </w:t>
      </w:r>
    </w:p>
    <w:p w:rsidRDefault="004A014E" w:rsidP="004A014E" w:rsidR="004A014E">
      <w:pPr>
        <w:jc w:val="both"/>
      </w:pPr>
      <w:r>
        <w:t>-</w:t>
      </w:r>
      <w:r>
        <w:tab/>
        <w:t>u spis</w:t>
      </w:r>
    </w:p>
    <w:p w:rsidRDefault="004A014E" w:rsidP="0052175D" w:rsidR="004A014E">
      <w:pPr>
        <w:jc w:val="both"/>
      </w:pPr>
    </w:p>
    <w:sectPr w:rsidSect="001F3F5D" w:rsidR="004A014E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506" w:rsidR="00640506">
      <w:r>
        <w:separator/>
      </w:r>
    </w:p>
  </w:endnote>
  <w:endnote w:id="0" w:type="continuationSeparator">
    <w:p w:rsidRDefault="00640506" w:rsidR="0064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506" w:rsidR="00640506">
      <w:r>
        <w:separator/>
      </w:r>
    </w:p>
  </w:footnote>
  <w:footnote w:id="0" w:type="continuationSeparator">
    <w:p w:rsidRDefault="00640506" w:rsidR="00640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5C4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6845C4" w:rsidR="00D55952">
        <w:pPr>
          <w:pStyle w:val="Zaglavlje"/>
          <w:jc w:val="center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0A55AB">
          <w:rPr>
            <w:noProof/>
          </w:rPr>
          <w:t>4</w:t>
        </w:r>
        <w:r>
          <w:fldChar w:fldCharType="end"/>
        </w:r>
      </w:p>
    </w:sdtContent>
  </w:sdt>
  <w:p w:rsidRDefault="008D7E9E" w:rsidP="006919C1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>
      <w:t>11. St</w:t>
    </w:r>
    <w:r w:rsidR="007F44B8">
      <w:t>-52/2008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E9E" w:rsidP="00E1387A" w:rsidR="00B44C48">
    <w:pPr>
      <w:pStyle w:val="Zaglavlje"/>
      <w:jc w:val="right"/>
    </w:pPr>
    <w:r>
      <w:t xml:space="preserve">11. </w:t>
    </w:r>
    <w:r w:rsidR="00B44C48">
      <w:t>St</w:t>
    </w:r>
    <w:r w:rsidR="007F44B8">
      <w:t>-52/2008</w:t>
    </w:r>
  </w:p>
  <w:p w:rsidRDefault="00B44C48" w:rsidR="00B44C48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6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1"/>
  </w:num>
  <w:num w:numId="6">
    <w:abstractNumId w:val="14"/>
  </w:num>
  <w:num w:numId="7">
    <w:abstractNumId w:val="6"/>
  </w:num>
  <w:num w:numId="8">
    <w:abstractNumId w:val="10"/>
  </w:num>
  <w:num w:numId="9">
    <w:abstractNumId w:val="1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5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3CF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3049"/>
    <w:rsid w:val="0008628E"/>
    <w:rsid w:val="00086A97"/>
    <w:rsid w:val="00090486"/>
    <w:rsid w:val="00094623"/>
    <w:rsid w:val="00095690"/>
    <w:rsid w:val="00097B32"/>
    <w:rsid w:val="000A0BD8"/>
    <w:rsid w:val="000A0C35"/>
    <w:rsid w:val="000A1E9D"/>
    <w:rsid w:val="000A27EA"/>
    <w:rsid w:val="000A36E4"/>
    <w:rsid w:val="000A41F7"/>
    <w:rsid w:val="000A4A72"/>
    <w:rsid w:val="000A522E"/>
    <w:rsid w:val="000A5494"/>
    <w:rsid w:val="000A55AB"/>
    <w:rsid w:val="000A7020"/>
    <w:rsid w:val="000B00B0"/>
    <w:rsid w:val="000B2844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03C1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901FD"/>
    <w:rsid w:val="00192CEC"/>
    <w:rsid w:val="001933FE"/>
    <w:rsid w:val="00194A3B"/>
    <w:rsid w:val="00194AEC"/>
    <w:rsid w:val="001952A7"/>
    <w:rsid w:val="0019797B"/>
    <w:rsid w:val="001A0A26"/>
    <w:rsid w:val="001A0A31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BE3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6D2C"/>
    <w:rsid w:val="001E7290"/>
    <w:rsid w:val="001F1622"/>
    <w:rsid w:val="001F1A56"/>
    <w:rsid w:val="001F28B9"/>
    <w:rsid w:val="001F3F5D"/>
    <w:rsid w:val="001F40F8"/>
    <w:rsid w:val="001F5DB6"/>
    <w:rsid w:val="001F65A5"/>
    <w:rsid w:val="0020127D"/>
    <w:rsid w:val="00201842"/>
    <w:rsid w:val="00204FBE"/>
    <w:rsid w:val="002077D0"/>
    <w:rsid w:val="002103DD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11F1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372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4DF3"/>
    <w:rsid w:val="003465CF"/>
    <w:rsid w:val="00354F3B"/>
    <w:rsid w:val="0036228C"/>
    <w:rsid w:val="00363685"/>
    <w:rsid w:val="00363DDB"/>
    <w:rsid w:val="003647FD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54A4"/>
    <w:rsid w:val="004160F2"/>
    <w:rsid w:val="00416552"/>
    <w:rsid w:val="00416E76"/>
    <w:rsid w:val="004230A7"/>
    <w:rsid w:val="004235B9"/>
    <w:rsid w:val="00425D95"/>
    <w:rsid w:val="00426054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3F5F"/>
    <w:rsid w:val="00465012"/>
    <w:rsid w:val="00466EB3"/>
    <w:rsid w:val="00471190"/>
    <w:rsid w:val="0047242D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014E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5005B3"/>
    <w:rsid w:val="005011CF"/>
    <w:rsid w:val="00502086"/>
    <w:rsid w:val="005033F9"/>
    <w:rsid w:val="005045B3"/>
    <w:rsid w:val="00504B45"/>
    <w:rsid w:val="00510358"/>
    <w:rsid w:val="0051051F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3386F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49E8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AC6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4F7C"/>
    <w:rsid w:val="0069644C"/>
    <w:rsid w:val="006972BD"/>
    <w:rsid w:val="006A23E9"/>
    <w:rsid w:val="006A2615"/>
    <w:rsid w:val="006A55EC"/>
    <w:rsid w:val="006B0B2F"/>
    <w:rsid w:val="006B0F55"/>
    <w:rsid w:val="006B1A4C"/>
    <w:rsid w:val="006B5AD3"/>
    <w:rsid w:val="006B7649"/>
    <w:rsid w:val="006C1ED1"/>
    <w:rsid w:val="006C32EB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9C5"/>
    <w:rsid w:val="00753B89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2EC5"/>
    <w:rsid w:val="00783AFF"/>
    <w:rsid w:val="00783D7F"/>
    <w:rsid w:val="007856F3"/>
    <w:rsid w:val="00785CE2"/>
    <w:rsid w:val="00786031"/>
    <w:rsid w:val="00786B8B"/>
    <w:rsid w:val="007901EE"/>
    <w:rsid w:val="0079134C"/>
    <w:rsid w:val="00791B1F"/>
    <w:rsid w:val="00791DAD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A53"/>
    <w:rsid w:val="007D1846"/>
    <w:rsid w:val="007D49BE"/>
    <w:rsid w:val="007D53FA"/>
    <w:rsid w:val="007D7040"/>
    <w:rsid w:val="007D7C7C"/>
    <w:rsid w:val="007E0357"/>
    <w:rsid w:val="007E636B"/>
    <w:rsid w:val="007F0420"/>
    <w:rsid w:val="007F07AB"/>
    <w:rsid w:val="007F18EA"/>
    <w:rsid w:val="007F3A1A"/>
    <w:rsid w:val="007F44B8"/>
    <w:rsid w:val="007F4A15"/>
    <w:rsid w:val="007F6512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5158E"/>
    <w:rsid w:val="008529E6"/>
    <w:rsid w:val="00852E77"/>
    <w:rsid w:val="00854A4D"/>
    <w:rsid w:val="0085680C"/>
    <w:rsid w:val="00860F51"/>
    <w:rsid w:val="00862312"/>
    <w:rsid w:val="00862944"/>
    <w:rsid w:val="00863250"/>
    <w:rsid w:val="00863E53"/>
    <w:rsid w:val="00864A6F"/>
    <w:rsid w:val="00864D24"/>
    <w:rsid w:val="00866F69"/>
    <w:rsid w:val="00867789"/>
    <w:rsid w:val="0087024A"/>
    <w:rsid w:val="00872442"/>
    <w:rsid w:val="00872F5B"/>
    <w:rsid w:val="0087415B"/>
    <w:rsid w:val="008750C3"/>
    <w:rsid w:val="008757A5"/>
    <w:rsid w:val="00881B1B"/>
    <w:rsid w:val="008846CD"/>
    <w:rsid w:val="008856C6"/>
    <w:rsid w:val="008869F2"/>
    <w:rsid w:val="00887061"/>
    <w:rsid w:val="008879D1"/>
    <w:rsid w:val="00887EC8"/>
    <w:rsid w:val="00891050"/>
    <w:rsid w:val="00895F2F"/>
    <w:rsid w:val="00896F53"/>
    <w:rsid w:val="008A0868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1DF6"/>
    <w:rsid w:val="008D27BA"/>
    <w:rsid w:val="008D2E77"/>
    <w:rsid w:val="008D681D"/>
    <w:rsid w:val="008D6EAE"/>
    <w:rsid w:val="008D7E9E"/>
    <w:rsid w:val="008E102D"/>
    <w:rsid w:val="008E2F03"/>
    <w:rsid w:val="008E3217"/>
    <w:rsid w:val="008E325C"/>
    <w:rsid w:val="008E41C3"/>
    <w:rsid w:val="008E4600"/>
    <w:rsid w:val="008E46C6"/>
    <w:rsid w:val="008F02A1"/>
    <w:rsid w:val="008F03F0"/>
    <w:rsid w:val="008F17EA"/>
    <w:rsid w:val="008F1A0C"/>
    <w:rsid w:val="008F2395"/>
    <w:rsid w:val="008F3F39"/>
    <w:rsid w:val="008F4E9D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170"/>
    <w:rsid w:val="0094329D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41C"/>
    <w:rsid w:val="00984AA1"/>
    <w:rsid w:val="00985DC2"/>
    <w:rsid w:val="009868F9"/>
    <w:rsid w:val="009872A7"/>
    <w:rsid w:val="00990446"/>
    <w:rsid w:val="00991209"/>
    <w:rsid w:val="00992707"/>
    <w:rsid w:val="009930BC"/>
    <w:rsid w:val="0099444B"/>
    <w:rsid w:val="0099676F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B608C"/>
    <w:rsid w:val="009B68B1"/>
    <w:rsid w:val="009C02A5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D62"/>
    <w:rsid w:val="00A01881"/>
    <w:rsid w:val="00A02147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6DA9"/>
    <w:rsid w:val="00A40AB5"/>
    <w:rsid w:val="00A415D3"/>
    <w:rsid w:val="00A4416C"/>
    <w:rsid w:val="00A50560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65D3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B2"/>
    <w:rsid w:val="00B261AE"/>
    <w:rsid w:val="00B26EA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60BBD"/>
    <w:rsid w:val="00B61179"/>
    <w:rsid w:val="00B62BF2"/>
    <w:rsid w:val="00B62EF8"/>
    <w:rsid w:val="00B65451"/>
    <w:rsid w:val="00B71242"/>
    <w:rsid w:val="00B73204"/>
    <w:rsid w:val="00B7581F"/>
    <w:rsid w:val="00B821B0"/>
    <w:rsid w:val="00B8266D"/>
    <w:rsid w:val="00B83209"/>
    <w:rsid w:val="00B83796"/>
    <w:rsid w:val="00B8385E"/>
    <w:rsid w:val="00B83CCE"/>
    <w:rsid w:val="00B83FC5"/>
    <w:rsid w:val="00B841B9"/>
    <w:rsid w:val="00B8548E"/>
    <w:rsid w:val="00B92BE6"/>
    <w:rsid w:val="00B94915"/>
    <w:rsid w:val="00B94939"/>
    <w:rsid w:val="00B96869"/>
    <w:rsid w:val="00B96CA7"/>
    <w:rsid w:val="00BA34C9"/>
    <w:rsid w:val="00BA35E3"/>
    <w:rsid w:val="00BA3692"/>
    <w:rsid w:val="00BA496A"/>
    <w:rsid w:val="00BA71D1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2A1D"/>
    <w:rsid w:val="00C538C6"/>
    <w:rsid w:val="00C5461A"/>
    <w:rsid w:val="00C54BD1"/>
    <w:rsid w:val="00C625BE"/>
    <w:rsid w:val="00C63461"/>
    <w:rsid w:val="00C64167"/>
    <w:rsid w:val="00C672FF"/>
    <w:rsid w:val="00C70AC0"/>
    <w:rsid w:val="00C7391E"/>
    <w:rsid w:val="00C75CB2"/>
    <w:rsid w:val="00C76293"/>
    <w:rsid w:val="00C7654A"/>
    <w:rsid w:val="00C76891"/>
    <w:rsid w:val="00C76C1C"/>
    <w:rsid w:val="00C80C8B"/>
    <w:rsid w:val="00C82277"/>
    <w:rsid w:val="00C82ABA"/>
    <w:rsid w:val="00C85B9E"/>
    <w:rsid w:val="00C90833"/>
    <w:rsid w:val="00C919E0"/>
    <w:rsid w:val="00C94999"/>
    <w:rsid w:val="00C957AC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15CC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C21"/>
    <w:rsid w:val="00D07467"/>
    <w:rsid w:val="00D12D98"/>
    <w:rsid w:val="00D12E4A"/>
    <w:rsid w:val="00D12ED4"/>
    <w:rsid w:val="00D13365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569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5AD4"/>
    <w:rsid w:val="00D66C72"/>
    <w:rsid w:val="00D674C9"/>
    <w:rsid w:val="00D72BC3"/>
    <w:rsid w:val="00D73F5C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0785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5E47"/>
    <w:rsid w:val="00EB76B8"/>
    <w:rsid w:val="00EC09D4"/>
    <w:rsid w:val="00EC0AB8"/>
    <w:rsid w:val="00EC2876"/>
    <w:rsid w:val="00EC2D47"/>
    <w:rsid w:val="00EC5FE2"/>
    <w:rsid w:val="00ED20E6"/>
    <w:rsid w:val="00ED23E2"/>
    <w:rsid w:val="00ED28AE"/>
    <w:rsid w:val="00ED3855"/>
    <w:rsid w:val="00ED40F5"/>
    <w:rsid w:val="00ED5809"/>
    <w:rsid w:val="00ED61EE"/>
    <w:rsid w:val="00ED6A27"/>
    <w:rsid w:val="00EE2910"/>
    <w:rsid w:val="00EE29E3"/>
    <w:rsid w:val="00EE4810"/>
    <w:rsid w:val="00EE4836"/>
    <w:rsid w:val="00EE61D3"/>
    <w:rsid w:val="00EE77A9"/>
    <w:rsid w:val="00EE78EB"/>
    <w:rsid w:val="00EF0550"/>
    <w:rsid w:val="00EF16D0"/>
    <w:rsid w:val="00EF18E1"/>
    <w:rsid w:val="00EF35A3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B770B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0A5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0A5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ROBERT'S INTERNATIONAL CO. d.o.o. za izvoz-uvoz, marketing, ugostiteljstvo, turizam i poslovne usluge "u stečaju"; IVAN ORLIĆ; ROBERT'S PLUS d.o.o. za trgovinu i usluge; Hrvatski Telekom d.d.; Vesna Čilić</izvorni_sadrzaj>
    <derivirana_varijabla naziv="DomainObject.Predmet.StrankaFormated_1">  ROBERT'S INTERNATIONAL CO. d.o.o. za izvoz-uvoz, marketing, ugostiteljstvo, turizam i poslovne usluge "u stečaju"; IVAN ORLIĆ; ROBERT'S PLUS d.o.o. za trgovinu i usluge; Hrvatski Telekom d.d.; Vesna Čilić</derivirana_varijabla>
  </DomainObject.Predmet.StrankaFormated>
  <DomainObject.Predmet.StrankaFormatedOIB>
    <izvorni_sadrzaj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izvorni_sadrzaj>
    <derivirana_varijabla naziv="DomainObject.Predmet.StrankaFormatedOIB_1"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ROBERT'S INTERNATIONAL CO. d.o.o. za izvoz-uvoz, marketing, ugostiteljstvo, turizam i poslovne usluge "u stečaju",IVAN ORLIĆ,ROBERT'S PLUS d.o.o. za trgovinu i usluge,Hrvatski Telekom d.d.,Vesna Čilić</izvorni_sadrzaj>
    <derivirana_varijabla naziv="DomainObject.Predmet.StrankaNazivFormated_1">ROBERT'S INTERNATIONAL CO. d.o.o. za izvoz-uvoz, marketing, ugostiteljstvo, turizam i poslovne usluge "u stečaju",IVAN ORLIĆ,ROBERT'S PLUS d.o.o. za trgovinu i usluge,Hrvatski Telekom d.d.,Vesna Čilić</derivirana_varijabla>
  </DomainObject.Predmet.StrankaNazivFormated>
  <DomainObject.Predmet.StrankaNazivFormatedOIB>
    <izvorni_sadrzaj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izvorni_sadrzaj>
    <derivirana_varijabla naziv="DomainObject.Predmet.StrankaNazivFormatedOIB_1"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ROBERT'S INTERNATIONAL CO. d.o.o. za izvoz-uvoz, marketing, ugostiteljstvo, turizam i poslovne usluge "u stečaju" i dr.</izvorni_sadrzaj>
    <derivirana_varijabla naziv="DomainObject.Predmet.StrankaIDrugi_1">ROBERT'S INTERNATIONAL CO. d.o.o. za izvoz-uvoz, marketing, ugostiteljstvo, turizam i poslovne usluge "u stečaju"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ROBERT'S INTERNATIONAL CO. d.o.o. za izvoz-uvoz, marketing, ugostiteljstvo, turizam i poslovne usluge "u stečaju", OIB 38592929591, Marasovića 67, Split i dr.</izvorni_sadrzaj>
    <derivirana_varijabla naziv="DomainObject.Predmet.StrankaIDrugiAdressOIB_1">ROBERT'S INTERNATIONAL CO. d.o.o. za izvoz-uvoz, marketing, ugostiteljstvo, turizam i poslovne usluge "u stečaju", OIB 38592929591, Marasovića 67,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B84EE-642D-4D01-B1BA-520792BC0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4</properties:Pages>
  <properties:Words>1394</properties:Words>
  <properties:Characters>7723</properties:Characters>
  <properties:Lines>144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2016-08-29T06:01:00Z</dcterms:created>
  <dc:creator>basici</dc:creator>
  <cp:lastModifiedBy>Ana Golub Gruić</cp:lastModifiedBy>
  <cp:lastPrinted>2016-08-26T12:01:00Z</cp:lastPrinted>
  <dcterms:modified xmlns:xsi="http://www.w3.org/2001/XMLSchema-instance" xsi:type="dcterms:W3CDTF">2016-08-29T10:08:00Z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