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7571" w14:paraId="756757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5D74EC">
        <w:rPr>
          <w:sz w:val="24"/>
        </w:rPr>
        <w:t>762/2017-8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5D74EC" w:rsidRPr="005D74EC">
        <w:rPr>
          <w:b/>
          <w:sz w:val="24"/>
          <w:szCs w:val="24"/>
        </w:rPr>
        <w:t>LIMONCELLO j.d.o.o. za ugostiteljstvo i usluge, OIB 82881342987, Marino Selo 151 A, Marino Selo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A207E">
        <w:rPr>
          <w:sz w:val="24"/>
          <w:szCs w:val="24"/>
        </w:rPr>
        <w:t xml:space="preserve"> </w:t>
      </w:r>
      <w:r w:rsidR="00FA5C9A">
        <w:rPr>
          <w:sz w:val="24"/>
          <w:szCs w:val="24"/>
        </w:rPr>
        <w:t>31</w:t>
      </w:r>
      <w:r w:rsidR="006926BB">
        <w:rPr>
          <w:sz w:val="24"/>
          <w:szCs w:val="24"/>
        </w:rPr>
        <w:t>.</w:t>
      </w:r>
      <w:r w:rsidR="005D74EC">
        <w:rPr>
          <w:sz w:val="24"/>
          <w:szCs w:val="24"/>
        </w:rPr>
        <w:t>listopada</w:t>
      </w:r>
      <w:r w:rsidR="006926BB">
        <w:rPr>
          <w:sz w:val="24"/>
          <w:szCs w:val="24"/>
        </w:rPr>
        <w:t xml:space="preserve">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D74EC" w:rsidR="005A6C4E" w:rsidRPr="005D74EC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D74EC">
        <w:rPr>
          <w:sz w:val="24"/>
        </w:rPr>
        <w:t xml:space="preserve">Otvara se </w:t>
      </w:r>
      <w:r w:rsidR="00CA3724" w:rsidRPr="005D74EC">
        <w:rPr>
          <w:sz w:val="24"/>
        </w:rPr>
        <w:t xml:space="preserve"> </w:t>
      </w:r>
      <w:r w:rsidR="006F696C" w:rsidRPr="005D74EC">
        <w:rPr>
          <w:sz w:val="24"/>
        </w:rPr>
        <w:t xml:space="preserve">skraćeni </w:t>
      </w:r>
      <w:r w:rsidR="008D4896" w:rsidRPr="005D74EC">
        <w:rPr>
          <w:sz w:val="24"/>
        </w:rPr>
        <w:t>stečajni postupak nad dužnikom</w:t>
      </w:r>
      <w:r w:rsidR="00D85F19" w:rsidRPr="005D74EC">
        <w:rPr>
          <w:sz w:val="24"/>
        </w:rPr>
        <w:t xml:space="preserve"> </w:t>
      </w:r>
      <w:r w:rsidR="005D74EC" w:rsidRPr="005D74EC">
        <w:rPr>
          <w:b/>
          <w:sz w:val="24"/>
          <w:szCs w:val="24"/>
        </w:rPr>
        <w:t>LIMONCELLO j.d.o.o. za ugostiteljstvo i usluge, OIB 82881342987, Marino Selo 151 A, Marino Selo.</w:t>
      </w:r>
    </w:p>
    <w:p w:rsidRDefault="005D74EC" w:rsidP="005D74EC" w:rsidR="005D74EC" w:rsidRPr="005D74EC">
      <w:pPr>
        <w:pStyle w:val="Odlomakpopisa"/>
        <w:ind w:left="1080"/>
        <w:jc w:val="both"/>
        <w:rPr>
          <w:b/>
          <w:sz w:val="24"/>
        </w:rPr>
      </w:pPr>
    </w:p>
    <w:p w:rsidRDefault="00457103" w:rsidP="00772FAC" w:rsidR="00772FAC" w:rsidRPr="00FA5C9A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B41871">
        <w:rPr>
          <w:sz w:val="24"/>
        </w:rPr>
        <w:t xml:space="preserve"> stečajnog </w:t>
      </w:r>
      <w:r w:rsidR="00772FAC">
        <w:rPr>
          <w:sz w:val="24"/>
        </w:rPr>
        <w:t xml:space="preserve"> </w:t>
      </w:r>
      <w:r w:rsidR="00B41871" w:rsidRPr="00B41871">
        <w:rPr>
          <w:sz w:val="24"/>
        </w:rPr>
        <w:t>upravitelja</w:t>
      </w:r>
      <w:r w:rsidR="00047129" w:rsidRPr="00457103">
        <w:rPr>
          <w:sz w:val="24"/>
        </w:rPr>
        <w:t xml:space="preserve"> imenuje se </w:t>
      </w:r>
      <w:r w:rsidR="00FA5C9A" w:rsidRPr="00FA5C9A">
        <w:rPr>
          <w:b/>
          <w:sz w:val="24"/>
        </w:rPr>
        <w:t xml:space="preserve">DAVID JAKOVLJEVIĆ, dipl. pravnik, </w:t>
      </w:r>
      <w:proofErr w:type="spellStart"/>
      <w:r w:rsidR="00FA5C9A" w:rsidRPr="00FA5C9A">
        <w:rPr>
          <w:b/>
          <w:sz w:val="24"/>
        </w:rPr>
        <w:t>Kašinska</w:t>
      </w:r>
      <w:proofErr w:type="spellEnd"/>
      <w:r w:rsidR="00FA5C9A" w:rsidRPr="00FA5C9A">
        <w:rPr>
          <w:b/>
          <w:sz w:val="24"/>
        </w:rPr>
        <w:t xml:space="preserve"> 7, Sesvete, OIB 63014812654.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5D74EC" w:rsidR="001A70C1" w:rsidRPr="005D74EC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D74EC">
        <w:rPr>
          <w:sz w:val="24"/>
        </w:rPr>
        <w:t>Zaključuje se skraćeni</w:t>
      </w:r>
      <w:r w:rsidR="00444D86" w:rsidRPr="005D74EC">
        <w:rPr>
          <w:sz w:val="24"/>
        </w:rPr>
        <w:t xml:space="preserve"> </w:t>
      </w:r>
      <w:r w:rsidR="00047129" w:rsidRPr="005D74EC">
        <w:rPr>
          <w:sz w:val="24"/>
        </w:rPr>
        <w:t xml:space="preserve"> stečajni postupak na dužnikom</w:t>
      </w:r>
      <w:r w:rsidR="00D85F19" w:rsidRPr="005D74EC">
        <w:rPr>
          <w:sz w:val="24"/>
        </w:rPr>
        <w:t xml:space="preserve"> </w:t>
      </w:r>
      <w:r w:rsidR="005D74EC" w:rsidRPr="005D74EC">
        <w:rPr>
          <w:b/>
          <w:sz w:val="24"/>
          <w:szCs w:val="24"/>
        </w:rPr>
        <w:t>LIMONCELLO j.d.o.o. za ugostiteljstvo i usluge, OIB 82881342987, Marino Selo 151 A, Marino Selo.</w:t>
      </w:r>
    </w:p>
    <w:p w:rsidRDefault="005D74EC" w:rsidP="005D74EC" w:rsidR="005D74EC" w:rsidRPr="005D74EC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A5C9A" w:rsidP="00FA5C9A" w:rsidR="00FA5C9A" w:rsidRPr="00585F4E">
      <w:pPr>
        <w:ind w:left="6480"/>
        <w:rPr>
          <w:sz w:val="24"/>
        </w:rPr>
      </w:pPr>
      <w:r w:rsidRPr="00585F4E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762/2017-8</w:t>
      </w:r>
    </w:p>
    <w:p w:rsidRDefault="005D74EC" w:rsidP="00FA5C9A" w:rsidR="005D74EC">
      <w:pPr>
        <w:ind w:left="720"/>
        <w:jc w:val="right"/>
        <w:rPr>
          <w:sz w:val="24"/>
        </w:rPr>
      </w:pPr>
    </w:p>
    <w:p w:rsidRDefault="00FA5C9A" w:rsidP="00FA5C9A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5D74EC">
        <w:rPr>
          <w:sz w:val="24"/>
        </w:rPr>
        <w:t>21.srpnja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FA5C9A" w:rsidP="00B479D5" w:rsidR="00FA5C9A">
      <w:pPr>
        <w:ind w:firstLine="720"/>
        <w:jc w:val="both"/>
        <w:rPr>
          <w:sz w:val="24"/>
        </w:rPr>
      </w:pPr>
    </w:p>
    <w:p w:rsidRDefault="005D74EC" w:rsidP="00B479D5" w:rsidR="005D74EC">
      <w:pPr>
        <w:ind w:firstLine="720"/>
        <w:jc w:val="both"/>
        <w:rPr>
          <w:sz w:val="24"/>
        </w:rPr>
      </w:pPr>
    </w:p>
    <w:p w:rsidRDefault="00FA5C9A" w:rsidP="00FA5C9A" w:rsidR="00B479D5">
      <w:pPr>
        <w:ind w:firstLine="720" w:left="5760"/>
        <w:rPr>
          <w:sz w:val="24"/>
        </w:rPr>
      </w:pPr>
      <w:r w:rsidRPr="00585F4E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762/2017-8</w:t>
      </w:r>
      <w:r>
        <w:rPr>
          <w:sz w:val="24"/>
        </w:rPr>
        <w:tab/>
      </w:r>
      <w:r w:rsidR="00B479D5">
        <w:rPr>
          <w:sz w:val="24"/>
        </w:rPr>
        <w:t xml:space="preserve">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FA5C9A">
        <w:rPr>
          <w:sz w:val="24"/>
        </w:rPr>
        <w:t>31</w:t>
      </w:r>
      <w:r w:rsidR="006926BB">
        <w:rPr>
          <w:sz w:val="24"/>
        </w:rPr>
        <w:t>.</w:t>
      </w:r>
      <w:r w:rsidR="005D74EC">
        <w:rPr>
          <w:sz w:val="24"/>
        </w:rPr>
        <w:t>listopada</w:t>
      </w:r>
      <w:r w:rsidR="006926BB">
        <w:rPr>
          <w:sz w:val="24"/>
        </w:rPr>
        <w:t xml:space="preserve"> 2017.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FA5C9A" w:rsidR="00A749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</w:t>
      </w:r>
      <w:r w:rsidR="00FA5C9A">
        <w:rPr>
          <w:sz w:val="24"/>
        </w:rPr>
        <w:t>, v.r.</w:t>
      </w:r>
    </w:p>
    <w:p w:rsidRDefault="00A74953" w:rsidP="00A74953" w:rsidR="00A74953">
      <w:pPr>
        <w:rPr>
          <w:sz w:val="24"/>
        </w:rPr>
      </w:pPr>
    </w:p>
    <w:p w:rsidRDefault="007A1895" w:rsidP="009F0599" w:rsidR="007A1895">
      <w:pPr>
        <w:rPr>
          <w:sz w:val="24"/>
        </w:rPr>
      </w:pP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3AEF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AF5E5A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AE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AE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9409.71</izvorni_sadrzaj>
    <derivirana_varijabla naziv="DomainObject.Predmet.InicijalnaVrijednost_1">9409.71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St-762/2017</izvorni_sadrzaj>
    <derivirana_varijabla naziv="DomainObject.Predmet.OznakaBroj_1">St-762/2017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LIMONCELLO jednostavno društvo s ograničenom odgovornošću za ugostiteljstvo i usluge</izvorni_sadrzaj>
    <derivirana_varijabla naziv="DomainObject.Predmet.ProtustrankaFormated_1">  LIMONCELLO jednostavno društvo s ograničenom odgovornošću za ugostiteljstvo i usluge</derivirana_varijabla>
  </DomainObject.Predmet.ProtustrankaFormated>
  <DomainObject.Predmet.ProtustrankaFormatedOIB>
    <izvorni_sadrzaj>  LIMONCELLO jednostavno društvo s ograničenom odgovornošću za ugostiteljstvo i usluge, OIB 82881342987</izvorni_sadrzaj>
    <derivirana_varijabla naziv="DomainObject.Predmet.ProtustrankaFormatedOIB_1">  LIMONCELLO jednostavno društvo s ograničenom odgovornošću za ugostiteljstvo i usluge, OIB 82881342987</derivirana_varijabla>
  </DomainObject.Predmet.ProtustrankaFormatedOIB>
  <DomainObject.Predmet.ProtustrankaFormatedWithAdress>
    <izvorni_sadrzaj> LIMONCELLO jednostavno društvo s ograničenom odgovornošću za ugostiteljstvo i usluge, Marino Selo 151 A , 34543 Marino Selo</izvorni_sadrzaj>
    <derivirana_varijabla naziv="DomainObject.Predmet.ProtustrankaFormatedWithAdress_1"> LIMONCELLO jednostavno društvo s ograničenom odgovornošću za ugostiteljstvo i usluge, Marino Selo 151 A , 34543 Marino Selo</derivirana_varijabla>
  </DomainObject.Predmet.ProtustrankaFormatedWithAdress>
  <DomainObject.Predmet.ProtustrankaFormatedWithAdressOIB>
    <izvorni_sadrzaj> LIMONCELLO jednostavno društvo s ograničenom odgovornošću za ugostiteljstvo i usluge, OIB 82881342987, Marino Selo 151 A , 34543 Marino Selo</izvorni_sadrzaj>
    <derivirana_varijabla naziv="DomainObject.Predmet.ProtustrankaFormatedWithAdressOIB_1"> LIMONCELLO jednostavno društvo s ograničenom odgovornošću za ugostiteljstvo i usluge, OIB 82881342987, Marino Selo 151 A , 34543 Marino Selo</derivirana_varijabla>
  </DomainObject.Predmet.ProtustrankaFormatedWithAdressOIB>
  <DomainObject.Predmet.ProtustrankaWithAdress>
    <izvorni_sadrzaj>LIMONCELLO jednostavno društvo s ograničenom odgovornošću za ugostiteljstvo i usluge Marino Selo 151 A , 34543 Marino Selo</izvorni_sadrzaj>
    <derivirana_varijabla naziv="DomainObject.Predmet.ProtustrankaWithAdress_1">LIMONCELLO jednostavno društvo s ograničenom odgovornošću za ugostiteljstvo i usluge Marino Selo 151 A , 34543 Marino Selo</derivirana_varijabla>
  </DomainObject.Predmet.ProtustrankaWithAdress>
  <DomainObject.Predmet.ProtustrankaWithAdressOIB>
    <izvorni_sadrzaj>LIMONCELLO jednostavno društvo s ograničenom odgovornošću za ugostiteljstvo i usluge, OIB 82881342987, Marino Selo 151 A , 34543 Marino Selo</izvorni_sadrzaj>
    <derivirana_varijabla naziv="DomainObject.Predmet.ProtustrankaWithAdressOIB_1">LIMONCELLO jednostavno društvo s ograničenom odgovornošću za ugostiteljstvo i usluge, OIB 82881342987, Marino Selo 151 A , 34543 Marino Selo</derivirana_varijabla>
  </DomainObject.Predmet.ProtustrankaWithAdressOIB>
  <DomainObject.Predmet.ProtustrankaNazivFormated>
    <izvorni_sadrzaj>LIMONCELLO jednostavno društvo s ograničenom odgovornošću za ugostiteljstvo i usluge</izvorni_sadrzaj>
    <derivirana_varijabla naziv="DomainObject.Predmet.ProtustrankaNazivFormated_1">LIMONCELLO jednostavno društvo s ograničenom odgovornošću za ugostiteljstvo i usluge</derivirana_varijabla>
  </DomainObject.Predmet.ProtustrankaNazivFormated>
  <DomainObject.Predmet.ProtustrankaNazivFormatedOIB>
    <izvorni_sadrzaj>LIMONCELLO jednostavno društvo s ograničenom odgovornošću za ugostiteljstvo i usluge, OIB 82881342987</izvorni_sadrzaj>
    <derivirana_varijabla naziv="DomainObject.Predmet.ProtustrankaNazivFormatedOIB_1">LIMONCELLO jednostavno društvo s ograničenom odgovornošću za ugostiteljstvo i usluge, OIB 82881342987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LIMONCELLO jednostavno društvo s ograničenom odgovornošću za ugostiteljstvo i usluge</item>
    </izvorni_sadrzaj>
    <derivirana_varijabla naziv="DomainObject.Predmet.ProtuStrankaListFormated_1">
      <item>LIMONCELLO jednostavno društvo s ograničenom odgovornošću za ugostiteljstvo i usluge</item>
    </derivirana_varijabla>
  </DomainObject.Predmet.ProtuStrankaListFormated>
  <DomainObject.Predmet.ProtuStrankaListFormatedOIB>
    <izvorni_sadrzaj>
      <item>LIMONCELLO jednostavno društvo s ograničenom odgovornošću za ugostiteljstvo i usluge, OIB 82881342987</item>
    </izvorni_sadrzaj>
    <derivirana_varijabla naziv="DomainObject.Predmet.ProtuStrankaListFormatedOIB_1">
      <item>LIMONCELLO jednostavno društvo s ograničenom odgovornošću za ugostiteljstvo i usluge, OIB 82881342987</item>
    </derivirana_varijabla>
  </DomainObject.Predmet.ProtuStrankaListFormatedOIB>
  <DomainObject.Predmet.ProtuStrankaListFormatedWithAdress>
    <izvorni_sadrzaj>
      <item>LIMONCELLO jednostavno društvo s ograničenom odgovornošću za ugostiteljstvo i usluge, Marino Selo 151 A , 34543 Marino Selo</item>
    </izvorni_sadrzaj>
    <derivirana_varijabla naziv="DomainObject.Predmet.ProtuStrankaListFormatedWithAdress_1">
      <item>LIMONCELLO jednostavno društvo s ograničenom odgovornošću za ugostiteljstvo i usluge, Marino Selo 151 A , 34543 Marino Selo</item>
    </derivirana_varijabla>
  </DomainObject.Predmet.ProtuStrankaListFormatedWithAdress>
  <DomainObject.Predmet.ProtuStrankaListFormatedWithAdressOIB>
    <izvorni_sadrzaj>
      <item>LIMONCELLO jednostavno društvo s ograničenom odgovornošću za ugostiteljstvo i usluge, OIB 82881342987, Marino Selo 151 A , 34543 Marino Selo</item>
    </izvorni_sadrzaj>
    <derivirana_varijabla naziv="DomainObject.Predmet.ProtuStrankaListFormatedWithAdressOIB_1">
      <item>LIMONCELLO jednostavno društvo s ograničenom odgovornošću za ugostiteljstvo i usluge, OIB 82881342987, Marino Selo 151 A , 34543 Marino Selo</item>
    </derivirana_varijabla>
  </DomainObject.Predmet.ProtuStrankaListFormatedWithAdressOIB>
  <DomainObject.Predmet.ProtuStrankaListNazivFormated>
    <izvorni_sadrzaj>
      <item>LIMONCELLO jednostavno društvo s ograničenom odgovornošću za ugostiteljstvo i usluge</item>
    </izvorni_sadrzaj>
    <derivirana_varijabla naziv="DomainObject.Predmet.ProtuStrankaListNazivFormated_1">
      <item>LIMONCELLO jednostavno društvo s ograničenom odgovornošću za ugostiteljstvo i usluge</item>
    </derivirana_varijabla>
  </DomainObject.Predmet.ProtuStrankaListNazivFormated>
  <DomainObject.Predmet.ProtuStrankaListNazivFormatedOIB>
    <izvorni_sadrzaj>
      <item>LIMONCELLO jednostavno društvo s ograničenom odgovornošću za ugostiteljstvo i usluge, OIB 82881342987</item>
    </izvorni_sadrzaj>
    <derivirana_varijabla naziv="DomainObject.Predmet.ProtuStrankaListNazivFormatedOIB_1">
      <item>LIMONCELLO jednostavno društvo s ograničenom odgovornošću za ugostiteljstvo i usluge, OIB 82881342987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LIMONCELLO jednostavno društvo s ograničenom odgovornošću za ugostiteljstvo i usluge</izvorni_sadrzaj>
    <derivirana_varijabla naziv="DomainObject.Predmet.ProtustrankaIDrugi_1">LIMONCELLO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LIMONCELLO jednostavno društvo s ograničenom odgovornošću za ugostiteljstvo i usluge, OIB 82881342987, Marino Selo 151 A , 34543 Marino Selo</izvorni_sadrzaj>
    <derivirana_varijabla naziv="DomainObject.Predmet.ProtustrankaIDrugiAdressOIB_1">LIMONCELLO jednostavno društvo s ograničenom odgovornošću za ugostiteljstvo i usluge, OIB 82881342987, Marino Selo 151 A , 34543 Marino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LIMONCELLO jednostavno društvo s ograničenom odgovornošću za ugostiteljstvo i usluge</item>
    </izvorni_sadrzaj>
    <derivirana_varijabla naziv="DomainObject.Predmet.SudioniciListNaziv_1">
      <item>Financijska agencija</item>
      <item>LIMONCELLO jednostavno društvo s ograničenom odgovornošću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LIMONCELLO jednostavno društvo s ograničenom odgovornošću za ugostiteljstvo i usluge, OIB 82881342987, Marino Selo 151 A ,34543 Marino Selo</item>
    </izvorni_sadrzaj>
    <derivirana_varijabla naziv="DomainObject.Predmet.SudioniciListAdressOIB_1">
      <item>Financijska agencija, OIB 85821130368, Ulica grada Vukovara 70,10000 Zagreb</item>
      <item>LIMONCELLO jednostavno društvo s ograničenom odgovornošću za ugostiteljstvo i usluge, OIB 82881342987, Marino Selo 151 A ,34543 Marino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82881342987</item>
    </izvorni_sadrzaj>
    <derivirana_varijabla naziv="DomainObject.Predmet.SudioniciListNazivOIB_1">
      <item>, OIB 85821130368</item>
      <item>, OIB 82881342987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841</properties:Words>
  <properties:Characters>4693</properties:Characters>
  <properties:Lines>134</properties:Lines>
  <properties:Paragraphs>44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2017-10-24T06:26:00Z</dcterms:created>
  <dc:creator>Trgovacki sud</dc:creator>
  <cp:keywords/>
  <cp:lastModifiedBy>wsadmin</cp:lastModifiedBy>
  <cp:lastPrinted>2017-10-31T07:38:00Z</cp:lastPrinted>
  <dcterms:modified xmlns:xsi="http://www.w3.org/2001/XMLSchema-instance" xsi:type="dcterms:W3CDTF">2017-10-31T07:40:00Z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