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ff4c" w14:paraId="652ff4c" w:rsidRDefault="00E17DC9" w:rsidP="00E17DC9" w:rsidR="00E17DC9">
      <w:pPr>
        <w:jc w:val="right"/>
        <w15:collapsed w:val="false"/>
      </w:pPr>
      <w:r>
        <w:t>6 St-</w:t>
      </w:r>
      <w:r w:rsidR="006A4704">
        <w:t>1143</w:t>
      </w:r>
      <w:r w:rsidR="000A63DC">
        <w:t>/18-10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EC7B02">
      <w:pPr>
        <w:jc w:val="center"/>
      </w:pPr>
      <w:r w:rsidRPr="00EC7B02">
        <w:t>R E P U B L I K A  H R V A T S K A</w:t>
      </w:r>
    </w:p>
    <w:p w:rsidRDefault="00451DD6" w:rsidP="00451DD6" w:rsidR="00451DD6" w:rsidRPr="00EC7B02">
      <w:pPr>
        <w:jc w:val="center"/>
      </w:pPr>
    </w:p>
    <w:p w:rsidRDefault="005E5D90" w:rsidP="005371C4" w:rsidR="00451DD6" w:rsidRPr="00EC7B02">
      <w:pPr>
        <w:jc w:val="center"/>
      </w:pPr>
      <w:r w:rsidRPr="00EC7B02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0A63DC">
        <w:t xml:space="preserve">RH MF Porezna uprava zastupani po ŽDO Osijek, za otvaranje stečajnog postupka nad dužnikom </w:t>
      </w:r>
      <w:r w:rsidR="006A4704">
        <w:rPr>
          <w:b/>
        </w:rPr>
        <w:t>MIVIT-ING d.o.o. za proizvodnju, trgovinu, ugostiteljstvo, građenje i usluge putničke agencije, OIB: 86257920190, MBS: 020037503, Ogulin, Bukovica 5</w:t>
      </w:r>
      <w:r w:rsidR="00686ACA">
        <w:t xml:space="preserve">, </w:t>
      </w:r>
      <w:r w:rsidR="003B4C28">
        <w:t xml:space="preserve">dana </w:t>
      </w:r>
      <w:r w:rsidR="006A4704">
        <w:t>25. rujna</w:t>
      </w:r>
      <w:r w:rsidR="00D34EFF">
        <w:t xml:space="preserve">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EC7B02">
      <w:pPr>
        <w:jc w:val="center"/>
      </w:pPr>
      <w:r w:rsidRPr="00EC7B02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6A4704" w:rsidP="001D59A4" w:rsidR="00807508" w:rsidRPr="00E17DC9">
      <w:pPr>
        <w:numPr>
          <w:ilvl w:val="0"/>
          <w:numId w:val="8"/>
        </w:numPr>
        <w:ind w:firstLine="851" w:left="0"/>
        <w:jc w:val="both"/>
      </w:pPr>
      <w:r>
        <w:t>Pozivaju</w:t>
      </w:r>
      <w:r w:rsidR="002113DB" w:rsidRPr="002113DB">
        <w:t xml:space="preserve"> se zakonski zastupni</w:t>
      </w:r>
      <w:r>
        <w:t>ci</w:t>
      </w:r>
      <w:r w:rsidR="002113DB" w:rsidRPr="002113DB">
        <w:t xml:space="preserve"> dužnika </w:t>
      </w:r>
      <w:r>
        <w:t xml:space="preserve">Milan </w:t>
      </w:r>
      <w:proofErr w:type="spellStart"/>
      <w:r>
        <w:t>Turković</w:t>
      </w:r>
      <w:proofErr w:type="spellEnd"/>
      <w:r>
        <w:t xml:space="preserve">, Zagreb, </w:t>
      </w:r>
      <w:proofErr w:type="spellStart"/>
      <w:r>
        <w:t>Bukovačka</w:t>
      </w:r>
      <w:proofErr w:type="spellEnd"/>
      <w:r>
        <w:t xml:space="preserve"> cesta 210, OIB: 41504669208 i Ivica </w:t>
      </w:r>
      <w:proofErr w:type="spellStart"/>
      <w:r>
        <w:t>Turković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 13/B, OIB: 89850668539</w:t>
      </w:r>
      <w:r w:rsidR="000A63DC">
        <w:t xml:space="preserve">  </w:t>
      </w:r>
      <w:r w:rsidR="00A55821">
        <w:t>da u roku od 8 dana od dana primitka ovog zaključka</w:t>
      </w:r>
      <w:r>
        <w:t xml:space="preserve"> solidarno</w:t>
      </w:r>
      <w:r w:rsidR="00A55821">
        <w:t xml:space="preserve"> uplat</w:t>
      </w:r>
      <w:r>
        <w:t>e</w:t>
      </w:r>
      <w:r w:rsidR="00A55821">
        <w:t xml:space="preserve"> iznos od </w:t>
      </w:r>
      <w:r>
        <w:rPr>
          <w:b/>
        </w:rPr>
        <w:t>5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>
        <w:rPr>
          <w:b/>
        </w:rPr>
        <w:t>1143</w:t>
      </w:r>
      <w:r w:rsidR="000A63DC">
        <w:rPr>
          <w:b/>
        </w:rPr>
        <w:t>-18</w:t>
      </w:r>
      <w:r w:rsidR="00E17DC9">
        <w:t xml:space="preserve"> (čl. 113 st. 1 Stečajnog zakona – NN 71/15 u vezi s čl. 114 st. 1 SZ) za stečajnog dužnika </w:t>
      </w:r>
      <w:r>
        <w:rPr>
          <w:b/>
        </w:rPr>
        <w:t>MIVIT-ING d.o.o. za proizvodnju, trgovinu, ugostiteljstvo, građenje i usluge putničke agencije, OIB: 86257920190, MBS: 020037503, Ogulin, Bukovica 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1D59A4" w:rsidR="00FE0B24">
      <w:pPr>
        <w:numPr>
          <w:ilvl w:val="0"/>
          <w:numId w:val="8"/>
        </w:numPr>
        <w:ind w:firstLine="851" w:left="0"/>
        <w:jc w:val="both"/>
      </w:pPr>
      <w:r>
        <w:t xml:space="preserve">Ako </w:t>
      </w:r>
      <w:r w:rsidR="00E17DC9">
        <w:t xml:space="preserve">zakonski </w:t>
      </w:r>
      <w:r w:rsidR="00FE0B24" w:rsidRPr="00FE0B24">
        <w:t>zastupni</w:t>
      </w:r>
      <w:r w:rsidR="006A4704">
        <w:t>ci</w:t>
      </w:r>
      <w:r w:rsidR="00FE0B24" w:rsidRPr="00FE0B24">
        <w:t xml:space="preserve"> dužnika </w:t>
      </w:r>
      <w:r w:rsidR="006A4704">
        <w:t xml:space="preserve">Milan </w:t>
      </w:r>
      <w:proofErr w:type="spellStart"/>
      <w:r w:rsidR="006A4704">
        <w:t>Turković</w:t>
      </w:r>
      <w:proofErr w:type="spellEnd"/>
      <w:r w:rsidR="006A4704">
        <w:t xml:space="preserve">, Zagreb, </w:t>
      </w:r>
      <w:proofErr w:type="spellStart"/>
      <w:r w:rsidR="006A4704">
        <w:t>Bukovačka</w:t>
      </w:r>
      <w:proofErr w:type="spellEnd"/>
      <w:r w:rsidR="006A4704">
        <w:t xml:space="preserve"> cesta 210, OIB: 41504669208 i Ivica </w:t>
      </w:r>
      <w:proofErr w:type="spellStart"/>
      <w:r w:rsidR="006A4704">
        <w:t>Turković</w:t>
      </w:r>
      <w:proofErr w:type="spellEnd"/>
      <w:r w:rsidR="006A4704">
        <w:t xml:space="preserve">, </w:t>
      </w:r>
      <w:proofErr w:type="spellStart"/>
      <w:r w:rsidR="006A4704">
        <w:t>Puškarići</w:t>
      </w:r>
      <w:proofErr w:type="spellEnd"/>
      <w:r w:rsidR="006A4704">
        <w:t xml:space="preserve">, </w:t>
      </w:r>
      <w:proofErr w:type="spellStart"/>
      <w:r w:rsidR="006A4704">
        <w:t>Puškarići</w:t>
      </w:r>
      <w:proofErr w:type="spellEnd"/>
      <w:r w:rsidR="006A4704">
        <w:t xml:space="preserve"> 13/B, OIB: 89850668539  </w:t>
      </w:r>
      <w:r w:rsidR="000A63DC">
        <w:t xml:space="preserve"> </w:t>
      </w:r>
      <w:r w:rsidR="00485125">
        <w:t xml:space="preserve">solidarno </w:t>
      </w:r>
      <w:r>
        <w:t>ne plat</w:t>
      </w:r>
      <w:r w:rsidR="006A4704">
        <w:t>e</w:t>
      </w:r>
      <w:r>
        <w:t xml:space="preserve"> iznos iz točke 1 ovoga zaključka u propisanom roku na odgovarajući način primijenit će se pravila o prisilnoj naplati novčane kazne u parničnom postupku (čl. 113 st. 2 Stečajnog zakona – NN 71/15</w:t>
      </w:r>
      <w:r w:rsidR="006A4704">
        <w:t>i 104/17</w:t>
      </w:r>
      <w:r>
        <w:t>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A4704">
        <w:t>25. rujna</w:t>
      </w:r>
      <w:r w:rsidR="00D34EFF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6A4704" w:rsidP="004B741D" w:rsidR="006A4704">
      <w:pPr>
        <w:pStyle w:val="Tijeloteksta"/>
        <w:jc w:val="left"/>
      </w:pP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6A4704" w:rsidP="002113DB" w:rsidR="006A4704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lastRenderedPageBreak/>
        <w:t>DNA</w:t>
      </w:r>
      <w:r w:rsidR="00E9392A">
        <w:tab/>
      </w:r>
    </w:p>
    <w:p w:rsidRDefault="00FE0B24" w:rsidP="00D34EFF" w:rsidR="006A4704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6A4704">
        <w:t xml:space="preserve">Milan </w:t>
      </w:r>
      <w:proofErr w:type="spellStart"/>
      <w:r w:rsidR="006A4704">
        <w:t>Turković</w:t>
      </w:r>
      <w:proofErr w:type="spellEnd"/>
      <w:r w:rsidR="006A4704">
        <w:t xml:space="preserve">, Zagreb, </w:t>
      </w:r>
      <w:proofErr w:type="spellStart"/>
      <w:r w:rsidR="006A4704">
        <w:t>Bukovačka</w:t>
      </w:r>
      <w:proofErr w:type="spellEnd"/>
      <w:r w:rsidR="006A4704">
        <w:t xml:space="preserve"> cesta 210</w:t>
      </w:r>
    </w:p>
    <w:p w:rsidRDefault="006A4704" w:rsidP="00D34EFF" w:rsidR="006A4704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Ivica </w:t>
      </w:r>
      <w:proofErr w:type="spellStart"/>
      <w:r>
        <w:t>Turković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 13/B 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0A63DC" w:rsidR="00CE4C97">
      <w:pPr>
        <w:numPr>
          <w:ilvl w:val="0"/>
          <w:numId w:val="6"/>
        </w:numPr>
        <w:jc w:val="both"/>
      </w:pPr>
      <w:r>
        <w:t>R-</w:t>
      </w:r>
      <w:r w:rsidR="006A4704">
        <w:t>14.11.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6A4704" w:rsidP="00960C63" w:rsidR="006A4704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4A1" w:rsidR="009104A1">
      <w:r>
        <w:separator/>
      </w:r>
    </w:p>
  </w:endnote>
  <w:endnote w:id="0" w:type="continuationSeparator">
    <w:p w:rsidRDefault="009104A1" w:rsidR="0091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4A1" w:rsidR="009104A1">
      <w:r>
        <w:separator/>
      </w:r>
    </w:p>
  </w:footnote>
  <w:footnote w:id="0" w:type="continuationSeparator">
    <w:p w:rsidRDefault="009104A1" w:rsidR="00910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4BF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A63DC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59A4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85125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4704"/>
    <w:rsid w:val="006A56C2"/>
    <w:rsid w:val="006F3DA2"/>
    <w:rsid w:val="0071683B"/>
    <w:rsid w:val="007242CD"/>
    <w:rsid w:val="00725641"/>
    <w:rsid w:val="0072710A"/>
    <w:rsid w:val="0074711B"/>
    <w:rsid w:val="00747826"/>
    <w:rsid w:val="00770E51"/>
    <w:rsid w:val="00786F1E"/>
    <w:rsid w:val="00795D52"/>
    <w:rsid w:val="007A7E59"/>
    <w:rsid w:val="007B663B"/>
    <w:rsid w:val="007C1241"/>
    <w:rsid w:val="007C3FEE"/>
    <w:rsid w:val="007D4BF8"/>
    <w:rsid w:val="0080666F"/>
    <w:rsid w:val="00807508"/>
    <w:rsid w:val="00845777"/>
    <w:rsid w:val="00857D02"/>
    <w:rsid w:val="008737C5"/>
    <w:rsid w:val="008763AA"/>
    <w:rsid w:val="0088689D"/>
    <w:rsid w:val="008A0787"/>
    <w:rsid w:val="008A4646"/>
    <w:rsid w:val="008B63B0"/>
    <w:rsid w:val="009001D6"/>
    <w:rsid w:val="009104A1"/>
    <w:rsid w:val="0093450C"/>
    <w:rsid w:val="00935547"/>
    <w:rsid w:val="00960C63"/>
    <w:rsid w:val="00961D63"/>
    <w:rsid w:val="00963406"/>
    <w:rsid w:val="009807E2"/>
    <w:rsid w:val="009916AB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C766A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C7B02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B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4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B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4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6FD66-845E-44B2-B102-560E780D0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304</properties:Words>
  <properties:Characters>1559</properties:Characters>
  <properties:Lines>119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2018-09-25T11:50:00Z</dcterms:created>
  <dc:creator>hermanj</dc:creator>
  <cp:lastModifiedBy>Danijela Sekulić</cp:lastModifiedBy>
  <cp:lastPrinted>2018-09-25T11:50:00Z</cp:lastPrinted>
  <dcterms:modified xmlns:xsi="http://www.w3.org/2001/XMLSchema-instance" xsi:type="dcterms:W3CDTF">2018-09-25T11:51:00Z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(5.000,00 kn - solidarno 2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