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4e5c6" w14:paraId="c24e5c6" w:rsidRDefault="001E07D1" w:rsidP="001E07D1" w:rsidR="001E07D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7D1" w:rsidP="001E07D1" w:rsidR="001E07D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E07D1" w:rsidP="001E07D1" w:rsidR="001E07D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E07D1" w:rsidP="001E07D1" w:rsidR="001E07D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E07D1" w:rsidP="001E07D1" w:rsidR="001E07D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E07D1" w:rsidP="001E07D1" w:rsidR="001E07D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E07D1" w:rsidP="001E07D1" w:rsidR="001E07D1" w:rsidRPr="005D578C">
      <w:pPr>
        <w:jc w:val="center"/>
        <w:rPr>
          <w:rFonts w:cs="Times New Roman" w:eastAsia="Times New Roman"/>
          <w:szCs w:val="24"/>
        </w:rPr>
      </w:pPr>
    </w:p>
    <w:p w:rsidRDefault="001E07D1" w:rsidP="001E07D1" w:rsidR="001E07D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E07D1" w:rsidP="001E07D1" w:rsidR="001E07D1" w:rsidRPr="005D578C">
      <w:pPr>
        <w:rPr>
          <w:rFonts w:cs="Times New Roman" w:eastAsia="Times New Roman"/>
          <w:szCs w:val="24"/>
        </w:rPr>
      </w:pPr>
    </w:p>
    <w:p w:rsidRDefault="001E07D1" w:rsidP="001E07D1" w:rsidR="001E07D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T. D. M. INVICTUS d. o. o. Pula, Mardeganijeva 24, OIB </w:t>
      </w:r>
      <w:r w:rsidRPr="001E07D1">
        <w:rPr>
          <w:rFonts w:cs="Times New Roman" w:eastAsia="Times New Roman"/>
        </w:rPr>
        <w:t>53152080150</w:t>
      </w:r>
      <w:r>
        <w:rPr>
          <w:rFonts w:cs="Times New Roman" w:eastAsia="Times New Roman"/>
        </w:rPr>
        <w:t xml:space="preserve">, MBS </w:t>
      </w:r>
      <w:r w:rsidRPr="001E07D1">
        <w:rPr>
          <w:rFonts w:cs="Times New Roman" w:eastAsia="Times New Roman"/>
        </w:rPr>
        <w:t>130022714</w:t>
      </w:r>
      <w:r>
        <w:rPr>
          <w:rFonts w:cs="Times New Roman" w:eastAsia="Times New Roman"/>
          <w:szCs w:val="24"/>
        </w:rPr>
        <w:t>, 16. lipnja 2017.</w:t>
      </w:r>
    </w:p>
    <w:p w:rsidRDefault="001E07D1" w:rsidP="001E07D1" w:rsidR="001E07D1" w:rsidRPr="005D578C">
      <w:pPr>
        <w:rPr>
          <w:rFonts w:cs="Times New Roman" w:eastAsia="Times New Roman"/>
          <w:szCs w:val="24"/>
        </w:rPr>
      </w:pPr>
    </w:p>
    <w:p w:rsidRDefault="001E07D1" w:rsidP="001E07D1" w:rsidR="001E07D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E07D1" w:rsidP="001E07D1" w:rsidR="001E07D1" w:rsidRPr="005D578C">
      <w:pPr>
        <w:rPr>
          <w:rFonts w:cs="Times New Roman" w:eastAsia="Times New Roman"/>
          <w:szCs w:val="24"/>
        </w:rPr>
      </w:pPr>
    </w:p>
    <w:p w:rsidRDefault="001E07D1" w:rsidP="001E07D1" w:rsidR="001E07D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T. D. M. INVICTUS d. o. o. Pula, Mardeganijeva 24, OIB </w:t>
      </w:r>
      <w:r w:rsidRPr="001E07D1">
        <w:rPr>
          <w:rFonts w:cs="Times New Roman" w:eastAsia="Times New Roman"/>
        </w:rPr>
        <w:t>53152080150</w:t>
      </w:r>
      <w:r>
        <w:rPr>
          <w:rFonts w:cs="Times New Roman" w:eastAsia="Times New Roman"/>
        </w:rPr>
        <w:t xml:space="preserve">, MBS </w:t>
      </w:r>
      <w:r w:rsidRPr="001E07D1">
        <w:rPr>
          <w:rFonts w:cs="Times New Roman" w:eastAsia="Times New Roman"/>
        </w:rPr>
        <w:t>130022714</w:t>
      </w:r>
      <w:r>
        <w:rPr>
          <w:rFonts w:cs="Times New Roman" w:eastAsia="Times New Roman"/>
          <w:szCs w:val="24"/>
        </w:rPr>
        <w:t>.</w:t>
      </w:r>
    </w:p>
    <w:p w:rsidRDefault="001E07D1" w:rsidP="001E07D1" w:rsidR="001E07D1" w:rsidRPr="005D578C">
      <w:pPr>
        <w:rPr>
          <w:rFonts w:cs="Times New Roman" w:eastAsia="Times New Roman"/>
          <w:szCs w:val="24"/>
        </w:rPr>
      </w:pPr>
    </w:p>
    <w:p w:rsidRDefault="001E07D1" w:rsidP="001E07D1" w:rsidR="001E07D1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Slaven Gavrić iz Rijeke, Zagrebačka 18, OIB 20372135016</w:t>
      </w:r>
      <w:r w:rsidRPr="000500C0">
        <w:rPr>
          <w:rFonts w:cs="Times New Roman" w:eastAsia="Times New Roman"/>
          <w:szCs w:val="20"/>
        </w:rPr>
        <w:t>.</w:t>
      </w:r>
    </w:p>
    <w:p w:rsidRDefault="001E07D1" w:rsidP="001E07D1" w:rsidR="001E07D1">
      <w:pPr>
        <w:rPr>
          <w:rFonts w:cs="Times New Roman" w:eastAsia="Times New Roman"/>
          <w:szCs w:val="20"/>
        </w:rPr>
      </w:pPr>
    </w:p>
    <w:p w:rsidRDefault="001E07D1" w:rsidP="001E07D1" w:rsidR="001E07D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T. D. M. INVICTUS d. o. o. Pula, Mardeganijeva 24, OIB </w:t>
      </w:r>
      <w:r w:rsidRPr="001E07D1">
        <w:rPr>
          <w:rFonts w:cs="Times New Roman" w:eastAsia="Times New Roman"/>
        </w:rPr>
        <w:t>53152080150</w:t>
      </w:r>
      <w:r>
        <w:rPr>
          <w:rFonts w:cs="Times New Roman" w:eastAsia="Times New Roman"/>
        </w:rPr>
        <w:t xml:space="preserve">, MBS </w:t>
      </w:r>
      <w:r w:rsidRPr="001E07D1">
        <w:rPr>
          <w:rFonts w:cs="Times New Roman" w:eastAsia="Times New Roman"/>
        </w:rPr>
        <w:t>130022714</w:t>
      </w:r>
      <w:r>
        <w:rPr>
          <w:rFonts w:cs="Times New Roman" w:eastAsia="Times New Roman"/>
          <w:szCs w:val="24"/>
        </w:rPr>
        <w:t>.</w:t>
      </w:r>
    </w:p>
    <w:p w:rsidRDefault="001E07D1" w:rsidP="001E07D1" w:rsidR="001E07D1">
      <w:pPr>
        <w:ind w:firstLine="709"/>
        <w:rPr>
          <w:rFonts w:cs="Times New Roman" w:eastAsia="Times New Roman"/>
          <w:szCs w:val="24"/>
        </w:rPr>
      </w:pPr>
    </w:p>
    <w:p w:rsidRDefault="001E07D1" w:rsidP="001E07D1" w:rsidR="001E07D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T. D. M. INVICTUS d. o. o. Pula, Mardeganijeva 24, OIB </w:t>
      </w:r>
      <w:r w:rsidRPr="001E07D1">
        <w:rPr>
          <w:rFonts w:cs="Times New Roman" w:eastAsia="Times New Roman"/>
        </w:rPr>
        <w:t>53152080150</w:t>
      </w:r>
      <w:r>
        <w:rPr>
          <w:rFonts w:cs="Times New Roman" w:eastAsia="Times New Roman"/>
        </w:rPr>
        <w:t xml:space="preserve">, MBS </w:t>
      </w:r>
      <w:r w:rsidRPr="001E07D1">
        <w:rPr>
          <w:rFonts w:cs="Times New Roman" w:eastAsia="Times New Roman"/>
        </w:rPr>
        <w:t>130022714</w:t>
      </w:r>
      <w:r>
        <w:rPr>
          <w:rFonts w:cs="Times New Roman" w:eastAsia="Times New Roman"/>
          <w:szCs w:val="24"/>
        </w:rPr>
        <w:t>.</w:t>
      </w:r>
    </w:p>
    <w:p w:rsidRDefault="001E07D1" w:rsidP="001E07D1" w:rsidR="001E07D1">
      <w:pPr>
        <w:rPr>
          <w:rFonts w:cs="Times New Roman" w:eastAsia="Times New Roman"/>
          <w:szCs w:val="24"/>
        </w:rPr>
      </w:pPr>
    </w:p>
    <w:p w:rsidRDefault="001E07D1" w:rsidP="001E07D1" w:rsidR="001E07D1" w:rsidRPr="005D578C">
      <w:pPr>
        <w:rPr>
          <w:rFonts w:cs="Times New Roman" w:eastAsia="Times New Roman"/>
          <w:szCs w:val="24"/>
        </w:rPr>
      </w:pPr>
    </w:p>
    <w:p w:rsidRDefault="001E07D1" w:rsidP="001E07D1" w:rsidR="001E07D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E07D1" w:rsidP="001E07D1" w:rsidR="001E07D1">
      <w:pPr>
        <w:ind w:firstLine="708"/>
        <w:rPr>
          <w:rFonts w:cs="Times New Roman" w:eastAsia="Times New Roman"/>
          <w:szCs w:val="24"/>
        </w:rPr>
      </w:pPr>
    </w:p>
    <w:p w:rsidRDefault="001E07D1" w:rsidP="001E07D1" w:rsidR="001E07D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14. travnja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T. D. M. INVICTUS d. o. o. Pula</w:t>
      </w:r>
      <w:r>
        <w:rPr>
          <w:rFonts w:cs="Times New Roman" w:eastAsia="Times New Roman"/>
          <w:szCs w:val="24"/>
        </w:rPr>
        <w:t>.</w:t>
      </w:r>
    </w:p>
    <w:p w:rsidRDefault="001E07D1" w:rsidP="001E07D1" w:rsidR="001E07D1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12. travnja 2017. imao neizvršene osnove za plaćanje u neprekinutom razdoblju od 120 dana u ukupnom iznosu 8.720,34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19. travnja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St-234/2017-3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1E07D1" w:rsidP="001E07D1" w:rsidR="001E07D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1E07D1" w:rsidP="001E07D1" w:rsidR="001E07D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1E07D1" w:rsidP="001E07D1" w:rsidR="001E07D1" w:rsidRPr="005D578C">
      <w:pPr>
        <w:rPr>
          <w:rFonts w:cs="Times New Roman" w:eastAsia="Times New Roman"/>
          <w:szCs w:val="24"/>
        </w:rPr>
      </w:pPr>
    </w:p>
    <w:p w:rsidRDefault="001E07D1" w:rsidP="001E07D1" w:rsidR="001E07D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16. lipnja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E07D1" w:rsidP="001E07D1" w:rsidR="001E07D1">
      <w:pPr>
        <w:rPr>
          <w:rFonts w:cs="Times New Roman" w:eastAsia="Times New Roman"/>
          <w:szCs w:val="24"/>
        </w:rPr>
      </w:pPr>
    </w:p>
    <w:p w:rsidRDefault="001E07D1" w:rsidP="001E07D1" w:rsidR="001E07D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1E07D1" w:rsidP="001E07D1" w:rsidR="001E07D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395FFB">
        <w:rPr>
          <w:rFonts w:cs="Times New Roman" w:eastAsia="Times New Roman"/>
          <w:szCs w:val="24"/>
        </w:rPr>
        <w:t>, v. r.</w:t>
      </w:r>
    </w:p>
    <w:p w:rsidRDefault="001E07D1" w:rsidP="001E07D1" w:rsidR="001E07D1">
      <w:pPr>
        <w:jc w:val="left"/>
        <w:rPr>
          <w:rFonts w:cs="Times New Roman" w:eastAsia="Times New Roman"/>
          <w:szCs w:val="24"/>
        </w:rPr>
      </w:pPr>
    </w:p>
    <w:p w:rsidRDefault="001E07D1" w:rsidP="001E07D1" w:rsidR="001E07D1" w:rsidRPr="005D578C">
      <w:pPr>
        <w:jc w:val="left"/>
        <w:rPr>
          <w:rFonts w:cs="Times New Roman" w:eastAsia="Times New Roman"/>
          <w:szCs w:val="24"/>
        </w:rPr>
      </w:pPr>
    </w:p>
    <w:p w:rsidRDefault="001E07D1" w:rsidP="001E07D1" w:rsidR="001E07D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E07D1" w:rsidP="001E07D1" w:rsidR="001E07D1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1E07D1" w:rsidP="001E07D1" w:rsidR="001E07D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1E07D1" w:rsidP="001E07D1" w:rsidR="001E07D1">
      <w:pPr>
        <w:rPr>
          <w:rFonts w:cs="Times New Roman" w:eastAsia="Times New Roman"/>
          <w:szCs w:val="24"/>
        </w:rPr>
      </w:pPr>
    </w:p>
    <w:p w:rsidRDefault="001E07D1" w:rsidP="001E07D1" w:rsidR="001E07D1" w:rsidRPr="005D578C">
      <w:pPr>
        <w:rPr>
          <w:rFonts w:cs="Times New Roman" w:eastAsia="Times New Roman"/>
          <w:szCs w:val="24"/>
        </w:rPr>
      </w:pPr>
    </w:p>
    <w:p w:rsidRDefault="001E07D1" w:rsidP="001E07D1" w:rsidR="001E07D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E07D1" w:rsidP="001E07D1" w:rsidR="001E07D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1E07D1" w:rsidP="001E07D1" w:rsidR="001E07D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T. D. M. INVICTUS d. o. o. Pula, Mardeganijeva 24,</w:t>
      </w:r>
    </w:p>
    <w:p w:rsidRDefault="001E07D1" w:rsidP="001E07D1" w:rsidR="001E07D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1E07D1" w:rsidP="001E07D1" w:rsidR="001E07D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1E07D1" w:rsidP="001E07D1" w:rsidR="001E07D1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 w:rsidRPr="005D578C">
        <w:rPr>
          <w:rFonts w:cs="Times New Roman" w:eastAsia="Times New Roman"/>
          <w:szCs w:val="20"/>
        </w:rPr>
        <w:t xml:space="preserve">se </w:t>
      </w:r>
      <w:r>
        <w:t>Slaven Gavrić,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1E07D1" w:rsidP="001E07D1" w:rsidR="001E07D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1E07D1" w:rsidP="001E07D1" w:rsidR="001E07D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1E07D1" w:rsidP="001E07D1" w:rsidR="001E07D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1E07D1" w:rsidP="001E07D1" w:rsidR="001E07D1" w:rsidRPr="001B0BD2"/>
    <w:p w:rsidRDefault="001E07D1" w:rsidP="001E07D1" w:rsidR="001E07D1"/>
    <w:p w:rsidRDefault="001E07D1" w:rsidP="001E07D1" w:rsidR="001E07D1"/>
    <w:p w:rsidRDefault="001E07D1" w:rsidP="001E07D1" w:rsidR="001E07D1"/>
    <w:p w:rsidRDefault="001E07D1" w:rsidP="001E07D1" w:rsidR="001E07D1"/>
    <w:p w:rsidRDefault="001E07D1" w:rsidP="001E07D1" w:rsidR="001E07D1"/>
    <w:p w:rsidRDefault="000A56C0" w:rsidR="000A56C0"/>
    <w:sectPr w:rsidSect="0049005B" w:rsidR="000A56C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07D1" w:rsidP="001E07D1" w:rsidR="001E07D1">
      <w:r>
        <w:separator/>
      </w:r>
    </w:p>
  </w:endnote>
  <w:endnote w:id="0" w:type="continuationSeparator">
    <w:p w:rsidRDefault="001E07D1" w:rsidP="001E07D1" w:rsidR="001E07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07D1" w:rsidP="001E07D1" w:rsidR="001E07D1">
      <w:r>
        <w:separator/>
      </w:r>
    </w:p>
  </w:footnote>
  <w:footnote w:id="0" w:type="continuationSeparator">
    <w:p w:rsidRDefault="001E07D1" w:rsidP="001E07D1" w:rsidR="001E07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07D1" w:rsidP="003D705D" w:rsidR="003D705D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95FF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St-234/2017-4</w:t>
    </w:r>
  </w:p>
  <w:p w:rsidRDefault="00395FFB" w:rsidP="003902B7" w:rsidR="003902B7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07D1" w:rsidP="0049005B" w:rsidR="0049005B" w:rsidRPr="00970AE0">
    <w:pPr>
      <w:pStyle w:val="Zaglavlje"/>
      <w:jc w:val="right"/>
    </w:pPr>
    <w:r>
      <w:rPr>
        <w:szCs w:val="24"/>
      </w:rPr>
      <w:t>3 St-234/2017-4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7ED2"/>
    <w:rsid w:val="00037ED2"/>
    <w:rsid w:val="000A56C0"/>
    <w:rsid w:val="001E07D1"/>
    <w:rsid w:val="0039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07D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07D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E07D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07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7D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E07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E07D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5F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FF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95FF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95FF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95FF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07D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07D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E07D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07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7D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E07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E07D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5F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FF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95FF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95FF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95FF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St-234/2017</izvorni_sadrzaj>
    <derivirana_varijabla naziv="DomainObject.Predmet.OznakaBroj_1">St-234/2017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T.D.M. INVICTUS d.o.o. PULA</izvorni_sadrzaj>
    <derivirana_varijabla naziv="DomainObject.Predmet.ProtustrankaFormated_1">  T.D.M. INVICTUS d.o.o. PULA</derivirana_varijabla>
  </DomainObject.Predmet.ProtustrankaFormated>
  <DomainObject.Predmet.ProtustrankaFormatedOIB>
    <izvorni_sadrzaj>  T.D.M. INVICTUS d.o.o. PULA, OIB 53152080150</izvorni_sadrzaj>
    <derivirana_varijabla naziv="DomainObject.Predmet.ProtustrankaFormatedOIB_1">  T.D.M. INVICTUS d.o.o. PULA, OIB 53152080150</derivirana_varijabla>
  </DomainObject.Predmet.ProtustrankaFormatedOIB>
  <DomainObject.Predmet.ProtustrankaFormatedWithAdress>
    <izvorni_sadrzaj> T.D.M. INVICTUS d.o.o. PULA, Mardeganijeva 24, 52100 Pula</izvorni_sadrzaj>
    <derivirana_varijabla naziv="DomainObject.Predmet.ProtustrankaFormatedWithAdress_1"> T.D.M. INVICTUS d.o.o. PULA, Mardeganijeva 24, 52100 Pula</derivirana_varijabla>
  </DomainObject.Predmet.ProtustrankaFormatedWithAdress>
  <DomainObject.Predmet.ProtustrankaFormatedWithAdressOIB>
    <izvorni_sadrzaj> T.D.M. INVICTUS d.o.o. PULA, OIB 53152080150, Mardeganijeva 24, 52100 Pula</izvorni_sadrzaj>
    <derivirana_varijabla naziv="DomainObject.Predmet.ProtustrankaFormatedWithAdressOIB_1"> T.D.M. INVICTUS d.o.o. PULA, OIB 53152080150, Mardeganijeva 24, 52100 Pula</derivirana_varijabla>
  </DomainObject.Predmet.ProtustrankaFormatedWithAdressOIB>
  <DomainObject.Predmet.ProtustrankaWithAdress>
    <izvorni_sadrzaj>T.D.M. INVICTUS d.o.o. PULA Mardeganijeva 24, 52100 Pula</izvorni_sadrzaj>
    <derivirana_varijabla naziv="DomainObject.Predmet.ProtustrankaWithAdress_1">T.D.M. INVICTUS d.o.o. PULA Mardeganijeva 24, 52100 Pula</derivirana_varijabla>
  </DomainObject.Predmet.ProtustrankaWithAdress>
  <DomainObject.Predmet.ProtustrankaWithAdressOIB>
    <izvorni_sadrzaj>T.D.M. INVICTUS d.o.o. PULA, OIB 53152080150, Mardeganijeva 24, 52100 Pula</izvorni_sadrzaj>
    <derivirana_varijabla naziv="DomainObject.Predmet.ProtustrankaWithAdressOIB_1">T.D.M. INVICTUS d.o.o. PULA, OIB 53152080150, Mardeganijeva 24, 52100 Pula</derivirana_varijabla>
  </DomainObject.Predmet.ProtustrankaWithAdressOIB>
  <DomainObject.Predmet.ProtustrankaNazivFormated>
    <izvorni_sadrzaj>T.D.M. INVICTUS d.o.o. PULA</izvorni_sadrzaj>
    <derivirana_varijabla naziv="DomainObject.Predmet.ProtustrankaNazivFormated_1">T.D.M. INVICTUS d.o.o. PULA</derivirana_varijabla>
  </DomainObject.Predmet.ProtustrankaNazivFormated>
  <DomainObject.Predmet.ProtustrankaNazivFormatedOIB>
    <izvorni_sadrzaj>T.D.M. INVICTUS d.o.o. PULA, OIB 53152080150</izvorni_sadrzaj>
    <derivirana_varijabla naziv="DomainObject.Predmet.ProtustrankaNazivFormatedOIB_1">T.D.M. INVICTUS d.o.o. PULA, OIB 53152080150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8720.34</izvorni_sadrzaj>
    <derivirana_varijabla naziv="DomainObject.Predmet.TrenutnaVrijednost_1">8720.34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T.D.M. INVICTUS d.o.o. PULA</item>
    </izvorni_sadrzaj>
    <derivirana_varijabla naziv="DomainObject.Predmet.ProtuStrankaListFormated_1">
      <item>T.D.M. INVICTUS d.o.o. PULA</item>
    </derivirana_varijabla>
  </DomainObject.Predmet.ProtuStrankaListFormated>
  <DomainObject.Predmet.ProtuStrankaListFormatedOIB>
    <izvorni_sadrzaj>
      <item>T.D.M. INVICTUS d.o.o. PULA, OIB 53152080150</item>
    </izvorni_sadrzaj>
    <derivirana_varijabla naziv="DomainObject.Predmet.ProtuStrankaListFormatedOIB_1">
      <item>T.D.M. INVICTUS d.o.o. PULA, OIB 53152080150</item>
    </derivirana_varijabla>
  </DomainObject.Predmet.ProtuStrankaListFormatedOIB>
  <DomainObject.Predmet.ProtuStrankaListFormatedWithAdress>
    <izvorni_sadrzaj>
      <item>T.D.M. INVICTUS d.o.o. PULA, Mardeganijeva 24, 52100 Pula</item>
    </izvorni_sadrzaj>
    <derivirana_varijabla naziv="DomainObject.Predmet.ProtuStrankaListFormatedWithAdress_1">
      <item>T.D.M. INVICTUS d.o.o. PULA, Mardeganijeva 24, 52100 Pula</item>
    </derivirana_varijabla>
  </DomainObject.Predmet.ProtuStrankaListFormatedWithAdress>
  <DomainObject.Predmet.ProtuStrankaListFormatedWithAdressOIB>
    <izvorni_sadrzaj>
      <item>T.D.M. INVICTUS d.o.o. PULA, OIB 53152080150, Mardeganijeva 24, 52100 Pula</item>
    </izvorni_sadrzaj>
    <derivirana_varijabla naziv="DomainObject.Predmet.ProtuStrankaListFormatedWithAdressOIB_1">
      <item>T.D.M. INVICTUS d.o.o. PULA, OIB 53152080150, Mardeganijeva 24, 52100 Pula</item>
    </derivirana_varijabla>
  </DomainObject.Predmet.ProtuStrankaListFormatedWithAdressOIB>
  <DomainObject.Predmet.ProtuStrankaListNazivFormated>
    <izvorni_sadrzaj>
      <item>T.D.M. INVICTUS d.o.o. PULA</item>
    </izvorni_sadrzaj>
    <derivirana_varijabla naziv="DomainObject.Predmet.ProtuStrankaListNazivFormated_1">
      <item>T.D.M. INVICTUS d.o.o. PULA</item>
    </derivirana_varijabla>
  </DomainObject.Predmet.ProtuStrankaListNazivFormated>
  <DomainObject.Predmet.ProtuStrankaListNazivFormatedOIB>
    <izvorni_sadrzaj>
      <item>T.D.M. INVICTUS d.o.o. PULA, OIB 53152080150</item>
    </izvorni_sadrzaj>
    <derivirana_varijabla naziv="DomainObject.Predmet.ProtuStrankaListNazivFormatedOIB_1">
      <item>T.D.M. INVICTUS d.o.o. PULA, OIB 53152080150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2017.</izvorni_sadrzaj>
    <derivirana_varijabla naziv="DomainObject.Datum_1">16.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T.D.M. INVICTUS d.o.o. PULA</izvorni_sadrzaj>
    <derivirana_varijabla naziv="DomainObject.Predmet.ProtustrankaIDrugi_1">T.D.M. INVICTUS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T.D.M. INVICTUS d.o.o. PULA, OIB 53152080150, Mardeganijeva 24, 52100 Pula</izvorni_sadrzaj>
    <derivirana_varijabla naziv="DomainObject.Predmet.ProtustrankaIDrugiAdressOIB_1">T.D.M. INVICTUS d.o.o. PULA, OIB 53152080150, Mardeganijeva 24,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T.D.M. INVICTUS d.o.o. PULA</item>
    </izvorni_sadrzaj>
    <derivirana_varijabla naziv="DomainObject.Predmet.SudioniciListNaziv_1">
      <item>FINANCIJSKA AGENCIJA, RC RIJEKA, PODRUŽNICA PULA, PULA</item>
      <item>T.D.M. INVICTUS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T.D.M. INVICTUS d.o.o. PULA, OIB 53152080150, Mardeganijeva 24,52100 Pula</item>
    </izvorni_sadrzaj>
    <derivirana_varijabla naziv="DomainObject.Predmet.SudioniciListAdressOIB_1">
      <item>FINANCIJSKA AGENCIJA, RC RIJEKA, PODRUŽNICA PULA, PULA, OIB 85821130368, Giardini 5,52100 Pula</item>
      <item>T.D.M. INVICTUS d.o.o. PULA, OIB 53152080150, Mardeganijeva 24,52100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53152080150</item>
    </izvorni_sadrzaj>
    <derivirana_varijabla naziv="DomainObject.Predmet.SudioniciListNazivOIB_1">
      <item>, OIB 85821130368</item>
      <item>, OIB 53152080150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699</properties:Words>
  <properties:Characters>3642</properties:Characters>
  <properties:Lines>91</properties:Lines>
  <properties:Paragraphs>31</properties:Paragraphs>
  <properties:TotalTime>7</properties:TotalTime>
  <properties:ScaleCrop>false</properties:ScaleCrop>
  <properties:LinksUpToDate>false</properties:LinksUpToDate>
  <properties:CharactersWithSpaces>4359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2017-06-14T12:55:00Z</dcterms:created>
  <dc:creator>Morena Brajuha</dc:creator>
  <dc:description/>
  <cp:keywords/>
  <cp:lastModifiedBy>Morena Brajuha</cp:lastModifiedBy>
  <cp:lastPrinted>2017-06-16T09:40:00Z</cp:lastPrinted>
  <dcterms:modified xmlns:xsi="http://www.w3.org/2001/XMLSchema-instance" xsi:type="dcterms:W3CDTF">2017-06-16T09:40:00Z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