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bcf4" w14:paraId="c4cbcf4" w:rsidRDefault="004632A1" w:rsidP="004632A1" w:rsidR="004632A1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32A1" w:rsidR="004632A1">
        <w:tc>
          <w:tcPr>
            <w:tcW w:type="dxa" w:w="2985"/>
            <w:hideMark/>
          </w:tcPr>
          <w:p w:rsidRDefault="004632A1" w:rsidR="004632A1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32A1" w:rsidR="004632A1">
            <w:pPr>
              <w:spacing w:after="0"/>
              <w:jc w:val="center"/>
            </w:pPr>
            <w:r>
              <w:t>Republika Hrvatska</w:t>
            </w:r>
          </w:p>
          <w:p w:rsidRDefault="004632A1" w:rsidR="004632A1">
            <w:pPr>
              <w:spacing w:after="0"/>
              <w:jc w:val="center"/>
            </w:pPr>
            <w:r>
              <w:t>Trgovački sud u Varaždinu</w:t>
            </w:r>
          </w:p>
          <w:p w:rsidRDefault="004632A1" w:rsidR="004632A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4632A1" w:rsidP="004632A1" w:rsidR="004632A1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32A1" w:rsidR="004632A1">
        <w:trPr>
          <w:jc w:val="right"/>
        </w:trPr>
        <w:tc>
          <w:tcPr>
            <w:tcW w:type="dxa" w:w="4320"/>
            <w:hideMark/>
          </w:tcPr>
          <w:p w:rsidRDefault="004632A1" w:rsidR="004632A1">
            <w:pPr>
              <w:pStyle w:val="VSVerzija"/>
            </w:pPr>
            <w:r>
              <w:t xml:space="preserve">             </w:t>
            </w:r>
            <w:r w:rsidR="008F1210">
              <w:t xml:space="preserve">    </w:t>
            </w:r>
            <w:r>
              <w:t xml:space="preserve">  Poslovni broj:  6 St-</w:t>
            </w:r>
            <w:r w:rsidR="008F1210">
              <w:t>543/2017-4</w:t>
            </w:r>
          </w:p>
        </w:tc>
      </w:tr>
    </w:tbl>
    <w:p w:rsidRDefault="004632A1" w:rsidP="004632A1" w:rsidR="004632A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4632A1" w:rsidP="004632A1" w:rsidR="004632A1">
      <w:pPr>
        <w:jc w:val="both"/>
      </w:pPr>
    </w:p>
    <w:p w:rsidRDefault="004632A1" w:rsidP="004632A1" w:rsidR="004632A1">
      <w:pPr>
        <w:ind w:firstLine="708"/>
        <w:jc w:val="both"/>
      </w:pPr>
      <w:r>
        <w:t>Trgovački sudu Var</w:t>
      </w:r>
      <w:r w:rsidR="008F1210">
        <w:t>a</w:t>
      </w:r>
      <w:r>
        <w:t xml:space="preserve">ždinu, po sucu toga suda Hugu </w:t>
      </w:r>
      <w:proofErr w:type="spellStart"/>
      <w:r>
        <w:t>Wedemeyeru</w:t>
      </w:r>
      <w:proofErr w:type="spellEnd"/>
      <w:r>
        <w:t>, povodom prijedloga predlagatelja</w:t>
      </w:r>
      <w:r w:rsidR="008F1210">
        <w:t xml:space="preserve"> – </w:t>
      </w:r>
      <w:r>
        <w:t>dužnika</w:t>
      </w:r>
      <w:r w:rsidR="008F1210">
        <w:t xml:space="preserve"> </w:t>
      </w:r>
      <w:r w:rsidR="008F1210">
        <w:t>Nogometni klub Međimurje, iz Čakovca, Š</w:t>
      </w:r>
      <w:r w:rsidR="008F1210">
        <w:t>portska br. 2, OIB: 18059167825</w:t>
      </w:r>
      <w:r>
        <w:t>, za sklapa</w:t>
      </w:r>
      <w:r w:rsidR="008F1210">
        <w:t xml:space="preserve">nje </w:t>
      </w:r>
      <w:proofErr w:type="spellStart"/>
      <w:r w:rsidR="008F1210">
        <w:t>predstečajne</w:t>
      </w:r>
      <w:proofErr w:type="spellEnd"/>
      <w:r w:rsidR="008F1210">
        <w:t xml:space="preserve"> nagodbe, 21. veljače</w:t>
      </w:r>
      <w:r>
        <w:t xml:space="preserve"> 2018., objavljuje sljedeći </w:t>
      </w:r>
    </w:p>
    <w:p w:rsidRDefault="004632A1" w:rsidP="004632A1" w:rsidR="004632A1">
      <w:pPr>
        <w:spacing w:after="0"/>
        <w:ind w:firstLine="708"/>
        <w:jc w:val="both"/>
      </w:pPr>
    </w:p>
    <w:p w:rsidRDefault="004632A1" w:rsidP="004632A1" w:rsidR="004632A1">
      <w:pPr>
        <w:jc w:val="center"/>
      </w:pPr>
      <w:r>
        <w:t>O    G    L    A    S</w:t>
      </w:r>
    </w:p>
    <w:p w:rsidRDefault="004632A1" w:rsidP="004632A1" w:rsidR="004632A1">
      <w:pPr>
        <w:spacing w:after="0"/>
        <w:jc w:val="center"/>
      </w:pPr>
    </w:p>
    <w:p w:rsidRDefault="004632A1" w:rsidP="004632A1" w:rsidR="004632A1">
      <w:pPr>
        <w:jc w:val="both"/>
      </w:pPr>
      <w:r>
        <w:tab/>
        <w:t>1)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</w:t>
      </w:r>
      <w:r w:rsidR="008F1210">
        <w:t xml:space="preserve"> </w:t>
      </w:r>
      <w:r w:rsidR="008F1210">
        <w:t>Nogometni klub Međimurje, iz Čakovca, Š</w:t>
      </w:r>
      <w:r w:rsidR="008F1210">
        <w:t>portska br. 2, OIB: 18059167825</w:t>
      </w:r>
      <w:r>
        <w:t>, kod ovog</w:t>
      </w:r>
      <w:r w:rsidR="008F1210">
        <w:t>a</w:t>
      </w:r>
      <w:r>
        <w:t xml:space="preserve"> suda u Varaždinu, Ulica Braće Radić br. 2, soba broj 222, drugi kat, za </w:t>
      </w:r>
    </w:p>
    <w:p w:rsidRDefault="004632A1" w:rsidP="004632A1" w:rsidR="004632A1">
      <w:pPr>
        <w:jc w:val="center"/>
        <w:rPr>
          <w:u w:val="single"/>
        </w:rPr>
      </w:pPr>
      <w:r>
        <w:rPr>
          <w:u w:val="single"/>
        </w:rPr>
        <w:t xml:space="preserve">dan  </w:t>
      </w:r>
      <w:r w:rsidR="008F1210">
        <w:rPr>
          <w:u w:val="single"/>
        </w:rPr>
        <w:t>19. ožujka</w:t>
      </w:r>
      <w:r>
        <w:rPr>
          <w:u w:val="single"/>
        </w:rPr>
        <w:t xml:space="preserve">  2018.  u  </w:t>
      </w:r>
      <w:r w:rsidR="008F1210">
        <w:rPr>
          <w:u w:val="single"/>
        </w:rPr>
        <w:t>9,00</w:t>
      </w:r>
      <w:r>
        <w:rPr>
          <w:u w:val="single"/>
        </w:rPr>
        <w:t xml:space="preserve">  sati.</w:t>
      </w:r>
    </w:p>
    <w:p w:rsidRDefault="008F1210" w:rsidP="008F1210" w:rsidR="008F1210">
      <w:pPr>
        <w:spacing w:after="0"/>
        <w:jc w:val="center"/>
        <w:rPr>
          <w:u w:val="single"/>
        </w:rPr>
      </w:pPr>
    </w:p>
    <w:p w:rsidRDefault="004632A1" w:rsidP="004632A1" w:rsidR="004632A1">
      <w:pPr>
        <w:spacing w:after="0"/>
        <w:jc w:val="both"/>
      </w:pPr>
      <w:r>
        <w:t xml:space="preserve">           </w:t>
      </w:r>
      <w:r>
        <w:tab/>
        <w:t xml:space="preserve"> 2) Na ročište se, putem objave ovog oglasa na e-Oglasnoj ploči suda, web stranicama suda, te na web stranicama FINA-e, pozivaju : </w:t>
      </w:r>
    </w:p>
    <w:p w:rsidRDefault="004632A1" w:rsidP="004632A1" w:rsidR="004632A1">
      <w:pPr>
        <w:spacing w:after="0"/>
        <w:jc w:val="both"/>
      </w:pPr>
    </w:p>
    <w:p w:rsidRDefault="004632A1" w:rsidP="008F1210" w:rsidR="004632A1">
      <w:pPr>
        <w:spacing w:after="0"/>
        <w:jc w:val="both"/>
      </w:pPr>
      <w:r>
        <w:t>- predlagatelj</w:t>
      </w:r>
      <w:r w:rsidR="008F1210">
        <w:t xml:space="preserve"> </w:t>
      </w:r>
      <w:r>
        <w:t>-</w:t>
      </w:r>
      <w:r w:rsidR="008F1210">
        <w:t xml:space="preserve"> </w:t>
      </w:r>
      <w:r>
        <w:t xml:space="preserve">dužnik </w:t>
      </w:r>
      <w:r w:rsidR="008F1210">
        <w:t>Nogometni klub Međimurje, iz Čakovca, Š</w:t>
      </w:r>
      <w:r w:rsidR="008F1210">
        <w:t>portska br. 2,</w:t>
      </w:r>
    </w:p>
    <w:p w:rsidRDefault="004632A1" w:rsidP="004632A1" w:rsidR="004632A1">
      <w:pPr>
        <w:spacing w:after="0"/>
        <w:jc w:val="both"/>
      </w:pPr>
    </w:p>
    <w:p w:rsidRDefault="004632A1" w:rsidP="004632A1" w:rsidR="004632A1">
      <w:pPr>
        <w:spacing w:after="0"/>
        <w:jc w:val="both"/>
      </w:pPr>
      <w:r>
        <w:t xml:space="preserve"> - vjerovnici koji su prihvatili plan financijskog restrukturiranja.   </w:t>
      </w:r>
    </w:p>
    <w:p w:rsidRDefault="004632A1" w:rsidP="004632A1" w:rsidR="004632A1">
      <w:pPr>
        <w:spacing w:after="0"/>
        <w:jc w:val="both"/>
      </w:pPr>
    </w:p>
    <w:p w:rsidRDefault="004632A1" w:rsidP="004632A1" w:rsidR="004632A1">
      <w:pPr>
        <w:spacing w:after="0"/>
        <w:jc w:val="both"/>
      </w:pPr>
      <w:r>
        <w:tab/>
        <w:t xml:space="preserve">3)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4632A1" w:rsidP="004632A1" w:rsidR="004632A1">
      <w:pPr>
        <w:spacing w:after="0"/>
        <w:jc w:val="both"/>
      </w:pPr>
    </w:p>
    <w:p w:rsidRDefault="008F1210" w:rsidP="004632A1" w:rsidR="008F1210">
      <w:pPr>
        <w:spacing w:after="0"/>
        <w:jc w:val="both"/>
      </w:pPr>
      <w:bookmarkStart w:name="_GoBack" w:id="0"/>
      <w:bookmarkEnd w:id="0"/>
    </w:p>
    <w:p w:rsidRDefault="008F1210" w:rsidP="004632A1" w:rsidR="004632A1">
      <w:pPr>
        <w:jc w:val="center"/>
      </w:pPr>
      <w:r>
        <w:t>U Varaždinu 21. veljače</w:t>
      </w:r>
      <w:r w:rsidR="004632A1">
        <w:t xml:space="preserve"> 2018. </w:t>
      </w:r>
    </w:p>
    <w:p w:rsidRDefault="004632A1" w:rsidP="004632A1" w:rsidR="004632A1">
      <w:r>
        <w:t xml:space="preserve">                                                                                                                Sudac : </w:t>
      </w:r>
    </w:p>
    <w:p w:rsidRDefault="004632A1" w:rsidP="004632A1" w:rsidR="004632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Hugo Wedemeyer, v. r.</w:t>
      </w:r>
    </w:p>
    <w:p w:rsidRDefault="004632A1" w:rsidP="004632A1" w:rsidR="004632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4632A1" w:rsidP="004632A1" w:rsidR="004632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32A1" w:rsidP="004632A1" w:rsidR="004632A1">
      <w:r>
        <w:lastRenderedPageBreak/>
        <w:t>DNA :</w:t>
      </w:r>
    </w:p>
    <w:p w:rsidRDefault="004632A1" w:rsidP="004632A1" w:rsidR="004632A1">
      <w:pPr>
        <w:jc w:val="both"/>
      </w:pPr>
      <w:r>
        <w:t>e-Oglasna ploča suda,</w:t>
      </w:r>
    </w:p>
    <w:p w:rsidRDefault="004632A1" w:rsidP="004632A1" w:rsidR="004632A1">
      <w:pPr>
        <w:jc w:val="both"/>
      </w:pPr>
      <w:r>
        <w:t>Oglas u FINU – uz dopis, radi objave na web-u,</w:t>
      </w:r>
    </w:p>
    <w:p w:rsidRDefault="004632A1" w:rsidP="004632A1" w:rsidR="004632A1">
      <w:pPr>
        <w:jc w:val="both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8F1210" w:rsidR="00AE649C" w:rsidRPr="00B76F3C">
      <w:headerReference w:type="default" r:id="rId12"/>
      <w:foot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E52" w:rsidP="00537B78" w:rsidR="00313E52">
      <w:r>
        <w:separator/>
      </w:r>
    </w:p>
  </w:endnote>
  <w:endnote w:id="0" w:type="continuationSeparator">
    <w:p w:rsidRDefault="00313E52" w:rsidP="00537B78" w:rsidR="00313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4041023"/>
      <w:docPartObj>
        <w:docPartGallery w:val="Page Numbers (Bottom of Page)"/>
        <w:docPartUnique/>
      </w:docPartObj>
    </w:sdtPr>
    <w:sdtContent>
      <w:p w:rsidRDefault="008F1210" w:rsidR="008F121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F1210" w:rsidR="008F12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E52" w:rsidP="00537B78" w:rsidR="00313E52">
      <w:r>
        <w:separator/>
      </w:r>
    </w:p>
  </w:footnote>
  <w:footnote w:id="0" w:type="continuationSeparator">
    <w:p w:rsidRDefault="00313E52" w:rsidP="00537B78" w:rsidR="00313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210" w:rsidR="008333A9">
    <w:pPr>
      <w:pStyle w:val="Zaglavlje"/>
    </w:pPr>
    <w:r>
      <w:rPr>
        <w:rStyle w:val="PozadinaSvijetloCrvena"/>
        <w:shd w:fill="auto" w:color="auto" w:val="clear"/>
      </w:rPr>
      <w:t>Poslovni broj : 6 St-543/2017-4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E52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2A1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81D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210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632A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632A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16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St-543/2017-4</izvorni_sadrzaj>
    <derivirana_varijabla naziv="DomainObject.Oznaka_1">St-543/2017-4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Nogometni klub Međimurje</izvorni_sadrzaj>
    <derivirana_varijabla naziv="DomainObject.Predmet.StrankaFormated_1">  Nogometni klub Međimurje</derivirana_varijabla>
  </DomainObject.Predmet.StrankaFormated>
  <DomainObject.Predmet.StrankaFormatedOIB>
    <izvorni_sadrzaj>  Nogometni klub Međimurje, OIB 18059167825</izvorni_sadrzaj>
    <derivirana_varijabla naziv="DomainObject.Predmet.StrankaFormatedOIB_1">  Nogometni klub Međimurje, OIB 18059167825</derivirana_varijabla>
  </DomainObject.Predmet.StrankaFormatedOIB>
  <DomainObject.Predmet.StrankaFormatedWithAdress>
    <izvorni_sadrzaj> Nogometni klub Međimurje, Športska 2, 40000 Čakovec</izvorni_sadrzaj>
    <derivirana_varijabla naziv="DomainObject.Predmet.StrankaFormatedWithAdress_1"> Nogometni klub Međimurje, Športska 2, 40000 Čakovec</derivirana_varijabla>
  </DomainObject.Predmet.StrankaFormatedWithAdress>
  <DomainObject.Predmet.StrankaFormatedWithAdressOIB>
    <izvorni_sadrzaj> Nogometni klub Međimurje, OIB 18059167825, Športska 2, 40000 Čakovec</izvorni_sadrzaj>
    <derivirana_varijabla naziv="DomainObject.Predmet.StrankaFormatedWithAdressOIB_1"> Nogometni klub Međimurje, OIB 18059167825, Športska 2, 40000 Čakovec</derivirana_varijabla>
  </DomainObject.Predmet.StrankaFormatedWithAdressOIB>
  <DomainObject.Predmet.StrankaWithAdress>
    <izvorni_sadrzaj>Nogometni klub Međimurje Športska 2,40000 Čakovec</izvorni_sadrzaj>
    <derivirana_varijabla naziv="DomainObject.Predmet.StrankaWithAdress_1">Nogometni klub Međimurje Športska 2,40000 Čakovec</derivirana_varijabla>
  </DomainObject.Predmet.StrankaWithAdress>
  <DomainObject.Predmet.StrankaWithAdressOIB>
    <izvorni_sadrzaj>Nogometni klub Međimurje, OIB 18059167825, Športska 2,40000 Čakovec</izvorni_sadrzaj>
    <derivirana_varijabla naziv="DomainObject.Predmet.StrankaWithAdressOIB_1">Nogometni klub Međimurje, OIB 18059167825, Športska 2,40000 Čakovec</derivirana_varijabla>
  </DomainObject.Predmet.StrankaWithAdressOIB>
  <DomainObject.Predmet.StrankaNazivFormated>
    <izvorni_sadrzaj>Nogometni klub Međimurje</izvorni_sadrzaj>
    <derivirana_varijabla naziv="DomainObject.Predmet.StrankaNazivFormated_1">Nogometni klub Međimurje</derivirana_varijabla>
  </DomainObject.Predmet.StrankaNazivFormated>
  <DomainObject.Predmet.StrankaNazivFormatedOIB>
    <izvorni_sadrzaj>Nogometni klub Međimurje, OIB 18059167825</izvorni_sadrzaj>
    <derivirana_varijabla naziv="DomainObject.Predmet.StrankaNazivFormatedOIB_1">Nogometni klub Međimurje, OIB 18059167825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Nogometni klub Međimurje</item>
    </izvorni_sadrzaj>
    <derivirana_varijabla naziv="DomainObject.Predmet.StrankaListFormated_1">
      <item>Nogometni klub Međimurje</item>
    </derivirana_varijabla>
  </DomainObject.Predmet.StrankaListFormated>
  <DomainObject.Predmet.StrankaListFormatedOIB>
    <izvorni_sadrzaj>
      <item>Nogometni klub Međimurje, OIB 18059167825</item>
    </izvorni_sadrzaj>
    <derivirana_varijabla naziv="DomainObject.Predmet.StrankaListFormatedOIB_1">
      <item>Nogometni klub Međimurje, OIB 18059167825</item>
    </derivirana_varijabla>
  </DomainObject.Predmet.StrankaListFormatedOIB>
  <DomainObject.Predmet.StrankaListFormatedWithAdress>
    <izvorni_sadrzaj>
      <item>Nogometni klub Međimurje, Športska 2, 40000 Čakovec</item>
    </izvorni_sadrzaj>
    <derivirana_varijabla naziv="DomainObject.Predmet.StrankaListFormatedWithAdress_1">
      <item>Nogometni klub Međimurje, Športska 2, 40000 Čakovec</item>
    </derivirana_varijabla>
  </DomainObject.Predmet.StrankaListFormatedWithAdress>
  <DomainObject.Predmet.StrankaListFormatedWithAdressOIB>
    <izvorni_sadrzaj>
      <item>Nogometni klub Međimurje, OIB 18059167825, Športska 2, 40000 Čakovec</item>
    </izvorni_sadrzaj>
    <derivirana_varijabla naziv="DomainObject.Predmet.StrankaListFormatedWithAdressOIB_1">
      <item>Nogometni klub Međimurje, OIB 18059167825, Športska 2, 40000 Čakovec</item>
    </derivirana_varijabla>
  </DomainObject.Predmet.StrankaListFormatedWithAdressOIB>
  <DomainObject.Predmet.StrankaListNazivFormated>
    <izvorni_sadrzaj>
      <item>Nogometni klub Međimurje</item>
    </izvorni_sadrzaj>
    <derivirana_varijabla naziv="DomainObject.Predmet.StrankaListNazivFormated_1">
      <item>Nogometni klub Međimurje</item>
    </derivirana_varijabla>
  </DomainObject.Predmet.StrankaListNazivFormated>
  <DomainObject.Predmet.StrankaListNazivFormatedOIB>
    <izvorni_sadrzaj>
      <item>Nogometni klub Međimurje, OIB 18059167825</item>
    </izvorni_sadrzaj>
    <derivirana_varijabla naziv="DomainObject.Predmet.StrankaListNazivFormatedOIB_1">
      <item>Nogometni klub Međimurje, OIB 18059167825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St-543/2017-4</izvorni_sadrzaj>
    <derivirana_varijabla naziv="DomainObject.PoslovniBrojDokumenta_1">St-543/2017-4</derivirana_varijabla>
  </DomainObject.PoslovniBrojDokumenta>
  <DomainObject.Predmet.StrankaIDrugi>
    <izvorni_sadrzaj>Nogometni klub Međimurje</izvorni_sadrzaj>
    <derivirana_varijabla naziv="DomainObject.Predmet.StrankaIDrugi_1">Nogometni klub Međimurje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Nogometni klub Međimurje, OIB 18059167825, Športska 2, 40000 Čakovec</izvorni_sadrzaj>
    <derivirana_varijabla naziv="DomainObject.Predmet.StrankaIDrugiAdressOIB_1">Nogometni klub Međimurje, OIB 18059167825, Športska 2,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Međimurje</item>
      <item>Financijska agencija</item>
    </izvorni_sadrzaj>
    <derivirana_varijabla naziv="DomainObject.Predmet.SudioniciListNaziv_1">
      <item>Nogometni klub Međimurje</item>
      <item>Financijska agencija</item>
    </derivirana_varijabla>
  </DomainObject.Predmet.SudioniciListNaziv>
  <DomainObject.Predmet.SudioniciListAdressOIB>
    <izvorni_sadrzaj>
      <item>Nogometni klub Međimurje, OIB 18059167825, Športska 2,40000 Čakovec</item>
      <item>Financijska agencija, OIB 85821130368, Ulica grada Vukovara 70,10000 Zagreb</item>
    </izvorni_sadrzaj>
    <derivirana_varijabla naziv="DomainObject.Predmet.SudioniciListAdressOIB_1">
      <item>Nogometni klub Međimurje, OIB 18059167825, Športska 2,40000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D1BED-29BC-4966-86F5-BC6874CE9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204</properties:Words>
  <properties:Characters>1115</properties:Characters>
  <properties:Lines>44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2018-02-21T12:17:00Z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odluka_St-543_2017-4.docx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