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7d3d" w14:paraId="9397d3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5E45C2">
        <w:t>173</w:t>
      </w:r>
      <w:r w:rsidR="00F45899">
        <w:t>/17</w:t>
      </w:r>
      <w:r w:rsidR="002E6687">
        <w:t>-15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E45C2" w:rsidP="001C69BB" w:rsidR="006B708C">
      <w:pPr>
        <w:ind w:firstLine="720"/>
        <w:jc w:val="both"/>
        <w:rPr>
          <w:lang w:val="pt-BR"/>
        </w:rPr>
      </w:pPr>
      <w:r w:rsidRPr="005E45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45C2">
        <w:t>85821130368</w:t>
      </w:r>
      <w:r w:rsidRPr="005E45C2">
        <w:rPr>
          <w:lang w:val="pt-BR"/>
        </w:rPr>
        <w:t xml:space="preserve">, za otvaranje stečajnog postupka nad dužnikom GREY MEDIA j.d.o.o., Zagreb, Selska cesta 90 H, OIB: </w:t>
      </w:r>
      <w:r w:rsidRPr="005E45C2">
        <w:t>19603416885</w:t>
      </w:r>
      <w:r w:rsidRPr="005E45C2">
        <w:rPr>
          <w:lang w:val="pt-BR"/>
        </w:rPr>
        <w:t>, 26. travnja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E45C2" w:rsidRPr="005E45C2">
        <w:rPr>
          <w:lang w:val="pt-BR"/>
        </w:rPr>
        <w:t>GREY MEDIA j.d.o.o., Zagreb, Selska cesta 90 H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</w:t>
      </w:r>
      <w:r w:rsidR="00B7228A">
        <w:t>3</w:t>
      </w:r>
      <w:r w:rsidR="00FF6333">
        <w:t>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5E45C2">
        <w:t>11</w:t>
      </w:r>
      <w:r w:rsidR="00B7228A">
        <w:t>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5E45C2">
        <w:t>26</w:t>
      </w:r>
      <w:r w:rsidR="00B7228A" w:rsidRPr="00B7228A">
        <w:t xml:space="preserve">. travnja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E668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F2232" w:rsidP="006B708C" w:rsidR="00BF2232"/>
    <w:p w:rsidRDefault="002D2245" w:rsidP="006B708C" w:rsidR="006B708C" w:rsidRPr="0038741D">
      <w:r w:rsidRPr="0038741D">
        <w:t>UPUTA O PRAVNOM LIJEKU</w:t>
      </w:r>
    </w:p>
    <w:p w:rsidRDefault="006B708C" w:rsidP="006B708C" w:rsidR="00BF2232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BF2232" w:rsidP="006B708C" w:rsidR="00BF2232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2E6687" w:rsidR="002E6687"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2E6687" w:rsidP="003B03E2" w:rsidR="002E6687" w:rsidRPr="003B03E2">
      <w:pPr>
        <w:ind w:firstLine="708"/>
      </w:pPr>
      <w:r>
        <w:t xml:space="preserve">     Katica Franjić</w:t>
      </w:r>
    </w:p>
    <w:p w:rsidRDefault="00B639DE" w:rsidP="002E6687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E6687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BF2232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6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6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6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6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6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6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6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6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GREY MEDIA j.d.o.o. zastupanog po punomoćniku Žarko Babić</izvorni_sadrzaj>
    <derivirana_varijabla naziv="DomainObject.Predmet.ProtustrankaFormated_1">  GREY MEDIA j.d.o.o. zastupanog po punomoćniku Žarko Babić</derivirana_varijabla>
  </DomainObject.Predmet.ProtustrankaFormated>
  <DomainObject.Predmet.ProtustrankaFormatedOIB>
    <izvorni_sadrzaj>  GREY MEDIA j.d.o.o., OIB 19603416885 zastupanog po punomoćniku Žarko Babić</izvorni_sadrzaj>
    <derivirana_varijabla naziv="DomainObject.Predmet.ProtustrankaFormatedOIB_1">  GREY MEDIA j.d.o.o., OIB 19603416885 zastupanog po punomoćniku Žarko Babić</derivirana_varijabla>
  </DomainObject.Predmet.ProtustrankaFormatedOIB>
  <DomainObject.Predmet.ProtustrankaFormatedWithAdress>
    <izvorni_sadrzaj> GREY MEDIA j.d.o.o., Selska cesta/90 H, 10000 Zagreb zastupanog po punomoćniku Žarko Babić</izvorni_sadrzaj>
    <derivirana_varijabla naziv="DomainObject.Predmet.ProtustrankaFormatedWithAdress_1"> GREY MEDIA j.d.o.o., Selska cesta/90 H, 10000 Zagreb zastupanog po punomoćniku Žarko Babić</derivirana_varijabla>
  </DomainObject.Predmet.ProtustrankaFormatedWithAdress>
  <DomainObject.Predmet.ProtustrankaFormatedWithAdressOIB>
    <izvorni_sadrzaj> GREY MEDIA j.d.o.o., OIB 19603416885, Selska cesta/90 H, 10000 Zagreb zastupanog po punomoćniku Žarko Babić</izvorni_sadrzaj>
    <derivirana_varijabla naziv="DomainObject.Predmet.ProtustrankaFormatedWithAdressOIB_1"> GREY MEDIA j.d.o.o., OIB 19603416885, Selska cesta/90 H, 10000 Zagreb zastupanog po punomoćniku Žarko Babić</derivirana_varijabla>
  </DomainObject.Predmet.ProtustrankaFormatedWithAdressOIB>
  <DomainObject.Predmet.ProtustrankaWithAdress>
    <izvorni_sadrzaj>GREY MEDIA j.d.o.o. Selska cesta/90 H, 10000 Zagreb</izvorni_sadrzaj>
    <derivirana_varijabla naziv="DomainObject.Predmet.ProtustrankaWithAdress_1">GREY MEDIA j.d.o.o. Selska cesta/90 H, 10000 Zagreb</derivirana_varijabla>
  </DomainObject.Predmet.ProtustrankaWithAdress>
  <DomainObject.Predmet.ProtustrankaWithAdressOIB>
    <izvorni_sadrzaj>GREY MEDIA j.d.o.o., OIB 19603416885, Selska cesta/90 H, 10000 Zagreb</izvorni_sadrzaj>
    <derivirana_varijabla naziv="DomainObject.Predmet.ProtustrankaWithAdressOIB_1">GREY MEDIA j.d.o.o., OIB 19603416885, Selska cesta/90 H, 10000 Zagreb</derivirana_varijabla>
  </DomainObject.Predmet.ProtustrankaWithAdressOIB>
  <DomainObject.Predmet.ProtustrankaNazivFormated>
    <izvorni_sadrzaj>GREY MEDIA j.d.o.o.</izvorni_sadrzaj>
    <derivirana_varijabla naziv="DomainObject.Predmet.ProtustrankaNazivFormated_1">GREY MEDIA j.d.o.o.</derivirana_varijabla>
  </DomainObject.Predmet.ProtustrankaNazivFormated>
  <DomainObject.Predmet.ProtustrankaNazivFormatedOIB>
    <izvorni_sadrzaj>GREY MEDIA j.d.o.o., OIB 19603416885</izvorni_sadrzaj>
    <derivirana_varijabla naziv="DomainObject.Predmet.ProtustrankaNazivFormatedOIB_1">GREY MEDIA j.d.o.o., OIB 19603416885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GREY MEDIA j.d.o.o. zastupanog po punomoćniku Žarko Babić</item>
    </izvorni_sadrzaj>
    <derivirana_varijabla naziv="DomainObject.Predmet.ProtuStrankaListFormated_1">
      <item>GREY MEDIA j.d.o.o. zastupanog po punomoćniku Žarko Babić</item>
    </derivirana_varijabla>
  </DomainObject.Predmet.ProtuStrankaListFormated>
  <DomainObject.Predmet.ProtuStrankaListFormatedOIB>
    <izvorni_sadrzaj>
      <item>GREY MEDIA j.d.o.o., OIB 19603416885 zastupanog po punomoćniku Žarko Babić</item>
    </izvorni_sadrzaj>
    <derivirana_varijabla naziv="DomainObject.Predmet.ProtuStrankaListFormatedOIB_1">
      <item>GREY MEDIA j.d.o.o., OIB 19603416885 zastupanog po punomoćniku Žarko Babić</item>
    </derivirana_varijabla>
  </DomainObject.Predmet.ProtuStrankaListFormatedOIB>
  <DomainObject.Predmet.ProtuStrankaListFormatedWithAdress>
    <izvorni_sadrzaj>
      <item>GREY MEDIA j.d.o.o., Selska cesta/90 H, 10000 Zagreb zastupanog po punomoćniku Žarko Babić</item>
    </izvorni_sadrzaj>
    <derivirana_varijabla naziv="DomainObject.Predmet.ProtuStrankaListFormatedWithAdress_1">
      <item>GREY MEDIA j.d.o.o., Selska cesta/90 H, 10000 Zagreb zastupanog po punomoćniku Žarko Babić</item>
    </derivirana_varijabla>
  </DomainObject.Predmet.ProtuStrankaListFormatedWithAdress>
  <DomainObject.Predmet.ProtuStrankaListFormatedWithAdressOIB>
    <izvorni_sadrzaj>
      <item>GREY MEDIA j.d.o.o., OIB 19603416885, Selska cesta/90 H, 10000 Zagreb zastupanog po punomoćniku Žarko Babić</item>
    </izvorni_sadrzaj>
    <derivirana_varijabla naziv="DomainObject.Predmet.ProtuStrankaListFormatedWithAdressOIB_1">
      <item>GREY MEDIA j.d.o.o., OIB 19603416885, Selska cesta/90 H, 10000 Zagreb zastupanog po punomoćniku Žarko Babić</item>
    </derivirana_varijabla>
  </DomainObject.Predmet.ProtuStrankaListFormatedWithAdressOIB>
  <DomainObject.Predmet.ProtuStrankaListNazivFormated>
    <izvorni_sadrzaj>
      <item>GREY MEDIA j.d.o.o.</item>
    </izvorni_sadrzaj>
    <derivirana_varijabla naziv="DomainObject.Predmet.ProtuStrankaListNazivFormated_1">
      <item>GREY MEDIA j.d.o.o.</item>
    </derivirana_varijabla>
  </DomainObject.Predmet.ProtuStrankaListNazivFormated>
  <DomainObject.Predmet.ProtuStrankaListNazivFormatedOIB>
    <izvorni_sadrzaj>
      <item>GREY MEDIA j.d.o.o., OIB 19603416885</item>
    </izvorni_sadrzaj>
    <derivirana_varijabla naziv="DomainObject.Predmet.ProtuStrankaListNazivFormatedOIB_1">
      <item>GREY MEDIA j.d.o.o., OIB 19603416885</item>
    </derivirana_varijabla>
  </DomainObject.Predmet.ProtuStrankaListNazivFormatedOIB>
  <DomainObject.Predmet.OstaliListFormated>
    <izvorni_sadrzaj>
      <item>Žarko Babić punomoćnik sudionika u postupku GREY MEDIA j.d.o.o.</item>
    </izvorni_sadrzaj>
    <derivirana_varijabla naziv="DomainObject.Predmet.OstaliListFormated_1">
      <item>Žarko Babić punomoćnik sudionika u postupku GREY MEDIA j.d.o.o.</item>
    </derivirana_varijabla>
  </DomainObject.Predmet.OstaliListFormated>
  <DomainObject.Predmet.OstaliListFormatedOIB>
    <izvorni_sadrzaj>
      <item>Žarko Babić, OIB 83447494689 punomoćnik sudionika u postupku GREY MEDIA j.d.o.o.</item>
    </izvorni_sadrzaj>
    <derivirana_varijabla naziv="DomainObject.Predmet.OstaliListFormatedOIB_1">
      <item>Žarko Babić, OIB 83447494689 punomoćnik sudionika u postupku GREY MEDIA j.d.o.o.</item>
    </derivirana_varijabla>
  </DomainObject.Predmet.OstaliListFormatedOIB>
  <DomainObject.Predmet.OstaliListFormatedWithAdress>
    <izvorni_sadrzaj>
      <item>Žarko Babić, Ulica Dragojle Jarnević 4, 10000 Zagreb punomoćnik sudionika u postupku GREY MEDIA j.d.o.o.</item>
    </izvorni_sadrzaj>
    <derivirana_varijabla naziv="DomainObject.Predmet.OstaliListFormatedWithAdress_1">
      <item>Žarko Babić, Ulica Dragojle Jarnević 4, 10000 Zagreb punomoćnik sudionika u postupku GREY MEDIA j.d.o.o.</item>
    </derivirana_varijabla>
  </DomainObject.Predmet.OstaliListFormatedWithAdress>
  <DomainObject.Predmet.OstaliListFormatedWithAdressOIB>
    <izvorni_sadrzaj>
      <item>Žarko Babić, OIB 83447494689, Ulica Dragojle Jarnević 4, 10000 Zagreb punomoćnik sudionika u postupku GREY MEDIA j.d.o.o.</item>
    </izvorni_sadrzaj>
    <derivirana_varijabla naziv="DomainObject.Predmet.OstaliListFormatedWithAdressOIB_1">
      <item>Žarko Babić, OIB 83447494689, Ulica Dragojle Jarnević 4, 10000 Zagreb punomoćnik sudionika u postupku GREY MEDIA j.d.o.o.</item>
    </derivirana_varijabla>
  </DomainObject.Predmet.OstaliListFormatedWithAdressOIB>
  <DomainObject.Predmet.OstaliListNazivFormated>
    <izvorni_sadrzaj>
      <item>Žarko Babić</item>
    </izvorni_sadrzaj>
    <derivirana_varijabla naziv="DomainObject.Predmet.OstaliListNazivFormated_1">
      <item>Žarko Babić</item>
    </derivirana_varijabla>
  </DomainObject.Predmet.OstaliListNazivFormated>
  <DomainObject.Predmet.OstaliListNazivFormatedOIB>
    <izvorni_sadrzaj>
      <item>Žarko Babić, OIB 83447494689</item>
    </izvorni_sadrzaj>
    <derivirana_varijabla naziv="DomainObject.Predmet.OstaliListNazivFormatedOIB_1">
      <item>Žarko Babić, OIB 83447494689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GREY MEDIA j.d.o.o.</izvorni_sadrzaj>
    <derivirana_varijabla naziv="DomainObject.Predmet.ProtustrankaIDrugi_1">GREY MEDIA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GREY MEDIA j.d.o.o., OIB 19603416885, Selska cesta/90 H, 10000 Zagreb</izvorni_sadrzaj>
    <derivirana_varijabla naziv="DomainObject.Predmet.ProtustrankaIDrugiAdressOIB_1">GREY MEDIA j.d.o.o., OIB 19603416885, Selska cesta/90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GREY MEDIA j.d.o.o.</item>
      <item>Žarko Babić</item>
    </izvorni_sadrzaj>
    <derivirana_varijabla naziv="DomainObject.Predmet.SudioniciListNaziv_1">
      <item>FINA Regionalni centar Zagreb</item>
      <item>GREY MEDIA j.d.o.o.</item>
      <item>Žarko Babić</item>
    </derivirana_varijabla>
  </DomainObject.Predmet.SudioniciListNaziv>
  <DomainObject.Predmet.SudioniciListAdressOIB>
    <izvorni_sadrzaj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</izvorni_sadrzaj>
    <derivirana_varijabla naziv="DomainObject.Predmet.SudioniciListAdressOIB_1"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19603416885</item>
      <item>, OIB 83447494689</item>
    </izvorni_sadrzaj>
    <derivirana_varijabla naziv="DomainObject.Predmet.SudioniciListNazivOIB_1">
      <item>, OIB 85821130368</item>
      <item>, OIB 19603416885</item>
      <item>, OIB 83447494689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848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2017-04-26T08:12:00Z</dcterms:created>
  <dc:creator>nmarkovic</dc:creator>
  <cp:lastModifiedBy>Katica Franjić</cp:lastModifiedBy>
  <cp:lastPrinted>2017-04-26T08:55:00Z</cp:lastPrinted>
  <dcterms:modified xmlns:xsi="http://www.w3.org/2001/XMLSchema-instance" xsi:type="dcterms:W3CDTF">2017-04-26T08:56:00Z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