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14d" w14:paraId="7fae14d" w:rsidRDefault="00EF311F" w:rsidP="005C50A8" w:rsidR="00E543AD">
      <w:pPr>
        <w:jc w:val="right"/>
        <w15:collapsed w:val="false"/>
      </w:pPr>
      <w:bookmarkStart w:name="_GoBack" w:id="0"/>
      <w:bookmarkEnd w:id="0"/>
      <w:r>
        <w:tab/>
      </w:r>
      <w:r w:rsidR="005C50A8">
        <w:tab/>
      </w:r>
      <w:r w:rsidR="005C50A8">
        <w:tab/>
      </w:r>
      <w:r w:rsidR="005C50A8">
        <w:tab/>
      </w:r>
      <w:r w:rsidR="005C50A8">
        <w:tab/>
      </w:r>
      <w:r w:rsidR="005C50A8">
        <w:tab/>
      </w:r>
      <w:r w:rsidR="005C50A8">
        <w:tab/>
      </w:r>
      <w:r w:rsidR="005C50A8">
        <w:tab/>
      </w:r>
      <w:r w:rsidR="005C50A8">
        <w:tab/>
      </w:r>
      <w:r w:rsidR="005C50A8">
        <w:tab/>
        <w:t xml:space="preserve">9 </w:t>
      </w:r>
      <w:r>
        <w:t>St-</w:t>
      </w:r>
      <w:r w:rsidR="005C50A8">
        <w:t>677</w:t>
      </w:r>
      <w:r>
        <w:t>/1</w:t>
      </w:r>
      <w:r w:rsidR="005A6D5F">
        <w:t>8</w:t>
      </w:r>
      <w:r>
        <w:t>-</w:t>
      </w:r>
      <w:r w:rsidR="00B75228">
        <w:t>9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5C50A8" w:rsidP="0034231B" w:rsidR="0034231B">
      <w:r>
        <w:rPr>
          <w:b/>
          <w:bCs/>
          <w:noProof/>
        </w:rPr>
        <w:t xml:space="preserve">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AD3835">
        <w:rPr>
          <w:b/>
        </w:rPr>
        <w:tab/>
      </w:r>
      <w:r w:rsidR="00AD3835">
        <w:rPr>
          <w:b/>
        </w:rPr>
        <w:tab/>
      </w:r>
      <w:r w:rsidR="00AD3835">
        <w:rPr>
          <w:b/>
        </w:rPr>
        <w:tab/>
      </w:r>
      <w:r w:rsidR="00AD3835">
        <w:rPr>
          <w:b/>
        </w:rPr>
        <w:tab/>
      </w:r>
      <w:r w:rsidR="00AD3835">
        <w:rPr>
          <w:b/>
        </w:rPr>
        <w:tab/>
      </w:r>
      <w:r w:rsidR="00AD3835">
        <w:rPr>
          <w:b/>
        </w:rPr>
        <w:tab/>
      </w:r>
      <w:r w:rsidR="00AD3835">
        <w:rPr>
          <w:b/>
        </w:rPr>
        <w:tab/>
      </w:r>
      <w:r w:rsidR="00AD3835">
        <w:rPr>
          <w:b/>
        </w:rPr>
        <w:tab/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5C50A8">
        <w:rPr>
          <w:sz w:val="22"/>
          <w:szCs w:val="22"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5A2CD7" w:rsidR="005A2CD7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A275FE" w:rsidR="00AC04F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</w:t>
      </w:r>
      <w:r w:rsidR="00CE5204">
        <w:t xml:space="preserve"> 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  <w:r w:rsidR="00AD3835">
        <w:t>POPULUS PRODUKCIJA  j.d.o.o</w:t>
      </w:r>
      <w:r w:rsidR="00CE5204">
        <w:t>.</w:t>
      </w:r>
      <w:r w:rsidR="00AD3835">
        <w:t xml:space="preserve"> Dugo Selo, Ulica hvatskih branitelja 1,</w:t>
      </w:r>
      <w:r w:rsidR="00CE5204">
        <w:t xml:space="preserve"> </w:t>
      </w:r>
      <w:r w:rsidR="00AD3835">
        <w:t>OIB:</w:t>
      </w:r>
      <w:r w:rsidR="00CE5204">
        <w:t xml:space="preserve"> 46841246872</w:t>
      </w:r>
      <w:r w:rsidR="00AD3835">
        <w:t>,</w:t>
      </w:r>
      <w:r w:rsidR="00CE5204">
        <w:t xml:space="preserve"> </w:t>
      </w:r>
      <w:r w:rsidR="00AD3835">
        <w:t>MBS:</w:t>
      </w:r>
      <w:r w:rsidR="00CE5204">
        <w:t xml:space="preserve"> </w:t>
      </w:r>
      <w:r w:rsidR="00AD3835">
        <w:t xml:space="preserve">080982858 </w:t>
      </w:r>
      <w:r w:rsidR="008D5352" w:rsidRPr="0041082E">
        <w:t xml:space="preserve">, </w:t>
      </w:r>
      <w:r w:rsidR="00CE5204">
        <w:t>31.</w:t>
      </w:r>
      <w:r w:rsidR="008D5352" w:rsidRPr="0041082E">
        <w:t xml:space="preserve"> </w:t>
      </w:r>
      <w:r w:rsidR="00A34E9A">
        <w:t xml:space="preserve">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5A2CD7" w:rsidP="00A275FE" w:rsidR="005A2CD7">
      <w:pPr>
        <w:jc w:val="center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A34E9A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AD3835">
        <w:t>POPULUS PRODUKCIJA  j.d.o.o</w:t>
      </w:r>
      <w:r w:rsidR="00CE5204">
        <w:t>.</w:t>
      </w:r>
      <w:r w:rsidR="00AD3835">
        <w:t xml:space="preserve"> Dugo Selo, Ulica hvatskih branitelja 1,</w:t>
      </w:r>
      <w:r w:rsidR="00CE5204">
        <w:t xml:space="preserve"> </w:t>
      </w:r>
      <w:r w:rsidR="00AD3835">
        <w:t>OIB:</w:t>
      </w:r>
      <w:r w:rsidR="00CE5204">
        <w:t xml:space="preserve"> </w:t>
      </w:r>
      <w:r w:rsidR="00AD3835">
        <w:t>46841246872,</w:t>
      </w:r>
      <w:r w:rsidR="00CE5204">
        <w:t xml:space="preserve"> </w:t>
      </w:r>
      <w:r w:rsidR="00AD3835">
        <w:t>MBS:</w:t>
      </w:r>
      <w:r w:rsidR="00CE5204">
        <w:t xml:space="preserve"> </w:t>
      </w:r>
      <w:r w:rsidR="00AD3835">
        <w:t>080982858</w:t>
      </w:r>
      <w:r w:rsidR="00CE5204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B75228">
        <w:t>Vlado Šokac, Belišće, Fiskulturna 12, Bistrinci,</w:t>
      </w:r>
      <w:r w:rsidR="00CE5204">
        <w:t xml:space="preserve"> </w:t>
      </w:r>
      <w:r w:rsidR="00B75228">
        <w:t>OIB:</w:t>
      </w:r>
      <w:r w:rsidR="00CE5204">
        <w:t xml:space="preserve"> </w:t>
      </w:r>
      <w:r w:rsidR="00B75228">
        <w:t xml:space="preserve">95457319937 </w:t>
      </w:r>
      <w:r w:rsidR="003001E8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  <w:r w:rsidR="00CE5204">
        <w:rPr>
          <w:bCs/>
        </w:rPr>
        <w:t xml:space="preserve"> </w:t>
      </w:r>
    </w:p>
    <w:p w:rsidRDefault="00A275FE" w:rsidP="0065568B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B75228" w:rsidRPr="00B75228">
        <w:t xml:space="preserve"> </w:t>
      </w:r>
      <w:r w:rsidR="00AD3835">
        <w:t>POPULUS PRODUKCIJA  j.d.o.o</w:t>
      </w:r>
      <w:r w:rsidR="00CE5204">
        <w:t>.</w:t>
      </w:r>
      <w:r w:rsidR="00AD3835">
        <w:t xml:space="preserve"> Dugo Selo, Ulica hvatskih branitelja 1,</w:t>
      </w:r>
      <w:r w:rsidR="00CE5204">
        <w:t xml:space="preserve"> </w:t>
      </w:r>
      <w:r w:rsidR="00AD3835">
        <w:t>OIB:</w:t>
      </w:r>
      <w:r w:rsidR="00CE5204">
        <w:t xml:space="preserve"> </w:t>
      </w:r>
      <w:r w:rsidR="00AD3835">
        <w:t>46841246872 ,</w:t>
      </w:r>
      <w:r w:rsidR="00CE5204">
        <w:t xml:space="preserve"> </w:t>
      </w:r>
      <w:r w:rsidR="00AD3835">
        <w:t>MBS:</w:t>
      </w:r>
      <w:r w:rsidR="00CE5204">
        <w:t xml:space="preserve"> </w:t>
      </w:r>
      <w:r w:rsidR="00AD3835">
        <w:t>080982858</w:t>
      </w:r>
      <w:r w:rsidR="00CE5204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AD3835">
        <w:t>Tomislav Jakuš, Dugo Selo</w:t>
      </w:r>
      <w:r w:rsidR="00CE5204">
        <w:t>,</w:t>
      </w:r>
      <w:r w:rsidR="00AD3835">
        <w:t xml:space="preserve"> Ulica hrvatskih branitelja 1</w:t>
      </w:r>
      <w:r w:rsidR="00CE5204">
        <w:t>,</w:t>
      </w:r>
      <w:r w:rsidR="00AD3835">
        <w:t xml:space="preserve"> OIB:48769557330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E3647A" w:rsidP="00A17F4F" w:rsidR="00E3647A"/>
    <w:p w:rsidRDefault="005A2CD7" w:rsidP="00A17F4F" w:rsidR="005A2CD7"/>
    <w:p w:rsidRDefault="00E3647A" w:rsidP="00A17F4F" w:rsidR="00E3647A"/>
    <w:p w:rsidRDefault="00A275FE" w:rsidP="00CE5204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/>
    <w:p w:rsidRDefault="005A2CD7" w:rsidP="00E3647A" w:rsidR="005A2CD7" w:rsidRPr="00E3647A"/>
    <w:p w:rsidRDefault="00AD3835" w:rsidP="00385975" w:rsidR="00385975">
      <w:pPr>
        <w:ind w:firstLine="720"/>
        <w:jc w:val="both"/>
      </w:pPr>
      <w:r>
        <w:t>Dana 26. listopada</w:t>
      </w:r>
      <w:r w:rsidR="00E92F93">
        <w:t xml:space="preserve"> 2017</w:t>
      </w:r>
      <w:r w:rsidR="00CE5204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</w:t>
      </w:r>
      <w:r>
        <w:t xml:space="preserve">reb, </w:t>
      </w:r>
      <w:r w:rsidR="00385975">
        <w:t xml:space="preserve"> Klasa: 110-07/</w:t>
      </w:r>
      <w:r>
        <w:t xml:space="preserve">17-01/04, Ur.broj: 04-06-17-5112  od 23. listopada </w:t>
      </w:r>
      <w:r w:rsidR="00385975">
        <w:t>2017. za provedbu stečajnog postupka nad dužniko</w:t>
      </w:r>
      <w:r>
        <w:t>m</w:t>
      </w:r>
      <w:r w:rsidRPr="00AD3835">
        <w:t xml:space="preserve"> </w:t>
      </w:r>
      <w:r>
        <w:t>POPULUS PRODUKCIJA  j.d.o.o</w:t>
      </w:r>
      <w:r w:rsidR="00CE5204">
        <w:t>.</w:t>
      </w:r>
      <w:r>
        <w:t xml:space="preserve"> Dugo Selo, Ulica hvatskih branitelja 1,</w:t>
      </w:r>
      <w:r w:rsidR="00CE5204">
        <w:t xml:space="preserve"> </w:t>
      </w:r>
      <w:r>
        <w:t>OIB:</w:t>
      </w:r>
      <w:r w:rsidR="00CE5204">
        <w:t xml:space="preserve"> </w:t>
      </w:r>
      <w:r>
        <w:t>46841246872,</w:t>
      </w:r>
      <w:r w:rsidR="00CE5204">
        <w:t xml:space="preserve"> </w:t>
      </w:r>
      <w:r>
        <w:t>MBS:</w:t>
      </w:r>
      <w:r w:rsidR="00CE5204">
        <w:t xml:space="preserve"> </w:t>
      </w:r>
      <w:r>
        <w:t xml:space="preserve">080982858  </w:t>
      </w:r>
      <w:r w:rsidR="00B75228" w:rsidRPr="00B75228">
        <w:t xml:space="preserve"> </w:t>
      </w:r>
      <w:r w:rsidR="00385975">
        <w:t>temeljem odredbe čl. 429</w:t>
      </w:r>
      <w:r w:rsidR="00CE5204">
        <w:t>.</w:t>
      </w:r>
      <w:r w:rsidR="00385975">
        <w:t xml:space="preserve">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5A2CD7" w:rsidP="00385975" w:rsidR="005A2CD7">
      <w:pPr>
        <w:ind w:firstLine="720"/>
        <w:jc w:val="both"/>
      </w:pPr>
    </w:p>
    <w:p w:rsidRDefault="005A2CD7" w:rsidP="00385975" w:rsidR="005A2CD7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CE5204">
        <w:t>.</w:t>
      </w:r>
      <w:r>
        <w:t xml:space="preserve"> ožujk</w:t>
      </w:r>
      <w:r w:rsidR="00CE5204">
        <w:t>a</w:t>
      </w:r>
      <w:r>
        <w:t xml:space="preserve"> 2018</w:t>
      </w:r>
      <w:r w:rsidR="00CE5204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AD3835">
        <w:t>edlogu je navela da na dan 20.10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AD3835">
        <w:t>a, u ukupnom iznosu od 8.486,16</w:t>
      </w:r>
      <w:r w:rsidR="00E92F93">
        <w:t xml:space="preserve"> kn i da ima zaposlenog 1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AD3835">
        <w:t>20.10</w:t>
      </w:r>
      <w:r w:rsidR="005A2CD7">
        <w:t>.</w:t>
      </w:r>
      <w:r>
        <w:t xml:space="preserve">2017., te navodi da na temelju čl. 112. st. 5. SZ dužnik na ime predujma za namirenje troškova stečajnog postupka nema zaplijenjena novčana sredstva na dan </w:t>
      </w:r>
      <w:r w:rsidR="00AD3835">
        <w:t xml:space="preserve">20.10. </w:t>
      </w:r>
      <w:r>
        <w:t xml:space="preserve">2017. </w:t>
      </w:r>
    </w:p>
    <w:p w:rsidRDefault="00E92F93" w:rsidP="005A2CD7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E92F93">
        <w:rPr>
          <w:color w:val="000000"/>
        </w:rPr>
        <w:t xml:space="preserve">mu </w:t>
      </w:r>
      <w:r w:rsidR="009A6E46">
        <w:rPr>
          <w:color w:val="000000"/>
        </w:rPr>
        <w:t>j</w:t>
      </w:r>
      <w:r w:rsidR="00AD3835">
        <w:rPr>
          <w:color w:val="000000"/>
        </w:rPr>
        <w:t>e</w:t>
      </w:r>
      <w:r>
        <w:rPr>
          <w:color w:val="000000"/>
        </w:rPr>
        <w:t xml:space="preserve"> roku privremen</w:t>
      </w:r>
      <w:r w:rsidR="00E92F93">
        <w:rPr>
          <w:color w:val="000000"/>
        </w:rPr>
        <w:t>i</w:t>
      </w:r>
      <w:r>
        <w:rPr>
          <w:color w:val="000000"/>
        </w:rPr>
        <w:t xml:space="preserve"> stečajn</w:t>
      </w:r>
      <w:r w:rsidR="00E92F93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2C0E6E">
        <w:rPr>
          <w:color w:val="000000"/>
        </w:rPr>
        <w:t>o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E92F93">
        <w:t>je proveo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5A2CD7" w:rsidR="009A6E46">
      <w:pPr>
        <w:ind w:firstLine="708"/>
        <w:jc w:val="both"/>
      </w:pPr>
      <w:r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</w:t>
      </w:r>
      <w:r w:rsidR="005A2CD7">
        <w:t xml:space="preserve"> </w:t>
      </w:r>
      <w:r w:rsidR="00AD3835">
        <w:t>uvida u Očevidnik redosljeda osnova za</w:t>
      </w:r>
      <w:r w:rsidR="005A2CD7">
        <w:t xml:space="preserve"> plać</w:t>
      </w:r>
      <w:r w:rsidR="00AD3835">
        <w:t xml:space="preserve">anje </w:t>
      </w:r>
      <w:r w:rsidR="005A2CD7">
        <w:t xml:space="preserve">dužnik </w:t>
      </w:r>
      <w:r w:rsidR="00AD3835">
        <w:t>ima</w:t>
      </w:r>
      <w:r>
        <w:t xml:space="preserve"> </w:t>
      </w:r>
      <w:r w:rsidR="00AD3835">
        <w:t>evidentirane osnove za pla</w:t>
      </w:r>
      <w:r w:rsidR="005A2CD7">
        <w:t>ć</w:t>
      </w:r>
      <w:r w:rsidR="00AD3835">
        <w:t>anje u neprekidnom razdoblju od 120 dana u ukupnom iznosu od 8.486,16 kn u koji iznos je uračunata kamata i naknada FINE za provedbu ovrhe na novčanim sredstvima te da dužnik ima 1 zaposlenika.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E74789" w:rsidP="009A6E46" w:rsidR="009A6E46">
      <w:pPr>
        <w:jc w:val="both"/>
        <w:rPr>
          <w:b/>
        </w:rPr>
      </w:pPr>
      <w:r>
        <w:tab/>
        <w:t>Dužnik nije podnio financijsko izvješće od svog osnutka,</w:t>
      </w:r>
      <w:r w:rsidR="005A2CD7">
        <w:t xml:space="preserve"> </w:t>
      </w:r>
      <w:r>
        <w:t>a ima jednog zaposlenog radnika. Prema dostupnim podacima dužnik ne posjeduje imovinu dostatnu za vođenje stečajnog postupka.</w:t>
      </w:r>
    </w:p>
    <w:p w:rsidRDefault="009A6E46" w:rsidP="009A6E46" w:rsidR="009A6E46">
      <w:pPr>
        <w:ind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E74789">
        <w:t>g postupka u iznosu</w:t>
      </w:r>
      <w:r w:rsidR="005A2CD7">
        <w:t xml:space="preserve"> </w:t>
      </w:r>
      <w:r w:rsidR="00E74789">
        <w:t xml:space="preserve">od 10.000,00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5A2CD7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E74789">
        <w:t>12</w:t>
      </w:r>
      <w:r w:rsidR="008802C0">
        <w:t>.</w:t>
      </w:r>
      <w:r w:rsidR="005A2CD7">
        <w:t xml:space="preserve"> </w:t>
      </w:r>
      <w:r w:rsidR="008802C0">
        <w:t>rujna</w:t>
      </w:r>
      <w:r w:rsidR="005A2CD7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514649">
        <w:rPr>
          <w:color w:val="000000"/>
        </w:rPr>
        <w:t xml:space="preserve">10.000,00 </w:t>
      </w:r>
      <w:r>
        <w:t xml:space="preserve">u roku od 15 dana. </w:t>
      </w:r>
    </w:p>
    <w:p w:rsidRDefault="00A81386" w:rsidP="002A69E3" w:rsidR="00A81386">
      <w:pPr>
        <w:ind w:firstLine="708"/>
        <w:jc w:val="both"/>
      </w:pPr>
    </w:p>
    <w:p w:rsidRDefault="00AE3E00" w:rsidP="005A2CD7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5A2CD7">
        <w:t xml:space="preserve"> </w:t>
      </w:r>
      <w:r w:rsidR="00860DDD">
        <w:t xml:space="preserve">Prijedlog </w:t>
      </w:r>
      <w:r w:rsidR="008802C0">
        <w:t xml:space="preserve"> FINE Zagreb RC </w:t>
      </w:r>
      <w:r w:rsidR="003A2064" w:rsidRPr="005A2CD7">
        <w:t xml:space="preserve">Zagreb </w:t>
      </w:r>
      <w:r w:rsidR="00E74789" w:rsidRPr="005A2CD7">
        <w:t>,</w:t>
      </w:r>
      <w:r w:rsidR="006015D4" w:rsidRPr="005A2CD7">
        <w:t xml:space="preserve"> b</w:t>
      </w:r>
      <w:r w:rsidR="00514649" w:rsidRPr="005A2CD7">
        <w:t>roj dana neprekidne blokade: 120</w:t>
      </w:r>
      <w:r w:rsidR="00514649">
        <w:rPr>
          <w:b/>
        </w:rPr>
        <w:t xml:space="preserve"> </w:t>
      </w:r>
      <w:r w:rsidR="00D74D2B" w:rsidRPr="008802C0">
        <w:rPr>
          <w:b/>
        </w:rPr>
        <w:t>,</w:t>
      </w:r>
      <w:r w:rsidR="00D74D2B">
        <w:t xml:space="preserve"> </w:t>
      </w:r>
      <w:r>
        <w:t xml:space="preserve">izvješće privremenog </w:t>
      </w:r>
      <w:r w:rsidR="00514649">
        <w:t>stečajnog upravit</w:t>
      </w:r>
      <w:r w:rsidR="003A2064">
        <w:t xml:space="preserve">elja </w:t>
      </w:r>
      <w:r w:rsidR="00E74789">
        <w:t>Vlado Šokac  (list spisa 9 i 10</w:t>
      </w:r>
      <w:r>
        <w:t xml:space="preserve">), </w:t>
      </w:r>
      <w:r w:rsidR="00514649">
        <w:t xml:space="preserve">uvjerenje Stanice za tehnički pregled (str  </w:t>
      </w:r>
      <w:r w:rsidR="00E74789">
        <w:t>11</w:t>
      </w:r>
      <w:r w:rsidR="008802C0">
        <w:t xml:space="preserve"> spisa),</w:t>
      </w:r>
      <w:r w:rsidR="00514649">
        <w:t xml:space="preserve"> 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5A2CD7">
        <w:t>31.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5A2CD7" w:rsidP="008F1B01" w:rsidR="005A2CD7">
      <w:pPr>
        <w:pStyle w:val="Tijeloteksta"/>
      </w:pPr>
      <w:r>
        <w:t xml:space="preserve">      </w:t>
      </w:r>
    </w:p>
    <w:p w:rsidRDefault="005A2CD7" w:rsidP="008F1B01" w:rsidR="008F1B01" w:rsidRPr="00CE5270">
      <w:pPr>
        <w:pStyle w:val="Tijeloteksta"/>
      </w:pPr>
      <w:r>
        <w:t xml:space="preserve">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>
        <w:t xml:space="preserve">          STEČAJNI SUDAC</w:t>
      </w:r>
    </w:p>
    <w:p w:rsidRDefault="005A2CD7" w:rsidP="008F1B01" w:rsidR="008F1B01">
      <w:pPr>
        <w:pStyle w:val="Tijeloteksta"/>
      </w:pPr>
      <w:r>
        <w:t xml:space="preserve">    </w:t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>
        <w:rPr>
          <w:b/>
          <w:bCs/>
        </w:rPr>
        <w:t xml:space="preserve">        </w:t>
      </w:r>
      <w:r w:rsidR="006B2C3D">
        <w:rPr>
          <w:b/>
          <w:bCs/>
        </w:rPr>
        <w:t xml:space="preserve">                  </w:t>
      </w:r>
      <w:r>
        <w:rPr>
          <w:b/>
          <w:bCs/>
        </w:rPr>
        <w:t xml:space="preserve"> </w:t>
      </w:r>
      <w:r w:rsidR="00AE3E00">
        <w:t>Jadranka Pajur Vranješ</w:t>
      </w:r>
      <w:r w:rsidR="006B2C3D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6B2C3D" w:rsidP="006B2C3D" w:rsidR="006B2C3D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Za točnost otpravka-ovlašteni službenik</w:t>
      </w:r>
    </w:p>
    <w:p w:rsidRDefault="006B2C3D" w:rsidP="004F707E" w:rsidR="006B2C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Zvjezdana Kovačić</w:t>
      </w:r>
    </w:p>
    <w:p w:rsidRDefault="006B2C3D" w:rsidP="008F1B01" w:rsidR="006B2C3D" w:rsidRPr="0057598B">
      <w:pPr>
        <w:pStyle w:val="Tijeloteksta"/>
        <w:rPr>
          <w:bCs/>
        </w:rPr>
      </w:pPr>
    </w:p>
    <w:sectPr w:rsidSect="00E9518F" w:rsidR="006B2C3D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3B7" w:rsidR="00D023B7">
      <w:r>
        <w:separator/>
      </w:r>
    </w:p>
  </w:endnote>
  <w:endnote w:id="0" w:type="continuationSeparator">
    <w:p w:rsidRDefault="00D023B7" w:rsidR="00D02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3B7" w:rsidR="00D023B7">
      <w:r>
        <w:separator/>
      </w:r>
    </w:p>
  </w:footnote>
  <w:footnote w:id="0" w:type="continuationSeparator">
    <w:p w:rsidRDefault="00D023B7" w:rsidR="00D023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8C4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8C4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B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C50A8" w:rsidP="008D414A" w:rsidR="00A4485C">
    <w:pPr>
      <w:pStyle w:val="Zaglavlje"/>
      <w:jc w:val="right"/>
    </w:pPr>
    <w:r>
      <w:t>9 St-677/18-9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2CD7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50A8"/>
    <w:rsid w:val="005C7298"/>
    <w:rsid w:val="005D0C63"/>
    <w:rsid w:val="005D10D9"/>
    <w:rsid w:val="005D1A87"/>
    <w:rsid w:val="005D55E9"/>
    <w:rsid w:val="005D7039"/>
    <w:rsid w:val="005D7EFD"/>
    <w:rsid w:val="005E0475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5B3B"/>
    <w:rsid w:val="006A63A7"/>
    <w:rsid w:val="006A70D8"/>
    <w:rsid w:val="006A7327"/>
    <w:rsid w:val="006B033E"/>
    <w:rsid w:val="006B08F6"/>
    <w:rsid w:val="006B114C"/>
    <w:rsid w:val="006B2C3D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364E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778C4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835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04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3B7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4789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A5B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5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A5B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5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St-677/2018</izvorni_sadrzaj>
    <derivirana_varijabla naziv="DomainObject.Predmet.OznakaBroj_1">St-677/2018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POPULUS PRODUKCIJA j.d.o.o.</izvorni_sadrzaj>
    <derivirana_varijabla naziv="DomainObject.Predmet.ProtustrankaFormated_1">  POPULUS PRODUKCIJA j.d.o.o.</derivirana_varijabla>
  </DomainObject.Predmet.ProtustrankaFormated>
  <DomainObject.Predmet.ProtustrankaFormatedOIB>
    <izvorni_sadrzaj>  POPULUS PRODUKCIJA j.d.o.o., OIB 46841246872</izvorni_sadrzaj>
    <derivirana_varijabla naziv="DomainObject.Predmet.ProtustrankaFormatedOIB_1">  POPULUS PRODUKCIJA j.d.o.o., OIB 46841246872</derivirana_varijabla>
  </DomainObject.Predmet.ProtustrankaFormatedOIB>
  <DomainObject.Predmet.ProtustrankaFormatedWithAdress>
    <izvorni_sadrzaj> POPULUS PRODUKCIJA j.d.o.o., Ulica hrvatskih branitelja 1, 10370 Dugo Selo</izvorni_sadrzaj>
    <derivirana_varijabla naziv="DomainObject.Predmet.ProtustrankaFormatedWithAdress_1"> POPULUS PRODUKCIJA j.d.o.o., Ulica hrvatskih branitelja 1, 10370 Dugo Selo</derivirana_varijabla>
  </DomainObject.Predmet.ProtustrankaFormatedWithAdress>
  <DomainObject.Predmet.ProtustrankaFormatedWithAdressOIB>
    <izvorni_sadrzaj> POPULUS PRODUKCIJA j.d.o.o., OIB 46841246872, Ulica hrvatskih branitelja 1, 10370 Dugo Selo</izvorni_sadrzaj>
    <derivirana_varijabla naziv="DomainObject.Predmet.ProtustrankaFormatedWithAdressOIB_1"> POPULUS PRODUKCIJA j.d.o.o., OIB 46841246872, Ulica hrvatskih branitelja 1, 10370 Dugo Selo</derivirana_varijabla>
  </DomainObject.Predmet.ProtustrankaFormatedWithAdressOIB>
  <DomainObject.Predmet.ProtustrankaWithAdress>
    <izvorni_sadrzaj>POPULUS PRODUKCIJA j.d.o.o. Ulica hrvatskih branitelja 1, 10370 Dugo Selo</izvorni_sadrzaj>
    <derivirana_varijabla naziv="DomainObject.Predmet.ProtustrankaWithAdress_1">POPULUS PRODUKCIJA j.d.o.o. Ulica hrvatskih branitelja 1, 10370 Dugo Selo</derivirana_varijabla>
  </DomainObject.Predmet.ProtustrankaWithAdress>
  <DomainObject.Predmet.ProtustrankaWithAdressOIB>
    <izvorni_sadrzaj>POPULUS PRODUKCIJA j.d.o.o., OIB 46841246872, Ulica hrvatskih branitelja 1, 10370 Dugo Selo</izvorni_sadrzaj>
    <derivirana_varijabla naziv="DomainObject.Predmet.ProtustrankaWithAdressOIB_1">POPULUS PRODUKCIJA j.d.o.o., OIB 46841246872, Ulica hrvatskih branitelja 1, 10370 Dugo Selo</derivirana_varijabla>
  </DomainObject.Predmet.ProtustrankaWithAdressOIB>
  <DomainObject.Predmet.ProtustrankaNazivFormated>
    <izvorni_sadrzaj>POPULUS PRODUKCIJA j.d.o.o.</izvorni_sadrzaj>
    <derivirana_varijabla naziv="DomainObject.Predmet.ProtustrankaNazivFormated_1">POPULUS PRODUKCIJA j.d.o.o.</derivirana_varijabla>
  </DomainObject.Predmet.ProtustrankaNazivFormated>
  <DomainObject.Predmet.ProtustrankaNazivFormatedOIB>
    <izvorni_sadrzaj>POPULUS PRODUKCIJA j.d.o.o., OIB 46841246872</izvorni_sadrzaj>
    <derivirana_varijabla naziv="DomainObject.Predmet.ProtustrankaNazivFormatedOIB_1">POPULUS PRODUKCIJA j.d.o.o., OIB 46841246872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POPULUS PRODUKCIJA j.d.o.o.</item>
    </izvorni_sadrzaj>
    <derivirana_varijabla naziv="DomainObject.Predmet.ProtuStrankaListFormated_1">
      <item>POPULUS PRODUKCIJA j.d.o.o.</item>
    </derivirana_varijabla>
  </DomainObject.Predmet.ProtuStrankaListFormated>
  <DomainObject.Predmet.ProtuStrankaListFormatedOIB>
    <izvorni_sadrzaj>
      <item>POPULUS PRODUKCIJA j.d.o.o., OIB 46841246872</item>
    </izvorni_sadrzaj>
    <derivirana_varijabla naziv="DomainObject.Predmet.ProtuStrankaListFormatedOIB_1">
      <item>POPULUS PRODUKCIJA j.d.o.o., OIB 46841246872</item>
    </derivirana_varijabla>
  </DomainObject.Predmet.ProtuStrankaListFormatedOIB>
  <DomainObject.Predmet.ProtuStrankaListFormatedWithAdress>
    <izvorni_sadrzaj>
      <item>POPULUS PRODUKCIJA j.d.o.o., Ulica hrvatskih branitelja 1, 10370 Dugo Selo</item>
    </izvorni_sadrzaj>
    <derivirana_varijabla naziv="DomainObject.Predmet.ProtuStrankaListFormatedWithAdress_1">
      <item>POPULUS PRODUKCIJA j.d.o.o., Ulica hrvatskih branitelja 1, 10370 Dugo Selo</item>
    </derivirana_varijabla>
  </DomainObject.Predmet.ProtuStrankaListFormatedWithAdress>
  <DomainObject.Predmet.ProtuStrankaListFormatedWithAdressOIB>
    <izvorni_sadrzaj>
      <item>POPULUS PRODUKCIJA j.d.o.o., OIB 46841246872, Ulica hrvatskih branitelja 1, 10370 Dugo Selo</item>
    </izvorni_sadrzaj>
    <derivirana_varijabla naziv="DomainObject.Predmet.ProtuStrankaListFormatedWithAdressOIB_1">
      <item>POPULUS PRODUKCIJA j.d.o.o., OIB 46841246872, Ulica hrvatskih branitelja 1, 10370 Dugo Selo</item>
    </derivirana_varijabla>
  </DomainObject.Predmet.ProtuStrankaListFormatedWithAdressOIB>
  <DomainObject.Predmet.ProtuStrankaListNazivFormated>
    <izvorni_sadrzaj>
      <item>POPULUS PRODUKCIJA j.d.o.o.</item>
    </izvorni_sadrzaj>
    <derivirana_varijabla naziv="DomainObject.Predmet.ProtuStrankaListNazivFormated_1">
      <item>POPULUS PRODUKCIJA j.d.o.o.</item>
    </derivirana_varijabla>
  </DomainObject.Predmet.ProtuStrankaListNazivFormated>
  <DomainObject.Predmet.ProtuStrankaListNazivFormatedOIB>
    <izvorni_sadrzaj>
      <item>POPULUS PRODUKCIJA j.d.o.o., OIB 46841246872</item>
    </izvorni_sadrzaj>
    <derivirana_varijabla naziv="DomainObject.Predmet.ProtuStrankaListNazivFormatedOIB_1">
      <item>POPULUS PRODUKCIJA j.d.o.o., OIB 46841246872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POPULUS PRODUKCIJA j.d.o.o.</izvorni_sadrzaj>
    <derivirana_varijabla naziv="DomainObject.Predmet.ProtustrankaIDrugi_1">POPULUS PRODUKCIJA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POPULUS PRODUKCIJA j.d.o.o., OIB 46841246872, Ulica hrvatskih branitelja 1, 10370 Dugo Selo</izvorni_sadrzaj>
    <derivirana_varijabla naziv="DomainObject.Predmet.ProtustrankaIDrugiAdressOIB_1">POPULUS PRODUKCIJA j.d.o.o., OIB 46841246872, Ulica hrvatskih branitelja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POPULUS PRODUKCIJA j.d.o.o.</item>
      <item>FINA Regionalni centar Zagreb</item>
    </izvorni_sadrzaj>
    <derivirana_varijabla naziv="DomainObject.Predmet.SudioniciListNaziv_1">
      <item>POPULUS PRODUKCIJA j.d.o.o.</item>
      <item>FINA Regionalni centar Zagreb</item>
    </derivirana_varijabla>
  </DomainObject.Predmet.SudioniciListNaziv>
  <DomainObject.Predmet.SudioniciListAdressOIB>
    <izvorni_sadrzaj>
      <item>POPULUS PRODUKCIJA j.d.o.o., OIB 46841246872, Ulica hrvatskih branitelja 1,10370 Dugo Selo</item>
      <item>FINA Regionalni centar Zagreb, OIB 85821130368, Trg svibanjskih žrtava 1995. 1,10000 Zagreb</item>
    </izvorni_sadrzaj>
    <derivirana_varijabla naziv="DomainObject.Predmet.SudioniciListAdressOIB_1">
      <item>POPULUS PRODUKCIJA j.d.o.o., OIB 46841246872, Ulica hrvatskih branitelja 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46841246872</item>
      <item>, OIB 85821130368</item>
    </izvorni_sadrzaj>
    <derivirana_varijabla naziv="DomainObject.Predmet.SudioniciListNazivOIB_1">
      <item>, OIB 46841246872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St-677/2018-6</izvorni_sadrzaj>
    <derivirana_varijabla naziv="DomainObject.PredzadnjaOdlukaIzPredmeta.Oznaka_1">St-677/2018-6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0E86C-8931-42F9-93D7-8BC9FF0A6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802</properties:Words>
  <properties:Characters>4474</properties:Characters>
  <properties:Lines>112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2018-10-31T07:31:00Z</dcterms:created>
  <dc:creator>banka</dc:creator>
  <cp:lastModifiedBy>Zvjezdana Kovačić</cp:lastModifiedBy>
  <cp:lastPrinted>2018-10-31T07:37:00Z</cp:lastPrinted>
  <dcterms:modified xmlns:xsi="http://www.w3.org/2001/XMLSchema-instance" xsi:type="dcterms:W3CDTF">2018-10-31T07:38:00Z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(St-677-18 -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