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42EE9" w:rsidRPr="00C61EDF">
        <w:trPr>
          <w:trHeight w:val="2231"/>
        </w:trPr>
        <w:tc>
          <w:tcPr>
            <w:tcW w:type="dxa" w:w="3369"/>
            <w:vAlign w:val="center"/>
          </w:tcPr>
          <w:p w:rsidRDefault="00A42EE9" w:rsidP="00A66C00" w:rsidR="00A42EE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42EE9" w:rsidP="00A66C00" w:rsidR="00A42EE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42EE9" w:rsidP="00A66C00" w:rsidR="00A42EE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42EE9" w:rsidP="00DA5B9D" w:rsidR="00A42EE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42EE9" w:rsidP="00DA5B9D" w:rsidR="00A42EE9">
            <w:pPr>
              <w:jc w:val="both"/>
            </w:pPr>
          </w:p>
          <w:p w:rsidRDefault="00A42EE9" w:rsidP="00DA5B9D" w:rsidR="00A42EE9">
            <w:pPr>
              <w:jc w:val="both"/>
            </w:pPr>
          </w:p>
          <w:p w:rsidRDefault="00A42EE9" w:rsidP="00DA5B9D" w:rsidR="00A42EE9">
            <w:pPr>
              <w:jc w:val="both"/>
            </w:pPr>
          </w:p>
          <w:p w:rsidRDefault="00A42EE9" w:rsidP="00DA5B9D" w:rsidR="00A42EE9">
            <w:pPr>
              <w:jc w:val="right"/>
            </w:pPr>
          </w:p>
          <w:p w:rsidRDefault="00A42EE9" w:rsidP="00DA5B9D" w:rsidR="00A42EE9">
            <w:pPr>
              <w:jc w:val="right"/>
            </w:pPr>
          </w:p>
          <w:p w:rsidRDefault="00A42EE9" w:rsidP="00DA5B9D" w:rsidR="00A42EE9">
            <w:pPr>
              <w:jc w:val="right"/>
              <w:rPr>
                <w:noProof/>
              </w:rPr>
            </w:pPr>
          </w:p>
          <w:p w:rsidRDefault="00A42EE9" w:rsidP="00DA5B9D" w:rsidR="00A42EE9">
            <w:pPr>
              <w:jc w:val="right"/>
              <w:rPr>
                <w:noProof/>
              </w:rPr>
            </w:pPr>
          </w:p>
          <w:p w:rsidRDefault="00A42EE9" w:rsidP="00DA5B9D" w:rsidR="00A42EE9">
            <w:pPr>
              <w:jc w:val="right"/>
              <w:rPr>
                <w:noProof/>
                <w:sz w:val="24"/>
              </w:rPr>
            </w:pPr>
          </w:p>
          <w:p w:rsidRDefault="00A42EE9" w:rsidP="00DA5B9D" w:rsidR="00A42EE9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11.St-364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14:textId="846161b" w14:paraId="846161b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0609B">
        <w:t>ŽARE I ITA d.o.o., OIB: 27416275119, Split, Bilice II 26</w:t>
      </w:r>
      <w:r>
        <w:rPr>
          <w:lang w:val="hr-HR"/>
        </w:rPr>
        <w:t xml:space="preserve">, </w:t>
      </w:r>
      <w:r w:rsidR="00A42EE9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80609B">
        <w:t>ŽARE I ITA d.o.o., OIB: 27416275119, Split, Bilice II 26</w:t>
      </w:r>
      <w:r>
        <w:rPr>
          <w:lang w:val="hr-HR"/>
        </w:rPr>
        <w:t xml:space="preserve">. Skraćeni stečajni postupak je otvoren </w:t>
      </w:r>
      <w:r w:rsidR="00A42EE9">
        <w:rPr>
          <w:lang w:val="hr-HR"/>
        </w:rPr>
        <w:t>3. siječnja 2018</w:t>
      </w:r>
      <w:r>
        <w:rPr>
          <w:lang w:val="hr-HR"/>
        </w:rPr>
        <w:t xml:space="preserve">. u </w:t>
      </w:r>
      <w:r w:rsidR="00A42EE9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A42EE9" w:rsidRPr="00A42EE9">
        <w:rPr>
          <w:lang w:val="hr-HR"/>
        </w:rPr>
        <w:t>Maroje Raguž iz Zagreba, Badalićeva 12, OIB: 15457175002</w:t>
      </w:r>
      <w:r w:rsidR="00A42EE9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0609B">
        <w:t>ŽARE I ITA d.o.o., OIB: 27416275119, Split, Bilice II 26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0609B">
        <w:rPr>
          <w:lang w:val="hr-HR"/>
        </w:rPr>
        <w:t>20. ožujka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80609B">
        <w:t>ŽARE I ITA d.o.o., OIB: 27416275119, Split, Bilice II 26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80609B">
        <w:rPr>
          <w:lang w:val="hr-HR"/>
        </w:rPr>
        <w:t>14. ožujka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80609B">
        <w:rPr>
          <w:lang w:val="hr-HR"/>
        </w:rPr>
        <w:t>9.310,85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A42EE9">
        <w:rPr>
          <w:lang w:val="hr-HR"/>
        </w:rPr>
        <w:t xml:space="preserve"> 3. siječnja 2018</w:t>
      </w:r>
      <w:r w:rsidR="00862C57">
        <w:rPr>
          <w:lang w:val="hr-HR"/>
        </w:rPr>
        <w:t>.</w:t>
      </w:r>
      <w:r>
        <w:rPr>
          <w:lang w:val="hr-HR"/>
        </w:rPr>
        <w:t xml:space="preserve"> </w:t>
      </w:r>
    </w:p>
    <w:p w:rsidRDefault="00A42EE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A42EE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A42EE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2EE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8C4" w:rsidP="00B37D5F" w:rsidR="008338C4">
      <w:r>
        <w:separator/>
      </w:r>
    </w:p>
  </w:endnote>
  <w:endnote w:id="0" w:type="continuationSeparator">
    <w:p w:rsidRDefault="008338C4" w:rsidP="00B37D5F" w:rsidR="00833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8C4" w:rsidP="00B37D5F" w:rsidR="008338C4">
      <w:r>
        <w:separator/>
      </w:r>
    </w:p>
  </w:footnote>
  <w:footnote w:id="0" w:type="continuationSeparator">
    <w:p w:rsidRDefault="008338C4" w:rsidP="00B37D5F" w:rsidR="00833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EE9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80609B">
      <w:rPr>
        <w:lang w:val="hr-HR"/>
      </w:rPr>
      <w:t>364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B295B"/>
    <w:rsid w:val="003C2F22"/>
    <w:rsid w:val="00417EA6"/>
    <w:rsid w:val="004A7E70"/>
    <w:rsid w:val="004C0C39"/>
    <w:rsid w:val="005112CF"/>
    <w:rsid w:val="005B039D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981D37"/>
    <w:rsid w:val="00A42EE9"/>
    <w:rsid w:val="00A51DE9"/>
    <w:rsid w:val="00B37D5F"/>
    <w:rsid w:val="00B7506F"/>
    <w:rsid w:val="00BA233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A42EE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0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3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0C39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0C39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0C39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A42EE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0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C3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0C39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0C39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0C39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ŽARE I ITA d.o.o. za otkup i trgovinu sekundarnim sirovinama</izvorni_sadrzaj>
    <derivirana_varijabla naziv="DomainObject.Predmet.ProtustrankaFormated_1">  ŽARE I ITA d.o.o. za otkup i trgovinu sekundarnim sirovinama</derivirana_varijabla>
  </DomainObject.Predmet.ProtustrankaFormated>
  <DomainObject.Predmet.ProtustrankaFormatedOIB>
    <izvorni_sadrzaj>  ŽARE I ITA d.o.o. za otkup i trgovinu sekundarnim sirovinama, OIB 27416275119</izvorni_sadrzaj>
    <derivirana_varijabla naziv="DomainObject.Predmet.ProtustrankaFormatedOIB_1">  ŽARE I ITA d.o.o. za otkup i trgovinu sekundarnim sirovinama, OIB 27416275119</derivirana_varijabla>
  </DomainObject.Predmet.ProtustrankaFormatedOIB>
  <DomainObject.Predmet.ProtustrankaFormatedWithAdress>
    <izvorni_sadrzaj> ŽARE I ITA d.o.o. za otkup i trgovinu sekundarnim sirovinama, Bilice II 26, 21000 Split</izvorni_sadrzaj>
    <derivirana_varijabla naziv="DomainObject.Predmet.ProtustrankaFormatedWithAdress_1"> ŽARE I ITA d.o.o. za otkup i trgovinu sekundarnim sirovinama, Bilice II 26, 21000 Split</derivirana_varijabla>
  </DomainObject.Predmet.ProtustrankaFormatedWithAdress>
  <DomainObject.Predmet.ProtustrankaFormatedWithAdressOIB>
    <izvorni_sadrzaj> ŽARE I ITA d.o.o. za otkup i trgovinu sekundarnim sirovinama, OIB 27416275119, Bilice II 26, 21000 Split</izvorni_sadrzaj>
    <derivirana_varijabla naziv="DomainObject.Predmet.ProtustrankaFormatedWithAdressOIB_1"> ŽARE I ITA d.o.o. za otkup i trgovinu sekundarnim sirovinama, OIB 27416275119, Bilice II 26, 21000 Split</derivirana_varijabla>
  </DomainObject.Predmet.ProtustrankaFormatedWithAdressOIB>
  <DomainObject.Predmet.ProtustrankaWithAdress>
    <izvorni_sadrzaj>ŽARE I ITA d.o.o. za otkup i trgovinu sekundarnim sirovinama Bilice II 26, 21000 Split</izvorni_sadrzaj>
    <derivirana_varijabla naziv="DomainObject.Predmet.ProtustrankaWithAdress_1">ŽARE I ITA d.o.o. za otkup i trgovinu sekundarnim sirovinama Bilice II 26, 21000 Split</derivirana_varijabla>
  </DomainObject.Predmet.ProtustrankaWithAdress>
  <DomainObject.Predmet.ProtustrankaWithAdressOIB>
    <izvorni_sadrzaj>ŽARE I ITA d.o.o. za otkup i trgovinu sekundarnim sirovinama, OIB 27416275119, Bilice II 26, 21000 Split</izvorni_sadrzaj>
    <derivirana_varijabla naziv="DomainObject.Predmet.ProtustrankaWithAdressOIB_1">ŽARE I ITA d.o.o. za otkup i trgovinu sekundarnim sirovinama, OIB 27416275119, Bilice II 26, 21000 Split</derivirana_varijabla>
  </DomainObject.Predmet.ProtustrankaWithAdressOIB>
  <DomainObject.Predmet.ProtustrankaNazivFormated>
    <izvorni_sadrzaj>ŽARE I ITA d.o.o. za otkup i trgovinu sekundarnim sirovinama</izvorni_sadrzaj>
    <derivirana_varijabla naziv="DomainObject.Predmet.ProtustrankaNazivFormated_1">ŽARE I ITA d.o.o. za otkup i trgovinu sekundarnim sirovinama</derivirana_varijabla>
  </DomainObject.Predmet.ProtustrankaNazivFormated>
  <DomainObject.Predmet.ProtustrankaNazivFormatedOIB>
    <izvorni_sadrzaj>ŽARE I ITA d.o.o. za otkup i trgovinu sekundarnim sirovinama, OIB 27416275119</izvorni_sadrzaj>
    <derivirana_varijabla naziv="DomainObject.Predmet.ProtustrankaNazivFormatedOIB_1">ŽARE I ITA d.o.o. za otkup i trgovinu sekundarnim sirovinama, OIB 27416275119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9310.85</izvorni_sadrzaj>
    <derivirana_varijabla naziv="DomainObject.Predmet.TrenutnaVrijednost_1">9310.85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ŽARE I ITA d.o.o. za otkup i trgovinu sekundarnim sirovinama</item>
    </izvorni_sadrzaj>
    <derivirana_varijabla naziv="DomainObject.Predmet.ProtuStrankaListFormated_1">
      <item>ŽARE I ITA d.o.o. za otkup i trgovinu sekundarnim sirovinama</item>
    </derivirana_varijabla>
  </DomainObject.Predmet.ProtuStrankaListFormated>
  <DomainObject.Predmet.ProtuStrankaListFormatedOIB>
    <izvorni_sadrzaj>
      <item>ŽARE I ITA d.o.o. za otkup i trgovinu sekundarnim sirovinama, OIB 27416275119</item>
    </izvorni_sadrzaj>
    <derivirana_varijabla naziv="DomainObject.Predmet.ProtuStrankaListFormatedOIB_1">
      <item>ŽARE I ITA d.o.o. za otkup i trgovinu sekundarnim sirovinama, OIB 27416275119</item>
    </derivirana_varijabla>
  </DomainObject.Predmet.ProtuStrankaListFormatedOIB>
  <DomainObject.Predmet.ProtuStrankaListFormatedWithAdress>
    <izvorni_sadrzaj>
      <item>ŽARE I ITA d.o.o. za otkup i trgovinu sekundarnim sirovinama, Bilice II 26, 21000 Split</item>
    </izvorni_sadrzaj>
    <derivirana_varijabla naziv="DomainObject.Predmet.ProtuStrankaListFormatedWithAdress_1">
      <item>ŽARE I ITA d.o.o. za otkup i trgovinu sekundarnim sirovinama, Bilice II 26, 21000 Split</item>
    </derivirana_varijabla>
  </DomainObject.Predmet.ProtuStrankaListFormatedWithAdress>
  <DomainObject.Predmet.ProtuStrankaListFormatedWithAdressOIB>
    <izvorni_sadrzaj>
      <item>ŽARE I ITA d.o.o. za otkup i trgovinu sekundarnim sirovinama, OIB 27416275119, Bilice II 26, 21000 Split</item>
    </izvorni_sadrzaj>
    <derivirana_varijabla naziv="DomainObject.Predmet.ProtuStrankaListFormatedWithAdressOIB_1">
      <item>ŽARE I ITA d.o.o. za otkup i trgovinu sekundarnim sirovinama, OIB 27416275119, Bilice II 26, 21000 Split</item>
    </derivirana_varijabla>
  </DomainObject.Predmet.ProtuStrankaListFormatedWithAdressOIB>
  <DomainObject.Predmet.ProtuStrankaListNazivFormated>
    <izvorni_sadrzaj>
      <item>ŽARE I ITA d.o.o. za otkup i trgovinu sekundarnim sirovinama</item>
    </izvorni_sadrzaj>
    <derivirana_varijabla naziv="DomainObject.Predmet.ProtuStrankaListNazivFormated_1">
      <item>ŽARE I ITA d.o.o. za otkup i trgovinu sekundarnim sirovinama</item>
    </derivirana_varijabla>
  </DomainObject.Predmet.ProtuStrankaListNazivFormated>
  <DomainObject.Predmet.ProtuStrankaListNazivFormatedOIB>
    <izvorni_sadrzaj>
      <item>ŽARE I ITA d.o.o. za otkup i trgovinu sekundarnim sirovinama, OIB 27416275119</item>
    </izvorni_sadrzaj>
    <derivirana_varijabla naziv="DomainObject.Predmet.ProtuStrankaListNazivFormatedOIB_1">
      <item>ŽARE I ITA d.o.o. za otkup i trgovinu sekundarnim sirovinama, OIB 27416275119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ŽARE I ITA d.o.o. za otkup i trgovinu sekundarnim sirovinama</izvorni_sadrzaj>
    <derivirana_varijabla naziv="DomainObject.Predmet.ProtustrankaIDrugi_1">ŽARE I ITA d.o.o. za otkup i trgovinu sekundarnim sirovinama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ŽARE I ITA d.o.o. za otkup i trgovinu sekundarnim sirovinama, OIB 27416275119, Bilice II 26, 21000 Split</izvorni_sadrzaj>
    <derivirana_varijabla naziv="DomainObject.Predmet.ProtustrankaIDrugiAdressOIB_1">ŽARE I ITA d.o.o. za otkup i trgovinu sekundarnim sirovinama, OIB 27416275119, Bilice II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ŽARE I ITA d.o.o. za otkup i trgovinu sekundarnim sirovinama</item>
      <item>FINANCIJSKA AGENCIJA, RC SPLIT</item>
    </izvorni_sadrzaj>
    <derivirana_varijabla naziv="DomainObject.Predmet.SudioniciListNaziv_1">
      <item>ŽARE I ITA d.o.o. za otkup i trgovinu sekundarnim sirovinama</item>
      <item>FINANCIJSKA AGENCIJA, RC SPLIT</item>
    </derivirana_varijabla>
  </DomainObject.Predmet.SudioniciListNaziv>
  <DomainObject.Predmet.SudioniciListAdressOIB>
    <izvorni_sadrzaj>
      <item>ŽARE I ITA d.o.o. za otkup i trgovinu sekundarnim sirovinama, OIB 27416275119, Bilice II 26,21000 Split</item>
      <item>FINANCIJSKA AGENCIJA, RC SPLIT, OIB 85821130368, Mažuranićevo šetalište 24 b,21000 Split</item>
    </izvorni_sadrzaj>
    <derivirana_varijabla naziv="DomainObject.Predmet.SudioniciListAdressOIB_1">
      <item>ŽARE I ITA d.o.o. za otkup i trgovinu sekundarnim sirovinama, OIB 27416275119, Bilice II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27416275119</item>
      <item>, OIB 85821130368</item>
    </izvorni_sadrzaj>
    <derivirana_varijabla naziv="DomainObject.Predmet.SudioniciListNazivOIB_1">
      <item>, OIB 27416275119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4073</properties:Characters>
  <properties:Lines>90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2017-12-13T09:46:00Z</dcterms:created>
  <dc:creator>Katarina Mikulić</dc:creator>
  <cp:lastModifiedBy>Ana Golub Gruić</cp:lastModifiedBy>
  <cp:lastPrinted>2018-01-03T10:50:00Z</cp:lastPrinted>
  <dcterms:modified xmlns:xsi="http://www.w3.org/2001/XMLSchema-instance" xsi:type="dcterms:W3CDTF">2018-01-03T12:26:00Z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