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2e64" w14:paraId="44c2e64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282764" w:rsidRPr="00282764">
        <w:rPr>
          <w:b/>
          <w:sz w:val="24"/>
        </w:rPr>
        <w:t>TAJNE ULICA j.d.o.o.</w:t>
      </w:r>
      <w:r w:rsidRPr="003D5956">
        <w:rPr>
          <w:b/>
          <w:sz w:val="24"/>
        </w:rPr>
        <w:t xml:space="preserve">, </w:t>
      </w:r>
      <w:r w:rsidR="00282764" w:rsidRPr="00282764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282764" w:rsidRPr="00282764">
        <w:rPr>
          <w:b/>
          <w:sz w:val="24"/>
        </w:rPr>
        <w:t>Ljudevita Posavskog 29</w:t>
      </w:r>
      <w:r w:rsidRPr="003D5956">
        <w:rPr>
          <w:b/>
          <w:sz w:val="24"/>
        </w:rPr>
        <w:t xml:space="preserve">, MBS: </w:t>
      </w:r>
      <w:r w:rsidR="00282764" w:rsidRPr="00282764">
        <w:rPr>
          <w:b/>
          <w:sz w:val="24"/>
        </w:rPr>
        <w:t>030149765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282764" w:rsidRPr="00282764">
        <w:rPr>
          <w:b/>
          <w:sz w:val="24"/>
        </w:rPr>
        <w:t>37542824445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282764" w:rsidRPr="00282764">
        <w:rPr>
          <w:b/>
        </w:rPr>
        <w:t xml:space="preserve">Denis </w:t>
      </w:r>
      <w:proofErr w:type="spellStart"/>
      <w:r w:rsidR="00282764" w:rsidRPr="00282764">
        <w:rPr>
          <w:b/>
        </w:rPr>
        <w:t>Hering</w:t>
      </w:r>
      <w:proofErr w:type="spellEnd"/>
      <w:r w:rsidR="00282764" w:rsidRPr="00282764">
        <w:rPr>
          <w:b/>
        </w:rPr>
        <w:t>, OIB: 91720918972</w:t>
      </w:r>
      <w:r w:rsidRPr="00754992">
        <w:rPr>
          <w:b/>
        </w:rPr>
        <w:t xml:space="preserve">, </w:t>
      </w:r>
      <w:r w:rsidR="00282764" w:rsidRPr="00282764">
        <w:rPr>
          <w:b/>
        </w:rPr>
        <w:t>Osijek, Umaška 17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282764">
        <w:rPr>
          <w:b/>
        </w:rPr>
        <w:t>TAJNE ULICA j.d.o.o., Osijek, Ljudevita Posavskog 29, MBS: 030149765</w:t>
      </w:r>
      <w:r w:rsidR="00282764">
        <w:t xml:space="preserve">, </w:t>
      </w:r>
      <w:r w:rsidR="00282764">
        <w:rPr>
          <w:b/>
        </w:rPr>
        <w:t>OIB: 37542824445</w:t>
      </w:r>
      <w:r w:rsidR="00282764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282764">
        <w:rPr>
          <w:b/>
        </w:rPr>
        <w:t xml:space="preserve">Denis </w:t>
      </w:r>
      <w:proofErr w:type="spellStart"/>
      <w:r w:rsidR="00282764">
        <w:rPr>
          <w:b/>
        </w:rPr>
        <w:t>Hering</w:t>
      </w:r>
      <w:proofErr w:type="spellEnd"/>
      <w:r w:rsidR="00282764">
        <w:rPr>
          <w:b/>
        </w:rPr>
        <w:t>, Osijek, Umaška 17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282764">
        <w:rPr>
          <w:b/>
        </w:rPr>
        <w:t xml:space="preserve">Denis </w:t>
      </w:r>
      <w:proofErr w:type="spellStart"/>
      <w:r w:rsidR="00282764">
        <w:rPr>
          <w:b/>
        </w:rPr>
        <w:t>Hering</w:t>
      </w:r>
      <w:proofErr w:type="spellEnd"/>
      <w:r w:rsidR="00282764">
        <w:rPr>
          <w:b/>
        </w:rPr>
        <w:t>, Osijek, Umaška 17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282764">
        <w:rPr>
          <w:b/>
        </w:rPr>
        <w:t xml:space="preserve">Denis </w:t>
      </w:r>
      <w:proofErr w:type="spellStart"/>
      <w:r w:rsidR="00282764">
        <w:rPr>
          <w:b/>
        </w:rPr>
        <w:t>Hering</w:t>
      </w:r>
      <w:proofErr w:type="spellEnd"/>
      <w:r w:rsidR="00282764">
        <w:rPr>
          <w:b/>
        </w:rPr>
        <w:t>, Osijek, Umaška 17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282764">
        <w:rPr>
          <w:b/>
        </w:rPr>
        <w:t xml:space="preserve">Denis </w:t>
      </w:r>
      <w:proofErr w:type="spellStart"/>
      <w:r w:rsidR="00282764">
        <w:rPr>
          <w:b/>
        </w:rPr>
        <w:t>Hering</w:t>
      </w:r>
      <w:proofErr w:type="spellEnd"/>
      <w:r w:rsidR="00282764">
        <w:rPr>
          <w:b/>
        </w:rPr>
        <w:t>, Osijek, Umaška 17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E26B49" w:rsidRPr="00282764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282764" w:rsidRPr="00282764">
        <w:t xml:space="preserve">Denis </w:t>
      </w:r>
      <w:proofErr w:type="spellStart"/>
      <w:r w:rsidR="00282764" w:rsidRPr="00282764">
        <w:t>Hering</w:t>
      </w:r>
      <w:proofErr w:type="spellEnd"/>
      <w:r w:rsidR="00282764" w:rsidRPr="00282764">
        <w:t>, Osijek, Umaška 17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3876FA">
        <w:t>7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477" w:rsidR="00B74477">
      <w:r>
        <w:separator/>
      </w:r>
    </w:p>
  </w:endnote>
  <w:endnote w:id="0" w:type="continuationSeparator">
    <w:p w:rsidRDefault="00B74477" w:rsidR="00B7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477" w:rsidR="00B74477">
      <w:r>
        <w:separator/>
      </w:r>
    </w:p>
  </w:footnote>
  <w:footnote w:id="0" w:type="continuationSeparator">
    <w:p w:rsidRDefault="00B74477" w:rsidR="00B74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4477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3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17DB8">
      <w:t>6 St-</w:t>
    </w:r>
    <w:r w:rsidR="003624F4">
      <w:t>953</w:t>
    </w:r>
    <w:r w:rsidR="00B17DB8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3624F4">
      <w:t>953</w:t>
    </w:r>
    <w:r>
      <w:t>/16-3</w:t>
    </w:r>
  </w:p>
  <w:p w:rsidRDefault="00B74477" w:rsidP="00546D11" w:rsidR="00546D11">
    <w:pPr>
      <w:jc w:val="right"/>
    </w:pPr>
  </w:p>
  <w:p w:rsidRDefault="00B74477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82764"/>
    <w:rsid w:val="002B6C5B"/>
    <w:rsid w:val="002C439F"/>
    <w:rsid w:val="002E191A"/>
    <w:rsid w:val="002E2A89"/>
    <w:rsid w:val="00331FC0"/>
    <w:rsid w:val="003624F4"/>
    <w:rsid w:val="003876FA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E147B"/>
    <w:rsid w:val="005F702C"/>
    <w:rsid w:val="0060372C"/>
    <w:rsid w:val="00630962"/>
    <w:rsid w:val="006A1793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160C7"/>
    <w:rsid w:val="00924C72"/>
    <w:rsid w:val="00963CBE"/>
    <w:rsid w:val="009705EA"/>
    <w:rsid w:val="0098061D"/>
    <w:rsid w:val="00981347"/>
    <w:rsid w:val="009836D5"/>
    <w:rsid w:val="009A0D2F"/>
    <w:rsid w:val="009B2FC8"/>
    <w:rsid w:val="009F16FF"/>
    <w:rsid w:val="00A61091"/>
    <w:rsid w:val="00A81A23"/>
    <w:rsid w:val="00AE0EB3"/>
    <w:rsid w:val="00B12CEE"/>
    <w:rsid w:val="00B17DB8"/>
    <w:rsid w:val="00B52CE5"/>
    <w:rsid w:val="00B54901"/>
    <w:rsid w:val="00B7009B"/>
    <w:rsid w:val="00B74477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3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813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13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3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3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3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813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13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3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3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TAJNE ULICA jednostavno društvo s ograničenom odgovornošću za prijevoz, usluge i trgovinu</izvorni_sadrzaj>
    <derivirana_varijabla naziv="DomainObject.Predmet.ProtustrankaFormated_1">  TAJNE ULICA jednostavno društvo s ograničenom odgovornošću za prijevoz, usluge i trgovinu</derivirana_varijabla>
  </DomainObject.Predmet.ProtustrankaFormated>
  <DomainObject.Predmet.ProtustrankaFormatedOIB>
    <izvorni_sadrzaj>  TAJNE ULICA jednostavno društvo s ograničenom odgovornošću za prijevoz, usluge i trgovinu, OIB 37542824445</izvorni_sadrzaj>
    <derivirana_varijabla naziv="DomainObject.Predmet.ProtustrankaFormatedOIB_1">  TAJNE ULICA jednostavno društvo s ograničenom odgovornošću za prijevoz, usluge i trgovinu, OIB 37542824445</derivirana_varijabla>
  </DomainObject.Predmet.ProtustrankaFormatedOIB>
  <DomainObject.Predmet.ProtustrankaFormatedWithAdress>
    <izvorni_sadrzaj> TAJNE ULICA jednostavno društvo s ograničenom odgovornošću za prijevoz, usluge i trgovinu, Ljudevita Posavskog 29, 31000 Osijek</izvorni_sadrzaj>
    <derivirana_varijabla naziv="DomainObject.Predmet.ProtustrankaFormatedWithAdress_1"> TAJNE ULICA jednostavno društvo s ograničenom odgovornošću za prijevoz, usluge i trgovinu, Ljudevita Posavskog 29, 31000 Osijek</derivirana_varijabla>
  </DomainObject.Predmet.ProtustrankaFormatedWithAdress>
  <DomainObject.Predmet.ProtustrankaFormatedWithAdressOIB>
    <izvorni_sadrzaj> TAJNE ULICA jednostavno društvo s ograničenom odgovornošću za prijevoz, usluge i trgovinu, OIB 37542824445, Ljudevita Posavskog 29, 31000 Osijek</izvorni_sadrzaj>
    <derivirana_varijabla naziv="DomainObject.Predmet.ProtustrankaFormatedWithAdressOIB_1"> TAJNE ULICA jednostavno društvo s ograničenom odgovornošću za prijevoz, usluge i trgovinu, OIB 37542824445, Ljudevita Posavskog 29, 31000 Osijek</derivirana_varijabla>
  </DomainObject.Predmet.ProtustrankaFormatedWithAdressOIB>
  <DomainObject.Predmet.ProtustrankaWithAdress>
    <izvorni_sadrzaj>TAJNE ULICA jednostavno društvo s ograničenom odgovornošću za prijevoz, usluge i trgovinu Ljudevita Posavskog 29, 31000 Osijek</izvorni_sadrzaj>
    <derivirana_varijabla naziv="DomainObject.Predmet.ProtustrankaWithAdress_1">TAJNE ULICA jednostavno društvo s ograničenom odgovornošću za prijevoz, usluge i trgovinu Ljudevita Posavskog 29, 31000 Osijek</derivirana_varijabla>
  </DomainObject.Predmet.ProtustrankaWithAdress>
  <DomainObject.Predmet.ProtustrankaWithAdressOIB>
    <izvorni_sadrzaj>TAJNE ULICA jednostavno društvo s ograničenom odgovornošću za prijevoz, usluge i trgovinu, OIB 37542824445, Ljudevita Posavskog 29, 31000 Osijek</izvorni_sadrzaj>
    <derivirana_varijabla naziv="DomainObject.Predmet.ProtustrankaWithAdressOIB_1">TAJNE ULICA jednostavno društvo s ograničenom odgovornošću za prijevoz, usluge i trgovinu, OIB 37542824445, Ljudevita Posavskog 29, 31000 Osijek</derivirana_varijabla>
  </DomainObject.Predmet.ProtustrankaWithAdressOIB>
  <DomainObject.Predmet.ProtustrankaNazivFormated>
    <izvorni_sadrzaj>TAJNE ULICA jednostavno društvo s ograničenom odgovornošću za prijevoz, usluge i trgovinu</izvorni_sadrzaj>
    <derivirana_varijabla naziv="DomainObject.Predmet.ProtustrankaNazivFormated_1">TAJNE ULICA jednostavno društvo s ograničenom odgovornošću za prijevoz, usluge i trgovinu</derivirana_varijabla>
  </DomainObject.Predmet.ProtustrankaNazivFormated>
  <DomainObject.Predmet.ProtustrankaNazivFormatedOIB>
    <izvorni_sadrzaj>TAJNE ULICA jednostavno društvo s ograničenom odgovornošću za prijevoz, usluge i trgovinu, OIB 37542824445</izvorni_sadrzaj>
    <derivirana_varijabla naziv="DomainObject.Predmet.ProtustrankaNazivFormatedOIB_1">TAJNE ULICA jednostavno društvo s ograničenom odgovornošću za prijevoz, usluge i trgovinu, OIB 37542824445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TAJNE ULICA jednostavno društvo s ograničenom odgovornošću za prijevoz, usluge i trgovinu</item>
    </izvorni_sadrzaj>
    <derivirana_varijabla naziv="DomainObject.Predmet.ProtuStrankaListFormated_1">
      <item>TAJNE ULICA jednostavno društvo s ograničenom odgovornošću za prijevoz, usluge i trgovinu</item>
    </derivirana_varijabla>
  </DomainObject.Predmet.ProtuStrankaListFormated>
  <DomainObject.Predmet.ProtuStrankaListFormatedOIB>
    <izvorni_sadrzaj>
      <item>TAJNE ULICA jednostavno društvo s ograničenom odgovornošću za prijevoz, usluge i trgovinu, OIB 37542824445</item>
    </izvorni_sadrzaj>
    <derivirana_varijabla naziv="DomainObject.Predmet.ProtuStrankaListFormatedOIB_1">
      <item>TAJNE ULICA jednostavno društvo s ograničenom odgovornošću za prijevoz, usluge i trgovinu, OIB 37542824445</item>
    </derivirana_varijabla>
  </DomainObject.Predmet.ProtuStrankaListFormatedOIB>
  <DomainObject.Predmet.ProtuStrankaListFormatedWithAdress>
    <izvorni_sadrzaj>
      <item>TAJNE ULICA jednostavno društvo s ograničenom odgovornošću za prijevoz, usluge i trgovinu, Ljudevita Posavskog 29, 31000 Osijek</item>
    </izvorni_sadrzaj>
    <derivirana_varijabla naziv="DomainObject.Predmet.ProtuStrankaListFormatedWithAdress_1">
      <item>TAJNE ULICA jednostavno društvo s ograničenom odgovornošću za prijevoz, usluge i trgovinu, Ljudevita Posavskog 29, 31000 Osijek</item>
    </derivirana_varijabla>
  </DomainObject.Predmet.ProtuStrankaListFormatedWithAdress>
  <DomainObject.Predmet.ProtuStrankaListFormatedWithAdressOIB>
    <izvorni_sadrzaj>
      <item>TAJNE ULICA jednostavno društvo s ograničenom odgovornošću za prijevoz, usluge i trgovinu, OIB 37542824445, Ljudevita Posavskog 29, 31000 Osijek</item>
    </izvorni_sadrzaj>
    <derivirana_varijabla naziv="DomainObject.Predmet.ProtuStrankaListFormatedWithAdressOIB_1">
      <item>TAJNE ULICA jednostavno društvo s ograničenom odgovornošću za prijevoz, usluge i trgovinu, OIB 37542824445, Ljudevita Posavskog 29, 31000 Osijek</item>
    </derivirana_varijabla>
  </DomainObject.Predmet.ProtuStrankaListFormatedWithAdressOIB>
  <DomainObject.Predmet.ProtuStrankaListNazivFormated>
    <izvorni_sadrzaj>
      <item>TAJNE ULICA jednostavno društvo s ograničenom odgovornošću za prijevoz, usluge i trgovinu</item>
    </izvorni_sadrzaj>
    <derivirana_varijabla naziv="DomainObject.Predmet.ProtuStrankaListNazivFormated_1">
      <item>TAJNE ULICA jednostavno društvo s ograničenom odgovornošću za prijevoz, usluge i trgovinu</item>
    </derivirana_varijabla>
  </DomainObject.Predmet.ProtuStrankaListNazivFormated>
  <DomainObject.Predmet.ProtuStrankaListNazivFormatedOIB>
    <izvorni_sadrzaj>
      <item>TAJNE ULICA jednostavno društvo s ograničenom odgovornošću za prijevoz, usluge i trgovinu, OIB 37542824445</item>
    </izvorni_sadrzaj>
    <derivirana_varijabla naziv="DomainObject.Predmet.ProtuStrankaListNazivFormatedOIB_1">
      <item>TAJNE ULICA jednostavno društvo s ograničenom odgovornošću za prijevoz, usluge i trgovinu, OIB 37542824445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TAJNE ULICA jednostavno društvo s ograničenom odgovornošću za prijevoz, usluge i trgovinu</izvorni_sadrzaj>
    <derivirana_varijabla naziv="DomainObject.Predmet.ProtustrankaIDrugi_1">TAJNE ULICA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TAJNE ULICA jednostavno društvo s ograničenom odgovornošću za prijevoz, usluge i trgovinu, OIB 37542824445, Ljudevita Posavskog 29, 31000 Osijek</izvorni_sadrzaj>
    <derivirana_varijabla naziv="DomainObject.Predmet.ProtustrankaIDrugiAdressOIB_1">TAJNE ULICA jednostavno društvo s ograničenom odgovornošću za prijevoz, usluge i trgovinu, OIB 37542824445, Ljudevita Posavskog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TAJNE ULICA jednostavno društvo s ograničenom odgovornošću za prijevoz, usluge i trgovinu</item>
    </izvorni_sadrzaj>
    <derivirana_varijabla naziv="DomainObject.Predmet.SudioniciListNaziv_1">
      <item>FINA RC OSIJEK</item>
      <item>TAJNE ULICA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TAJNE ULICA jednostavno društvo s ograničenom odgovornošću za prijevoz, usluge i trgovinu, OIB 37542824445, Ljudevita Posavskog 29,31000 Osijek</item>
    </izvorni_sadrzaj>
    <derivirana_varijabla naziv="DomainObject.Predmet.SudioniciListAdressOIB_1">
      <item>FINA RC OSIJEK, OIB 85821130368</item>
      <item>TAJNE ULICA jednostavno društvo s ograničenom odgovornošću za prijevoz, usluge i trgovinu, OIB 37542824445, Ljudevita Posavskog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37542824445</item>
    </izvorni_sadrzaj>
    <derivirana_varijabla naziv="DomainObject.Predmet.SudioniciListNazivOIB_1">
      <item>, OIB 85821130368</item>
      <item>, OIB 37542824445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72F8B-5CB8-463D-B6D6-2E208E7BF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2465</properties:Characters>
  <properties:Lines>109</properties:Lines>
  <properties:Paragraphs>24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2016-11-17T12:31:00Z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