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1b67" w14:paraId="6df1b67" w:rsidRDefault="003D7F7E" w:rsidP="003D7F7E" w:rsidR="003D7F7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C423AB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Stalna služba u Karlovcu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Karlovac, Trg hrvatskih branitelja 1/II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423AB">
        <w:rPr>
          <w:rFonts w:hAnsi="Times New Roman" w:ascii="Times New Roman"/>
        </w:rPr>
        <w:t xml:space="preserve">U postupku predstečajne nagodbe </w:t>
      </w:r>
      <w:r>
        <w:rPr>
          <w:rFonts w:hAnsi="Times New Roman" w:ascii="Times New Roman"/>
        </w:rPr>
        <w:t xml:space="preserve">nad dužnikom </w:t>
      </w:r>
      <w:r w:rsidR="00DD751E" w:rsidRPr="009E0203">
        <w:rPr>
          <w:rFonts w:hAnsi="Times New Roman" w:ascii="Times New Roman"/>
        </w:rPr>
        <w:t>BIO-SAN d.o.o., Zagreb, Sopnička 42c, OIB: 15032627194, kojeg zastupa punomoćnik Pavao Mrkonjić, odvjetnik u Zagrebu, Ante Topić Mimare 24</w:t>
      </w:r>
      <w:r w:rsidR="001E0704" w:rsidRPr="0017272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C423AB">
        <w:rPr>
          <w:rFonts w:hAnsi="Times New Roman" w:ascii="Times New Roman"/>
        </w:rPr>
        <w:t>temeljem čl. 57. Stečajnog zakona (Narodne novine broj 71/15,</w:t>
      </w:r>
      <w:r w:rsidR="00AD4BCC">
        <w:rPr>
          <w:rFonts w:hAnsi="Times New Roman" w:ascii="Times New Roman"/>
        </w:rPr>
        <w:t xml:space="preserve"> 104/17, </w:t>
      </w:r>
      <w:r w:rsidR="00C423AB">
        <w:rPr>
          <w:rFonts w:hAnsi="Times New Roman" w:ascii="Times New Roman"/>
        </w:rPr>
        <w:t xml:space="preserve">dalje:SZ) sud je sastavio te javno objavio </w:t>
      </w:r>
    </w:p>
    <w:p w:rsidRDefault="00C423AB" w:rsidP="003D7F7E" w:rsidR="00C423AB">
      <w:pPr>
        <w:jc w:val="both"/>
        <w:rPr>
          <w:rFonts w:hAnsi="Times New Roman" w:ascii="Times New Roman"/>
        </w:rPr>
      </w:pPr>
    </w:p>
    <w:p w:rsidRDefault="00C423AB" w:rsidP="003D7F7E" w:rsidR="00C423AB">
      <w:pPr>
        <w:jc w:val="both"/>
        <w:rPr>
          <w:rFonts w:hAnsi="Times New Roman" w:ascii="Times New Roman"/>
        </w:rPr>
      </w:pPr>
    </w:p>
    <w:p w:rsidRDefault="00C423AB" w:rsidP="00C423AB" w:rsidR="00C423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POPIS VJEROVNIKA I PRAVA GLASA</w:t>
      </w:r>
    </w:p>
    <w:p w:rsidRDefault="00C423AB" w:rsidP="00C423AB" w:rsidR="00C423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KOJI VJEROVNICIMA PRIPADAJU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AD4BCC" w:rsidP="00C423AB" w:rsidR="00C423AB" w:rsidRPr="001412F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1412F8">
        <w:rPr>
          <w:rFonts w:hAnsi="Times New Roman" w:ascii="Times New Roman"/>
        </w:rPr>
        <w:t xml:space="preserve">Izmijenjenim </w:t>
      </w:r>
      <w:r w:rsidR="00C423AB" w:rsidRPr="001412F8">
        <w:rPr>
          <w:rFonts w:hAnsi="Times New Roman" w:ascii="Times New Roman"/>
        </w:rPr>
        <w:t xml:space="preserve">Planom restrukturiranja </w:t>
      </w:r>
      <w:r w:rsidR="001412F8" w:rsidRPr="001412F8">
        <w:rPr>
          <w:rFonts w:hAnsi="Times New Roman" w:ascii="Times New Roman"/>
        </w:rPr>
        <w:t xml:space="preserve">objavljenim na e-oglasnoj ploči ovog suda </w:t>
      </w:r>
      <w:r w:rsidR="00DD751E">
        <w:rPr>
          <w:rFonts w:hAnsi="Times New Roman" w:ascii="Times New Roman"/>
        </w:rPr>
        <w:t>2. listopada</w:t>
      </w:r>
      <w:r w:rsidR="004E06E6">
        <w:rPr>
          <w:rFonts w:hAnsi="Times New Roman" w:ascii="Times New Roman"/>
        </w:rPr>
        <w:t xml:space="preserve"> 2018</w:t>
      </w:r>
      <w:r w:rsidR="001412F8">
        <w:rPr>
          <w:rFonts w:hAnsi="Times New Roman" w:ascii="Times New Roman"/>
        </w:rPr>
        <w:t>.</w:t>
      </w:r>
      <w:r w:rsidR="001412F8" w:rsidRPr="001412F8">
        <w:rPr>
          <w:rFonts w:hAnsi="Times New Roman" w:ascii="Times New Roman"/>
        </w:rPr>
        <w:t xml:space="preserve"> u prvoj</w:t>
      </w:r>
      <w:r w:rsidR="001412F8">
        <w:rPr>
          <w:rFonts w:hAnsi="Times New Roman" w:ascii="Times New Roman"/>
        </w:rPr>
        <w:t xml:space="preserve"> i jedinoj</w:t>
      </w:r>
      <w:r w:rsidR="001412F8" w:rsidRPr="001412F8">
        <w:rPr>
          <w:rFonts w:hAnsi="Times New Roman" w:ascii="Times New Roman"/>
        </w:rPr>
        <w:t xml:space="preserve"> skupini vjerovnika nalaze se: </w:t>
      </w:r>
      <w:r w:rsidR="00C423AB" w:rsidRPr="001412F8">
        <w:rPr>
          <w:rFonts w:hAnsi="Times New Roman" w:ascii="Times New Roman"/>
        </w:rPr>
        <w:t xml:space="preserve"> </w:t>
      </w:r>
    </w:p>
    <w:p w:rsidRDefault="004E06E6" w:rsidP="00AD4BCC" w:rsidR="004E06E6">
      <w:pPr>
        <w:jc w:val="center"/>
        <w:rPr>
          <w:rFonts w:hAnsi="Times New Roman" w:ascii="Times New Roman"/>
          <w:szCs w:val="20"/>
          <w:lang w:eastAsia="hr-HR"/>
        </w:rPr>
      </w:pPr>
    </w:p>
    <w:p w:rsidRDefault="001E0704" w:rsidP="00AD4BCC" w:rsidR="001E0704">
      <w:pPr>
        <w:jc w:val="center"/>
        <w:rPr>
          <w:rFonts w:hAnsi="Times New Roman" w:ascii="Times New Roman"/>
          <w:szCs w:val="20"/>
          <w:lang w:eastAsia="hr-HR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2693"/>
        <w:gridCol w:w="1560"/>
        <w:gridCol w:w="2409"/>
        <w:gridCol w:w="1701"/>
      </w:tblGrid>
      <w:tr w:rsidTr="00DD751E" w:rsidR="00DD751E" w:rsidRPr="009E0203">
        <w:trPr>
          <w:trHeight w:val="165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DD751E" w:rsidP="00DD751E" w:rsidR="00DD751E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Redni broj 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2409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Utvrđena tražbina</w:t>
            </w:r>
          </w:p>
          <w:p w:rsidRDefault="00DD751E" w:rsidP="00443D77" w:rsidR="00DD751E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 kn</w:t>
            </w:r>
          </w:p>
        </w:tc>
      </w:tr>
      <w:tr w:rsidTr="00DD751E" w:rsidR="00DD751E" w:rsidRPr="009E0203">
        <w:trPr>
          <w:trHeight w:val="7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AD LIBITUM d.o.o. za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45990641695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Nine Vavre 7,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3.600,00</w:t>
            </w:r>
          </w:p>
        </w:tc>
      </w:tr>
      <w:tr w:rsidTr="00DD751E" w:rsidR="00DD751E" w:rsidRPr="009E0203">
        <w:trPr>
          <w:trHeight w:val="81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ALLIANZ ZAGREB dioničko društvo za osiguranje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23759810849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Heinzelova 70,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7.314,36 </w:t>
            </w:r>
          </w:p>
        </w:tc>
      </w:tr>
      <w:tr w:rsidTr="00DD751E" w:rsidR="00DD751E" w:rsidRPr="009E0203">
        <w:trPr>
          <w:trHeight w:val="150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 M D, društvo sa ograničenom odgovornošću za unutarnju i vanjsku trgovinu, građevinarstvo, proizvodnju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79273112873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Dobrodolska 13/a,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8.036,20</w:t>
            </w:r>
          </w:p>
        </w:tc>
      </w:tr>
      <w:tr w:rsidTr="00DD751E" w:rsidR="00DD751E" w:rsidRPr="009E0203">
        <w:trPr>
          <w:trHeight w:val="10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BMD d.o.o.  - za suvlasnike stambene zgrade Kašinska 3, Zagreb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79273112873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Dobrodolska 13/a,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863,69</w:t>
            </w:r>
          </w:p>
        </w:tc>
      </w:tr>
      <w:tr w:rsidTr="00DD751E" w:rsidR="00DD751E" w:rsidRPr="009E0203">
        <w:trPr>
          <w:trHeight w:val="85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BMD d.o.o.  - za suvlasnike stambene zgrade Trpinjska 3, Zagreb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79273112873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Dobrodolska 13/a,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387,50</w:t>
            </w:r>
          </w:p>
        </w:tc>
      </w:tr>
      <w:tr w:rsidTr="00DD751E" w:rsidR="00DD751E" w:rsidRPr="009E0203">
        <w:trPr>
          <w:trHeight w:val="7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6.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BANEK d.o.o. za grafičku djelatnost i trgovinu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59528715661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Lipnička 11/a,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1.096,00</w:t>
            </w:r>
          </w:p>
        </w:tc>
      </w:tr>
      <w:tr w:rsidTr="00DD751E" w:rsidR="00DD751E" w:rsidRPr="009E0203">
        <w:trPr>
          <w:trHeight w:val="7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BRUNDULA d.o.o. za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13589079646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Dunavska 34,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253,13</w:t>
            </w:r>
          </w:p>
        </w:tc>
      </w:tr>
      <w:tr w:rsidTr="00DD751E" w:rsidR="00DD751E" w:rsidRPr="009E0203">
        <w:trPr>
          <w:trHeight w:val="76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BUTEO d.o.o. za proizvodnju,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35157015033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Jankovačka 9,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2.670,71</w:t>
            </w:r>
          </w:p>
        </w:tc>
      </w:tr>
      <w:tr w:rsidTr="00DD751E" w:rsidR="00DD751E" w:rsidRPr="009E0203">
        <w:trPr>
          <w:trHeight w:val="81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CORRETTO d.o.o. za ugostiteljske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14463870551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Trg Rudina 2, 22243 Murter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375,00</w:t>
            </w:r>
          </w:p>
        </w:tc>
      </w:tr>
      <w:tr w:rsidTr="00DD751E" w:rsidR="00DD751E" w:rsidRPr="009E0203">
        <w:trPr>
          <w:trHeight w:val="10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DRINKOMATIC društvo sa ograničenom odgovornošću za trgovinu, usluge i ugostiteljstvo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76549264157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Juraši 34, 51216 Viškovo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860,00</w:t>
            </w:r>
          </w:p>
        </w:tc>
      </w:tr>
      <w:tr w:rsidTr="00DD751E" w:rsidR="00DD751E" w:rsidRPr="009E0203">
        <w:trPr>
          <w:trHeight w:val="114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ERSTE CARD CLUB društvo s ograničenom odgovornošću za financijsko posredovanje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Frana Folnegovića 6,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56.892,33 </w:t>
            </w: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120,00</w:t>
            </w:r>
          </w:p>
        </w:tc>
      </w:tr>
      <w:tr w:rsidTr="00DD751E" w:rsidR="00DD751E" w:rsidRPr="009E0203">
        <w:trPr>
          <w:trHeight w:val="90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FLOREL, trgovina i usluge, društvo s ograničenom odgovornošću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53833195657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Lenucijeva 8,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2.169,60</w:t>
            </w:r>
          </w:p>
        </w:tc>
      </w:tr>
      <w:tr w:rsidTr="00DD751E" w:rsidR="00DD751E" w:rsidRPr="009E0203">
        <w:trPr>
          <w:trHeight w:val="115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GC RENTING CROATIA društvo s ograničenom odgovornošću za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44115087893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Avenija Većeslava Holjevca 40,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2.399,63</w:t>
            </w:r>
          </w:p>
        </w:tc>
      </w:tr>
      <w:tr w:rsidTr="00DD751E" w:rsidR="00DD751E" w:rsidRPr="009E0203">
        <w:trPr>
          <w:trHeight w:val="7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GEN-I Zagreb d.o.o. trgovina i prodaja električne energije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77604626413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Radnička cesta 54,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1.523,27</w:t>
            </w: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Trg Stjepana Radića 1,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479,57</w:t>
            </w:r>
          </w:p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DD751E" w:rsidR="00DD751E" w:rsidRPr="009E0203">
        <w:trPr>
          <w:trHeight w:val="85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HRVATSKE VODE, pravna osoba za upravljanje vodama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Grada Vukovara 220,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36,96</w:t>
            </w: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HRVATSKA BANKA ZA OBNOVU I RAZVITAK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26702280390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Strossmayerov trg 9,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146.229,66</w:t>
            </w:r>
          </w:p>
        </w:tc>
      </w:tr>
      <w:tr w:rsidTr="00DD751E" w:rsidR="00DD751E" w:rsidRPr="009E0203">
        <w:trPr>
          <w:trHeight w:val="7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Prisavlje 3,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242,37</w:t>
            </w:r>
          </w:p>
        </w:tc>
      </w:tr>
      <w:tr w:rsidTr="00DD751E" w:rsidR="00DD751E" w:rsidRPr="009E0203">
        <w:trPr>
          <w:trHeight w:val="15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HRVATSKI POSLOVNI CENTAR-STAMBENO POSLOVNO GOSPODARSTVO d.o.o. za upravljanje, građenje i poslovne djelatnosti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45026196523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Srebrnjak 55,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11.128,55</w:t>
            </w:r>
          </w:p>
        </w:tc>
      </w:tr>
      <w:tr w:rsidTr="00DD751E" w:rsidR="00DD751E" w:rsidRPr="009E0203">
        <w:trPr>
          <w:trHeight w:val="85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21.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Roberta Frangeša Mihanovića 9,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3.195,13</w:t>
            </w:r>
          </w:p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IBL BIRO, d.o.o. za knjigovodstvene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76819856817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Kašinska 9,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30.125,00</w:t>
            </w:r>
          </w:p>
        </w:tc>
      </w:tr>
      <w:tr w:rsidTr="00DD751E" w:rsidR="00DD751E" w:rsidRPr="009E0203">
        <w:trPr>
          <w:trHeight w:val="120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IBM - OBRT ZA PROIZVODNJU, TRGOVINU I USLUGE , VL. BORIS GRBEŠA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94432115446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Zinke Kunc 21B, 31551 Belišće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2.529,18</w:t>
            </w: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INA-INDUSTRIJA NAFTE, d.d.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Avenija V. Holjevca 10,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11.042,90</w:t>
            </w:r>
          </w:p>
        </w:tc>
      </w:tr>
      <w:tr w:rsidTr="00DD751E" w:rsidR="00DD751E" w:rsidRPr="009E0203">
        <w:trPr>
          <w:trHeight w:val="117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INSTRUVET, društvo s ograničenom odgovornošću za unutarnju i vanjsku trgovinu i proizvodnju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37574243649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Drobilina 16, 10255 Donji Stupnik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1.108,53</w:t>
            </w: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KentBank dioničko društvo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73656725926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Gundulićeva 1,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7.462,05</w:t>
            </w:r>
          </w:p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DD751E" w:rsidR="00DD751E" w:rsidRPr="009E0203">
        <w:trPr>
          <w:trHeight w:val="10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KEMIS-TERMOCLEAN d.o.o. za industrijska čišćenja i gospodarenja otpadom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47719259482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Slavonska avenija 26/4,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1.125,00</w:t>
            </w:r>
          </w:p>
        </w:tc>
      </w:tr>
      <w:tr w:rsidTr="00DD751E" w:rsidR="00DD751E" w:rsidRPr="009E0203">
        <w:trPr>
          <w:trHeight w:val="153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KORUNIĆ društvo s ograničenom odgovornošću za zaštitu bilja, poljoprivrednih proizvoda, trgovinu i zastupanje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25112745374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Medovićeva 12,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2.800,00</w:t>
            </w:r>
          </w:p>
        </w:tc>
      </w:tr>
      <w:tr w:rsidTr="00DD751E" w:rsidR="00DD751E" w:rsidRPr="009E0203">
        <w:trPr>
          <w:trHeight w:val="18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MEDICAL INTERTRADE društvo s ograničenom odgovornošću za vanjsku trgovinu i za trgovinu na veliko i malo neprehrambenim proizvodima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04492664153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Dr. Franje Tuđmana 3, 10431 Sveta Nedelja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3.617,94</w:t>
            </w:r>
          </w:p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DD751E" w:rsidR="00DD751E" w:rsidRPr="009E0203">
        <w:trPr>
          <w:trHeight w:val="73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102.798,85</w:t>
            </w:r>
          </w:p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DD751E" w:rsidR="00DD751E" w:rsidRPr="009E0203">
        <w:trPr>
          <w:trHeight w:val="111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31.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MUNIMENTUM SAVJETOVANJE d.o.o. za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30208582058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Hrgovići 61,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2.243,57</w:t>
            </w:r>
          </w:p>
        </w:tc>
      </w:tr>
      <w:tr w:rsidTr="00DD751E" w:rsidR="00DD751E" w:rsidRPr="009E0203">
        <w:trPr>
          <w:trHeight w:val="12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PBZ CARD društvo s ograničenom odgovornošću za poslovanje kreditnim karticama, putnička agencija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Radnička cesta 44,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80.232,78</w:t>
            </w:r>
          </w:p>
        </w:tc>
      </w:tr>
      <w:tr w:rsidTr="00DD751E" w:rsidR="00DD751E" w:rsidRPr="009E0203">
        <w:trPr>
          <w:trHeight w:val="97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33.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PERO I BLAŽENKA društvo s ograničenom odgovornošću za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48400185982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Voloderska 28,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500,00</w:t>
            </w:r>
          </w:p>
        </w:tc>
      </w:tr>
      <w:tr w:rsidTr="00DD751E" w:rsidR="00DD751E" w:rsidRPr="009E0203">
        <w:trPr>
          <w:trHeight w:val="8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PRESSO -  trgovina i usluge, d.o.o.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09769341738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Nalješkovićeva 17,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4.472,54</w:t>
            </w:r>
          </w:p>
        </w:tc>
      </w:tr>
      <w:tr w:rsidTr="00DD751E" w:rsidR="00DD751E" w:rsidRPr="009E0203">
        <w:trPr>
          <w:trHeight w:val="94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PRIVREDNA BANKA ZAGREB - DIONIČKO DRUŠTVO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02535697732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Radnička cesta 50,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102.121,69</w:t>
            </w:r>
          </w:p>
        </w:tc>
      </w:tr>
      <w:tr w:rsidTr="00DD751E" w:rsidR="00DD751E" w:rsidRPr="009E0203">
        <w:trPr>
          <w:trHeight w:val="8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STAMBENI ZG d.o.o. za upravljanje i održavanje zgrada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43118119983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Savska cesta 183,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700,00</w:t>
            </w:r>
          </w:p>
        </w:tc>
      </w:tr>
      <w:tr w:rsidTr="00DD751E" w:rsidR="00DD751E" w:rsidRPr="009E0203">
        <w:trPr>
          <w:trHeight w:val="76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37.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TKALEC-ING d.o.o. za inženjering i trgovinu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74146287533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Trnsko 24,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1.117,50</w:t>
            </w: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38.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TORO j.d.o.o. za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07998155872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Kašinska 27 A,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500,00</w:t>
            </w:r>
          </w:p>
        </w:tc>
      </w:tr>
      <w:tr w:rsidTr="00DD751E" w:rsidR="00DD751E" w:rsidRPr="009E0203">
        <w:trPr>
          <w:trHeight w:val="90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5DD3" w:rsidP="000A5DD3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39</w:t>
            </w:r>
            <w:r w:rsidR="00DD751E"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VULKAL d.o.o. za prozvodnju,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90439696130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Samoborska cesta 310,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3.968,00</w:t>
            </w:r>
          </w:p>
        </w:tc>
      </w:tr>
      <w:tr w:rsidTr="00DD751E" w:rsidR="00DD751E" w:rsidRPr="009E0203">
        <w:trPr>
          <w:trHeight w:val="10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0A5DD3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</w:t>
            </w:r>
            <w:r w:rsidR="000A5DD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</w:t>
            </w: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WIENER OSIGURANJE VIENNA INSURANCE GROUP dioničko društvo za osiguranje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52848403362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Slovenska ulica 24,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1.320,92</w:t>
            </w:r>
          </w:p>
        </w:tc>
      </w:tr>
      <w:tr w:rsidTr="00DD751E" w:rsidR="00DD751E" w:rsidRPr="009E0203">
        <w:trPr>
          <w:trHeight w:val="9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5DD3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41</w:t>
            </w:r>
            <w:r w:rsidR="00DD751E"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ZAGREBAČKA BANKA DIONIČKO DRUŠTVO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92963223473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Trg bana Josipa Jelačića 10,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121.173,94</w:t>
            </w:r>
          </w:p>
        </w:tc>
      </w:tr>
      <w:tr w:rsidTr="00DD751E" w:rsidR="00DD751E" w:rsidRPr="009E0203">
        <w:trPr>
          <w:trHeight w:val="114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0A5DD3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</w:t>
            </w:r>
            <w:r w:rsidR="000A5DD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</w:t>
            </w: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ZAGREBAČKI HOLDING d.o.o. - PODRUŽNICA ČISTOĆA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grada Vukovara 41,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39,92</w:t>
            </w:r>
          </w:p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DD751E" w:rsidP="00AD4BCC" w:rsidR="00DD751E">
      <w:pPr>
        <w:jc w:val="center"/>
        <w:rPr>
          <w:rFonts w:hAnsi="Times New Roman" w:ascii="Times New Roman"/>
          <w:szCs w:val="20"/>
          <w:lang w:eastAsia="hr-HR"/>
        </w:rPr>
      </w:pPr>
    </w:p>
    <w:p w:rsidRDefault="00DD751E" w:rsidP="00AD4BCC" w:rsidR="00DD751E">
      <w:pPr>
        <w:jc w:val="center"/>
        <w:rPr>
          <w:rFonts w:hAnsi="Times New Roman" w:ascii="Times New Roman"/>
          <w:szCs w:val="20"/>
          <w:lang w:eastAsia="hr-HR"/>
        </w:rPr>
      </w:pPr>
    </w:p>
    <w:p w:rsidRDefault="003D7F7E" w:rsidP="004826D5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DD751E">
        <w:rPr>
          <w:rFonts w:hAnsi="Times New Roman" w:ascii="Times New Roman"/>
        </w:rPr>
        <w:t>17. listopada</w:t>
      </w:r>
      <w:r w:rsidR="00AD4BCC">
        <w:rPr>
          <w:rFonts w:hAnsi="Times New Roman" w:ascii="Times New Roman"/>
        </w:rPr>
        <w:t xml:space="preserve"> 2018.</w:t>
      </w:r>
      <w:r>
        <w:rPr>
          <w:rFonts w:hAnsi="Times New Roman" w:ascii="Times New Roman"/>
        </w:rPr>
        <w:t xml:space="preserve"> 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3D7F7E" w:rsidP="004826D5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D500DD">
        <w:rPr>
          <w:rFonts w:hAnsi="Times New Roman" w:ascii="Times New Roman"/>
        </w:rPr>
        <w:t>Jadranka Mađeruh</w:t>
      </w:r>
      <w:r w:rsidR="004826D5">
        <w:rPr>
          <w:rFonts w:hAnsi="Times New Roman" w:ascii="Times New Roman"/>
        </w:rPr>
        <w:t>, v.r.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službenik: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Draženka Prpić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75785F" w:rsidR="0075785F"/>
    <w:sectPr w:rsidR="0075785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B9B" w:rsidP="003D7F7E" w:rsidR="00875B9B">
      <w:r>
        <w:separator/>
      </w:r>
    </w:p>
  </w:endnote>
  <w:endnote w:id="0" w:type="continuationSeparator">
    <w:p w:rsidRDefault="00875B9B" w:rsidP="003D7F7E" w:rsidR="00875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B9B" w:rsidP="003D7F7E" w:rsidR="00875B9B">
      <w:r>
        <w:separator/>
      </w:r>
    </w:p>
  </w:footnote>
  <w:footnote w:id="0" w:type="continuationSeparator">
    <w:p w:rsidRDefault="00875B9B" w:rsidP="003D7F7E" w:rsidR="00875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C423AB" w:rsidR="00C423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AB7">
          <w:rPr>
            <w:noProof/>
          </w:rPr>
          <w:t>1</w:t>
        </w:r>
        <w:r>
          <w:fldChar w:fldCharType="end"/>
        </w:r>
      </w:p>
    </w:sdtContent>
  </w:sdt>
  <w:p w:rsidRDefault="00C423AB" w:rsidP="003D7F7E" w:rsidR="00C423AB">
    <w:pPr>
      <w:pStyle w:val="Zaglavlje"/>
      <w:jc w:val="right"/>
    </w:pPr>
    <w:r>
      <w:t>1 St-</w:t>
    </w:r>
    <w:r w:rsidR="00DD751E">
      <w:t>492</w:t>
    </w:r>
    <w:r w:rsidR="004E06E6">
      <w:t>/18</w:t>
    </w:r>
  </w:p>
  <w:p w:rsidRDefault="004E06E6" w:rsidR="004E06E6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B2176"/>
    <w:multiLevelType w:val="hybridMultilevel"/>
    <w:tmpl w:val="3B9EA7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871420"/>
    <w:multiLevelType w:val="hybridMultilevel"/>
    <w:tmpl w:val="5A3880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D52F85"/>
    <w:multiLevelType w:val="hybridMultilevel"/>
    <w:tmpl w:val="E85A89B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0F66DF"/>
    <w:multiLevelType w:val="hybridMultilevel"/>
    <w:tmpl w:val="8AA085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180953"/>
    <w:multiLevelType w:val="hybridMultilevel"/>
    <w:tmpl w:val="39E8FD40"/>
    <w:lvl w:tplc="189EC6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0738A"/>
    <w:multiLevelType w:val="hybridMultilevel"/>
    <w:tmpl w:val="42AE7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E764AC"/>
    <w:multiLevelType w:val="hybridMultilevel"/>
    <w:tmpl w:val="C9F2DE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0465AB"/>
    <w:rsid w:val="000A5DD3"/>
    <w:rsid w:val="00106E74"/>
    <w:rsid w:val="00111071"/>
    <w:rsid w:val="001412F8"/>
    <w:rsid w:val="0016357E"/>
    <w:rsid w:val="001E0704"/>
    <w:rsid w:val="0027001F"/>
    <w:rsid w:val="00382DFC"/>
    <w:rsid w:val="003D7F7E"/>
    <w:rsid w:val="00411B1A"/>
    <w:rsid w:val="004257D7"/>
    <w:rsid w:val="004826D5"/>
    <w:rsid w:val="004B1A40"/>
    <w:rsid w:val="004E06E6"/>
    <w:rsid w:val="00504AB7"/>
    <w:rsid w:val="005B3F79"/>
    <w:rsid w:val="005E31AE"/>
    <w:rsid w:val="0063140E"/>
    <w:rsid w:val="00640BBE"/>
    <w:rsid w:val="0075785F"/>
    <w:rsid w:val="007E5227"/>
    <w:rsid w:val="00875B9B"/>
    <w:rsid w:val="00883B56"/>
    <w:rsid w:val="008F7317"/>
    <w:rsid w:val="00AD4BCC"/>
    <w:rsid w:val="00B35F7F"/>
    <w:rsid w:val="00BC3DD4"/>
    <w:rsid w:val="00C02DC0"/>
    <w:rsid w:val="00C15ABC"/>
    <w:rsid w:val="00C423AB"/>
    <w:rsid w:val="00D500DD"/>
    <w:rsid w:val="00DD751E"/>
    <w:rsid w:val="00EA71B6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04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A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04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A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68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s pravom glasa</izvorni_sadrzaj>
    <derivirana_varijabla naziv="DomainObject.Primjedba_1">Popis vjerovnika s pravom glasa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St-492/2018</izvorni_sadrzaj>
    <derivirana_varijabla naziv="DomainObject.Predmet.OznakaBroj_1">St-492/2018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BIO-SAN d.o.o. zastupanog po punomoćniku Pavao Mrkonjić</izvorni_sadrzaj>
    <derivirana_varijabla naziv="DomainObject.Predmet.ProtustrankaFormated_1">  BIO-SAN d.o.o. zastupanog po punomoćniku Pavao Mrkonjić</derivirana_varijabla>
  </DomainObject.Predmet.ProtustrankaFormated>
  <DomainObject.Predmet.ProtustrankaFormatedOIB>
    <izvorni_sadrzaj>  BIO-SAN d.o.o., OIB 15032627194 zastupanog po punomoćniku Pavao Mrkonjić</izvorni_sadrzaj>
    <derivirana_varijabla naziv="DomainObject.Predmet.ProtustrankaFormatedOIB_1">  BIO-SAN d.o.o., OIB 15032627194 zastupanog po punomoćniku Pavao Mrkonjić</derivirana_varijabla>
  </DomainObject.Predmet.ProtustrankaFormatedOIB>
  <DomainObject.Predmet.ProtustrankaFormatedWithAdress>
    <izvorni_sadrzaj> BIO-SAN d.o.o., Sopnička 42/c, 10000 Zagreb zastupanog po punomoćniku Pavao Mrkonjić</izvorni_sadrzaj>
    <derivirana_varijabla naziv="DomainObject.Predmet.ProtustrankaFormatedWithAdress_1"> BIO-SAN d.o.o., Sopnička 42/c, 10000 Zagreb zastupanog po punomoćniku Pavao Mrkonjić</derivirana_varijabla>
  </DomainObject.Predmet.ProtustrankaFormatedWithAdress>
  <DomainObject.Predmet.ProtustrankaFormatedWithAdressOIB>
    <izvorni_sadrzaj> BIO-SAN d.o.o., OIB 15032627194, Sopnička 42/c, 10000 Zagreb zastupanog po punomoćniku Pavao Mrkonjić</izvorni_sadrzaj>
    <derivirana_varijabla naziv="DomainObject.Predmet.ProtustrankaFormatedWithAdressOIB_1"> BIO-SAN d.o.o., OIB 15032627194, Sopnička 42/c, 10000 Zagreb zastupanog po punomoćniku Pavao Mrkonjić</derivirana_varijabla>
  </DomainObject.Predmet.ProtustrankaFormatedWithAdressOIB>
  <DomainObject.Predmet.ProtustrankaWithAdress>
    <izvorni_sadrzaj>BIO-SAN d.o.o. Sopnička 42/c, 10000 Zagreb</izvorni_sadrzaj>
    <derivirana_varijabla naziv="DomainObject.Predmet.ProtustrankaWithAdress_1">BIO-SAN d.o.o. Sopnička 42/c, 10000 Zagreb</derivirana_varijabla>
  </DomainObject.Predmet.ProtustrankaWithAdress>
  <DomainObject.Predmet.ProtustrankaWithAdressOIB>
    <izvorni_sadrzaj>BIO-SAN d.o.o., OIB 15032627194, Sopnička 42/c, 10000 Zagreb</izvorni_sadrzaj>
    <derivirana_varijabla naziv="DomainObject.Predmet.ProtustrankaWithAdressOIB_1">BIO-SAN d.o.o., OIB 15032627194, Sopnička 42/c, 10000 Zagreb</derivirana_varijabla>
  </DomainObject.Predmet.ProtustrankaWithAdressOIB>
  <DomainObject.Predmet.ProtustrankaNazivFormated>
    <izvorni_sadrzaj>BIO-SAN d.o.o.</izvorni_sadrzaj>
    <derivirana_varijabla naziv="DomainObject.Predmet.ProtustrankaNazivFormated_1">BIO-SAN d.o.o.</derivirana_varijabla>
  </DomainObject.Predmet.ProtustrankaNazivFormated>
  <DomainObject.Predmet.ProtustrankaNazivFormatedOIB>
    <izvorni_sadrzaj>BIO-SAN d.o.o., OIB 15032627194</izvorni_sadrzaj>
    <derivirana_varijabla naziv="DomainObject.Predmet.ProtustrankaNazivFormatedOIB_1">BIO-SAN d.o.o., OIB 15032627194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BIO-SAN d.o.o.</izvorni_sadrzaj>
    <derivirana_varijabla naziv="DomainObject.Predmet.StrankaFormated_1">  BIO-SAN d.o.o.</derivirana_varijabla>
  </DomainObject.Predmet.StrankaFormated>
  <DomainObject.Predmet.StrankaFormatedOIB>
    <izvorni_sadrzaj>  BIO-SAN d.o.o., OIB 15032627194</izvorni_sadrzaj>
    <derivirana_varijabla naziv="DomainObject.Predmet.StrankaFormatedOIB_1">  BIO-SAN d.o.o., OIB 15032627194</derivirana_varijabla>
  </DomainObject.Predmet.StrankaFormatedOIB>
  <DomainObject.Predmet.StrankaFormatedWithAdress>
    <izvorni_sadrzaj> BIO-SAN d.o.o., Sopnička 42/c, 10000 Zagreb</izvorni_sadrzaj>
    <derivirana_varijabla naziv="DomainObject.Predmet.StrankaFormatedWithAdress_1"> BIO-SAN d.o.o., Sopnička 42/c, 10000 Zagreb</derivirana_varijabla>
  </DomainObject.Predmet.StrankaFormatedWithAdress>
  <DomainObject.Predmet.StrankaFormatedWithAdressOIB>
    <izvorni_sadrzaj> BIO-SAN d.o.o., OIB 15032627194, Sopnička 42/c, 10000 Zagreb</izvorni_sadrzaj>
    <derivirana_varijabla naziv="DomainObject.Predmet.StrankaFormatedWithAdressOIB_1"> BIO-SAN d.o.o., OIB 15032627194, Sopnička 42/c, 10000 Zagreb</derivirana_varijabla>
  </DomainObject.Predmet.StrankaFormatedWithAdressOIB>
  <DomainObject.Predmet.StrankaWithAdress>
    <izvorni_sadrzaj>BIO-SAN d.o.o. Sopnička 42/c,10000 Zagreb</izvorni_sadrzaj>
    <derivirana_varijabla naziv="DomainObject.Predmet.StrankaWithAdress_1">BIO-SAN d.o.o. Sopnička 42/c,10000 Zagreb</derivirana_varijabla>
  </DomainObject.Predmet.StrankaWithAdress>
  <DomainObject.Predmet.StrankaWithAdressOIB>
    <izvorni_sadrzaj>BIO-SAN d.o.o., OIB 15032627194, Sopnička 42/c,10000 Zagreb</izvorni_sadrzaj>
    <derivirana_varijabla naziv="DomainObject.Predmet.StrankaWithAdressOIB_1">BIO-SAN d.o.o., OIB 15032627194, Sopnička 42/c,10000 Zagreb</derivirana_varijabla>
  </DomainObject.Predmet.StrankaWithAdressOIB>
  <DomainObject.Predmet.StrankaNazivFormated>
    <izvorni_sadrzaj>BIO-SAN d.o.o.</izvorni_sadrzaj>
    <derivirana_varijabla naziv="DomainObject.Predmet.StrankaNazivFormated_1">BIO-SAN d.o.o.</derivirana_varijabla>
  </DomainObject.Predmet.StrankaNazivFormated>
  <DomainObject.Predmet.StrankaNazivFormatedOIB>
    <izvorni_sadrzaj>BIO-SAN d.o.o., OIB 15032627194</izvorni_sadrzaj>
    <derivirana_varijabla naziv="DomainObject.Predmet.StrankaNazivFormatedOIB_1">BIO-SAN d.o.o., OIB 15032627194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BIO-SAN d.o.o.</item>
    </izvorni_sadrzaj>
    <derivirana_varijabla naziv="DomainObject.Predmet.StrankaListFormated_1">
      <item>BIO-SAN d.o.o.</item>
    </derivirana_varijabla>
  </DomainObject.Predmet.StrankaListFormated>
  <DomainObject.Predmet.StrankaListFormatedOIB>
    <izvorni_sadrzaj>
      <item>BIO-SAN d.o.o., OIB 15032627194</item>
    </izvorni_sadrzaj>
    <derivirana_varijabla naziv="DomainObject.Predmet.StrankaListFormatedOIB_1">
      <item>BIO-SAN d.o.o., OIB 15032627194</item>
    </derivirana_varijabla>
  </DomainObject.Predmet.StrankaListFormatedOIB>
  <DomainObject.Predmet.StrankaListFormatedWithAdress>
    <izvorni_sadrzaj>
      <item>BIO-SAN d.o.o., Sopnička 42/c, 10000 Zagreb</item>
    </izvorni_sadrzaj>
    <derivirana_varijabla naziv="DomainObject.Predmet.StrankaListFormatedWithAdress_1">
      <item>BIO-SAN d.o.o., Sopnička 42/c, 10000 Zagreb</item>
    </derivirana_varijabla>
  </DomainObject.Predmet.StrankaListFormatedWithAdress>
  <DomainObject.Predmet.StrankaListFormatedWithAdressOIB>
    <izvorni_sadrzaj>
      <item>BIO-SAN d.o.o., OIB 15032627194, Sopnička 42/c, 10000 Zagreb</item>
    </izvorni_sadrzaj>
    <derivirana_varijabla naziv="DomainObject.Predmet.StrankaListFormatedWithAdressOIB_1">
      <item>BIO-SAN d.o.o., OIB 15032627194, Sopnička 42/c, 10000 Zagreb</item>
    </derivirana_varijabla>
  </DomainObject.Predmet.StrankaListFormatedWithAdressOIB>
  <DomainObject.Predmet.StrankaListNazivFormated>
    <izvorni_sadrzaj>
      <item>BIO-SAN d.o.o.</item>
    </izvorni_sadrzaj>
    <derivirana_varijabla naziv="DomainObject.Predmet.StrankaListNazivFormated_1">
      <item>BIO-SAN d.o.o.</item>
    </derivirana_varijabla>
  </DomainObject.Predmet.StrankaListNazivFormated>
  <DomainObject.Predmet.StrankaListNazivFormatedOIB>
    <izvorni_sadrzaj>
      <item>BIO-SAN d.o.o., OIB 15032627194</item>
    </izvorni_sadrzaj>
    <derivirana_varijabla naziv="DomainObject.Predmet.StrankaListNazivFormatedOIB_1">
      <item>BIO-SAN d.o.o., OIB 15032627194</item>
    </derivirana_varijabla>
  </DomainObject.Predmet.StrankaListNazivFormatedOIB>
  <DomainObject.Predmet.ProtuStrankaListFormated>
    <izvorni_sadrzaj>
      <item>BIO-SAN d.o.o. zastupanog po punomoćniku Pavao Mrkonjić</item>
    </izvorni_sadrzaj>
    <derivirana_varijabla naziv="DomainObject.Predmet.ProtuStrankaListFormated_1">
      <item>BIO-SAN d.o.o. zastupanog po punomoćniku Pavao Mrkonjić</item>
    </derivirana_varijabla>
  </DomainObject.Predmet.ProtuStrankaListFormated>
  <DomainObject.Predmet.ProtuStrankaListFormatedOIB>
    <izvorni_sadrzaj>
      <item>BIO-SAN d.o.o., OIB 15032627194 zastupanog po punomoćniku Pavao Mrkonjić</item>
    </izvorni_sadrzaj>
    <derivirana_varijabla naziv="DomainObject.Predmet.ProtuStrankaListFormatedOIB_1">
      <item>BIO-SAN d.o.o., OIB 15032627194 zastupanog po punomoćniku Pavao Mrkonjić</item>
    </derivirana_varijabla>
  </DomainObject.Predmet.ProtuStrankaListFormatedOIB>
  <DomainObject.Predmet.ProtuStrankaListFormatedWithAdress>
    <izvorni_sadrzaj>
      <item>BIO-SAN d.o.o., Sopnička 42/c, 10000 Zagreb zastupanog po punomoćniku Pavao Mrkonjić</item>
    </izvorni_sadrzaj>
    <derivirana_varijabla naziv="DomainObject.Predmet.ProtuStrankaListFormatedWithAdress_1">
      <item>BIO-SAN d.o.o., Sopnička 42/c, 10000 Zagreb zastupanog po punomoćniku Pavao Mrkonjić</item>
    </derivirana_varijabla>
  </DomainObject.Predmet.ProtuStrankaListFormatedWithAdress>
  <DomainObject.Predmet.ProtuStrankaListFormatedWithAdressOIB>
    <izvorni_sadrzaj>
      <item>BIO-SAN d.o.o., OIB 15032627194, Sopnička 42/c, 10000 Zagreb zastupanog po punomoćniku Pavao Mrkonjić</item>
    </izvorni_sadrzaj>
    <derivirana_varijabla naziv="DomainObject.Predmet.ProtuStrankaListFormatedWithAdressOIB_1">
      <item>BIO-SAN d.o.o., OIB 15032627194, Sopnička 42/c, 10000 Zagreb zastupanog po punomoćniku Pavao Mrkonjić</item>
    </derivirana_varijabla>
  </DomainObject.Predmet.ProtuStrankaListFormatedWithAdressOIB>
  <DomainObject.Predmet.ProtuStrankaListNazivFormated>
    <izvorni_sadrzaj>
      <item>BIO-SAN d.o.o.</item>
    </izvorni_sadrzaj>
    <derivirana_varijabla naziv="DomainObject.Predmet.ProtuStrankaListNazivFormated_1">
      <item>BIO-SAN d.o.o.</item>
    </derivirana_varijabla>
  </DomainObject.Predmet.ProtuStrankaListNazivFormated>
  <DomainObject.Predmet.ProtuStrankaListNazivFormatedOIB>
    <izvorni_sadrzaj>
      <item>BIO-SAN d.o.o., OIB 15032627194</item>
    </izvorni_sadrzaj>
    <derivirana_varijabla naziv="DomainObject.Predmet.ProtuStrankaListNazivFormatedOIB_1">
      <item>BIO-SAN d.o.o., OIB 15032627194</item>
    </derivirana_varijabla>
  </DomainObject.Predmet.ProtuStrankaListNazivFormatedOIB>
  <DomainObject.Predmet.OstaliListFormated>
    <izvorni_sadrzaj>
      <item>Pavao Mrkonjić punomoćnik sudionika u postupku BIO-SAN d.o.o.</item>
    </izvorni_sadrzaj>
    <derivirana_varijabla naziv="DomainObject.Predmet.OstaliListFormated_1">
      <item>Pavao Mrkonjić punomoćnik sudionika u postupku BIO-SAN d.o.o.</item>
    </derivirana_varijabla>
  </DomainObject.Predmet.OstaliListFormated>
  <DomainObject.Predmet.OstaliListFormatedOIB>
    <izvorni_sadrzaj>
      <item>Pavao Mrkonjić, OIB 50443048410 punomoćnik sudionika u postupku BIO-SAN d.o.o.</item>
    </izvorni_sadrzaj>
    <derivirana_varijabla naziv="DomainObject.Predmet.OstaliListFormatedOIB_1">
      <item>Pavao Mrkonjić, OIB 50443048410 punomoćnik sudionika u postupku BIO-SAN d.o.o.</item>
    </derivirana_varijabla>
  </DomainObject.Predmet.OstaliListFormatedOIB>
  <DomainObject.Predmet.OstaliListFormatedWithAdress>
    <izvorni_sadrzaj>
      <item>Pavao Mrkonjić, Ante Topić Mimare 24, 10000 Zagreb punomoćnik sudionika u postupku BIO-SAN d.o.o.</item>
    </izvorni_sadrzaj>
    <derivirana_varijabla naziv="DomainObject.Predmet.OstaliListFormatedWithAdress_1">
      <item>Pavao Mrkonjić, Ante Topić Mimare 24, 10000 Zagreb punomoćnik sudionika u postupku BIO-SAN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BIO-SAN d.o.o.</item>
    </izvorni_sadrzaj>
    <derivirana_varijabla naziv="DomainObject.Predmet.OstaliListFormatedWithAdressOIB_1">
      <item>Pavao Mrkonjić, OIB 50443048410, Ante Topić Mimare 24, 10000 Zagreb punomoćnik sudionika u postupku BIO-SAN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BIO-SAN d.o.o.</izvorni_sadrzaj>
    <derivirana_varijabla naziv="DomainObject.Predmet.StrankaIDrugi_1">BIO-SAN d.o.o.</derivirana_varijabla>
  </DomainObject.Predmet.StrankaIDrugi>
  <DomainObject.Predmet.ProtustrankaIDrugi>
    <izvorni_sadrzaj>BIO-SAN d.o.o.</izvorni_sadrzaj>
    <derivirana_varijabla naziv="DomainObject.Predmet.ProtustrankaIDrugi_1">BIO-SAN d.o.o.</derivirana_varijabla>
  </DomainObject.Predmet.ProtustrankaIDrugi>
  <DomainObject.Predmet.StrankaIDrugiAdressOIB>
    <izvorni_sadrzaj>BIO-SAN d.o.o., OIB 15032627194, Sopnička 42/c, 10000 Zagreb</izvorni_sadrzaj>
    <derivirana_varijabla naziv="DomainObject.Predmet.StrankaIDrugiAdressOIB_1">BIO-SAN d.o.o., OIB 15032627194, Sopnička 42/c, 10000 Zagreb</derivirana_varijabla>
  </DomainObject.Predmet.StrankaIDrugiAdressOIB>
  <DomainObject.Predmet.ProtustrankaIDrugiAdressOIB>
    <izvorni_sadrzaj>BIO-SAN d.o.o., OIB 15032627194, Sopnička 42/c, 10000 Zagreb</izvorni_sadrzaj>
    <derivirana_varijabla naziv="DomainObject.Predmet.ProtustrankaIDrugiAdressOIB_1">BIO-SAN d.o.o., OIB 15032627194, Sopnička 42/c,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BIO-SAN d.o.o.</item>
      <item>BIO-SAN d.o.o.</item>
      <item>Pavao Mrkonjić</item>
    </izvorni_sadrzaj>
    <derivirana_varijabla naziv="DomainObject.Predmet.SudioniciListNaziv_1">
      <item>BIO-SAN d.o.o.</item>
      <item>BIO-SAN d.o.o.</item>
      <item>Pavao Mrkonjić</item>
    </derivirana_varijabla>
  </DomainObject.Predmet.SudioniciListNaziv>
  <DomainObject.Predmet.SudioniciListAdressOIB>
    <izvorni_sadrzaj>
      <item>BIO-SAN d.o.o., OIB 15032627194, Sopnička 42/c,10000 Zagreb</item>
      <item>BIO-SAN d.o.o., OIB 15032627194, Sopnička 42/c,10000 Zagreb</item>
      <item>Pavao Mrkonjić, OIB 50443048410, Ante Topić Mimare 24,10000 Zagreb</item>
    </izvorni_sadrzaj>
    <derivirana_varijabla naziv="DomainObject.Predmet.SudioniciListAdressOIB_1">
      <item>BIO-SAN d.o.o., OIB 15032627194, Sopnička 42/c,10000 Zagreb</item>
      <item>BIO-SAN d.o.o., OIB 15032627194, Sopnička 42/c,10000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15032627194</item>
      <item>, OIB 15032627194</item>
      <item>, OIB 50443048410</item>
    </izvorni_sadrzaj>
    <derivirana_varijabla naziv="DomainObject.Predmet.SudioniciListNazivOIB_1">
      <item>, OIB 15032627194</item>
      <item>, OIB 15032627194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St-492/2018-23</izvorni_sadrzaj>
    <derivirana_varijabla naziv="DomainObject.PredzadnjaOdlukaIzPredmeta.Oznaka_1">St-492/2018-23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5CE53-648D-4BEC-B72A-0042582220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765</properties:Words>
  <properties:Characters>4782</properties:Characters>
  <properties:Lines>397</properties:Lines>
  <properties:Paragraphs>229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2018-10-17T05:22:00Z</dcterms:created>
  <dc:creator>Draženka Prpić</dc:creator>
  <cp:lastModifiedBy>Draženka Prpić</cp:lastModifiedBy>
  <cp:lastPrinted>2018-10-17T10:10:00Z</cp:lastPrinted>
  <dcterms:modified xmlns:xsi="http://www.w3.org/2001/XMLSchema-instance" xsi:type="dcterms:W3CDTF">2018-10-17T10:11:00Z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(St-492-18-BIO SAN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