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9094fc" w14:paraId="c9094f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578FB">
        <w:rPr>
          <w:rFonts w:hAnsi="Times New Roman" w:ascii="Times New Roman"/>
          <w:b/>
          <w:sz w:val="24"/>
          <w:szCs w:val="24"/>
        </w:rPr>
        <w:t>3585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4578FB">
        <w:rPr>
          <w:rFonts w:hAnsi="Times New Roman" w:ascii="Times New Roman"/>
          <w:sz w:val="24"/>
          <w:szCs w:val="24"/>
        </w:rPr>
        <w:t>3585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FB56EE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B56EE">
        <w:rPr>
          <w:rFonts w:hAnsi="Times New Roman" w:ascii="Times New Roman"/>
          <w:sz w:val="24"/>
          <w:szCs w:val="24"/>
        </w:rPr>
        <w:t>D</w:t>
      </w:r>
      <w:r w:rsidR="00FB56EE" w:rsidRPr="00FB56EE">
        <w:rPr>
          <w:rFonts w:hAnsi="Times New Roman" w:ascii="Times New Roman"/>
          <w:sz w:val="24"/>
          <w:szCs w:val="24"/>
        </w:rPr>
        <w:t>OMAGOJEVA ZAJEDNICA-promicanje općenarodnog suglasja o hrvatskim nacionalnim vrijednostima</w:t>
      </w:r>
      <w:r w:rsidR="0037037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B56EE" w:rsidRPr="00FB56EE">
        <w:rPr>
          <w:rFonts w:hAnsi="Times New Roman" w:ascii="Times New Roman"/>
          <w:sz w:val="24"/>
          <w:szCs w:val="24"/>
        </w:rPr>
        <w:t>86961227330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70371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3834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8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38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38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38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8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38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38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38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3585</izvorni_sadrzaj>
    <derivirana_varijabla naziv="DomainObject.Predmet.Broj_1">3585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St-3585/2015</izvorni_sadrzaj>
    <derivirana_varijabla naziv="DomainObject.Predmet.OznakaBroj_1">St-3585/2015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DOMAGOJEVA ZAJEDNICA-promicanje općenarodnog suglasja o hrvatskim nacionalnim vrijednostima</izvorni_sadrzaj>
    <derivirana_varijabla naziv="DomainObject.Predmet.ProtustrankaFormated_1">  DOMAGOJEVA ZAJEDNICA-promicanje općenarodnog suglasja o hrvatskim nacionalnim vrijednostima</derivirana_varijabla>
  </DomainObject.Predmet.ProtustrankaFormated>
  <DomainObject.Predmet.ProtustrankaFormatedOIB>
    <izvorni_sadrzaj>  DOMAGOJEVA ZAJEDNICA-promicanje općenarodnog suglasja o hrvatskim nacionalnim vrijednostima, OIB 86961227330</izvorni_sadrzaj>
    <derivirana_varijabla naziv="DomainObject.Predmet.ProtustrankaFormatedOIB_1">  DOMAGOJEVA ZAJEDNICA-promicanje općenarodnog suglasja o hrvatskim nacionalnim vrijednostima, OIB 86961227330</derivirana_varijabla>
  </DomainObject.Predmet.ProtustrankaFormatedOIB>
  <DomainObject.Predmet.ProtustrankaFormatedWithAdress>
    <izvorni_sadrzaj> DOMAGOJEVA ZAJEDNICA-promicanje općenarodnog suglasja o hrvatskim nacionalnim vrijednostima, Zvonimirova 67, 10000 Zagreb</izvorni_sadrzaj>
    <derivirana_varijabla naziv="DomainObject.Predmet.ProtustrankaFormatedWithAdress_1"> DOMAGOJEVA ZAJEDNICA-promicanje općenarodnog suglasja o hrvatskim nacionalnim vrijednostima, Zvonimirova 67, 10000 Zagreb</derivirana_varijabla>
  </DomainObject.Predmet.ProtustrankaFormatedWithAdress>
  <DomainObject.Predmet.ProtustrankaFormatedWithAdressOIB>
    <izvorni_sadrzaj> DOMAGOJEVA ZAJEDNICA-promicanje općenarodnog suglasja o hrvatskim nacionalnim vrijednostima, OIB 86961227330, Zvonimirova 67, 10000 Zagreb</izvorni_sadrzaj>
    <derivirana_varijabla naziv="DomainObject.Predmet.ProtustrankaFormatedWithAdressOIB_1"> DOMAGOJEVA ZAJEDNICA-promicanje općenarodnog suglasja o hrvatskim nacionalnim vrijednostima, OIB 86961227330, Zvonimirova 67, 10000 Zagreb</derivirana_varijabla>
  </DomainObject.Predmet.ProtustrankaFormatedWithAdressOIB>
  <DomainObject.Predmet.ProtustrankaWithAdress>
    <izvorni_sadrzaj>DOMAGOJEVA ZAJEDNICA-promicanje općenarodnog suglasja o hrvatskim nacionalnim vrijednostima Zvonimirova 67, 10000 Zagreb</izvorni_sadrzaj>
    <derivirana_varijabla naziv="DomainObject.Predmet.ProtustrankaWithAdress_1">DOMAGOJEVA ZAJEDNICA-promicanje općenarodnog suglasja o hrvatskim nacionalnim vrijednostima Zvonimirova 67, 10000 Zagreb</derivirana_varijabla>
  </DomainObject.Predmet.ProtustrankaWithAdress>
  <DomainObject.Predmet.ProtustrankaWithAdressOIB>
    <izvorni_sadrzaj>DOMAGOJEVA ZAJEDNICA-promicanje općenarodnog suglasja o hrvatskim nacionalnim vrijednostima, OIB 86961227330, Zvonimirova 67, 10000 Zagreb</izvorni_sadrzaj>
    <derivirana_varijabla naziv="DomainObject.Predmet.ProtustrankaWithAdressOIB_1">DOMAGOJEVA ZAJEDNICA-promicanje općenarodnog suglasja o hrvatskim nacionalnim vrijednostima, OIB 86961227330, Zvonimirova 67, 10000 Zagreb</derivirana_varijabla>
  </DomainObject.Predmet.ProtustrankaWithAdressOIB>
  <DomainObject.Predmet.ProtustrankaNazivFormated>
    <izvorni_sadrzaj>DOMAGOJEVA ZAJEDNICA-promicanje općenarodnog suglasja o hrvatskim nacionalnim vrijednostima</izvorni_sadrzaj>
    <derivirana_varijabla naziv="DomainObject.Predmet.ProtustrankaNazivFormated_1">DOMAGOJEVA ZAJEDNICA-promicanje općenarodnog suglasja o hrvatskim nacionalnim vrijednostima</derivirana_varijabla>
  </DomainObject.Predmet.ProtustrankaNazivFormated>
  <DomainObject.Predmet.ProtustrankaNazivFormatedOIB>
    <izvorni_sadrzaj>DOMAGOJEVA ZAJEDNICA-promicanje općenarodnog suglasja o hrvatskim nacionalnim vrijednostima, OIB 86961227330</izvorni_sadrzaj>
    <derivirana_varijabla naziv="DomainObject.Predmet.ProtustrankaNazivFormatedOIB_1">DOMAGOJEVA ZAJEDNICA-promicanje općenarodnog suglasja o hrvatskim nacionalnim vrijednostima, OIB 86961227330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DOMAGOJEVA ZAJEDNICA-promicanje općenarodnog suglasja o hrvatskim nacionalnim vrijednostima</item>
    </izvorni_sadrzaj>
    <derivirana_varijabla naziv="DomainObject.Predmet.ProtuStrankaListFormated_1">
      <item>DOMAGOJEVA ZAJEDNICA-promicanje općenarodnog suglasja o hrvatskim nacionalnim vrijednostima</item>
    </derivirana_varijabla>
  </DomainObject.Predmet.ProtuStrankaListFormated>
  <DomainObject.Predmet.ProtuStrankaListFormatedOIB>
    <izvorni_sadrzaj>
      <item>DOMAGOJEVA ZAJEDNICA-promicanje općenarodnog suglasja o hrvatskim nacionalnim vrijednostima, OIB 86961227330</item>
    </izvorni_sadrzaj>
    <derivirana_varijabla naziv="DomainObject.Predmet.ProtuStrankaListFormatedOIB_1">
      <item>DOMAGOJEVA ZAJEDNICA-promicanje općenarodnog suglasja o hrvatskim nacionalnim vrijednostima, OIB 86961227330</item>
    </derivirana_varijabla>
  </DomainObject.Predmet.ProtuStrankaListFormatedOIB>
  <DomainObject.Predmet.ProtuStrankaListFormatedWithAdress>
    <izvorni_sadrzaj>
      <item>DOMAGOJEVA ZAJEDNICA-promicanje općenarodnog suglasja o hrvatskim nacionalnim vrijednostima, Zvonimirova 67, 10000 Zagreb</item>
    </izvorni_sadrzaj>
    <derivirana_varijabla naziv="DomainObject.Predmet.ProtuStrankaListFormatedWithAdress_1">
      <item>DOMAGOJEVA ZAJEDNICA-promicanje općenarodnog suglasja o hrvatskim nacionalnim vrijednostima, Zvonimirova 67, 10000 Zagreb</item>
    </derivirana_varijabla>
  </DomainObject.Predmet.ProtuStrankaListFormatedWithAdress>
  <DomainObject.Predmet.ProtuStrankaListFormatedWithAdressOIB>
    <izvorni_sadrzaj>
      <item>DOMAGOJEVA ZAJEDNICA-promicanje općenarodnog suglasja o hrvatskim nacionalnim vrijednostima, OIB 86961227330, Zvonimirova 67, 10000 Zagreb</item>
    </izvorni_sadrzaj>
    <derivirana_varijabla naziv="DomainObject.Predmet.ProtuStrankaListFormatedWithAdressOIB_1">
      <item>DOMAGOJEVA ZAJEDNICA-promicanje općenarodnog suglasja o hrvatskim nacionalnim vrijednostima, OIB 86961227330, Zvonimirova 67, 10000 Zagreb</item>
    </derivirana_varijabla>
  </DomainObject.Predmet.ProtuStrankaListFormatedWithAdressOIB>
  <DomainObject.Predmet.ProtuStrankaListNazivFormated>
    <izvorni_sadrzaj>
      <item>DOMAGOJEVA ZAJEDNICA-promicanje općenarodnog suglasja o hrvatskim nacionalnim vrijednostima</item>
    </izvorni_sadrzaj>
    <derivirana_varijabla naziv="DomainObject.Predmet.ProtuStrankaListNazivFormated_1">
      <item>DOMAGOJEVA ZAJEDNICA-promicanje općenarodnog suglasja o hrvatskim nacionalnim vrijednostima</item>
    </derivirana_varijabla>
  </DomainObject.Predmet.ProtuStrankaListNazivFormated>
  <DomainObject.Predmet.ProtuStrankaListNazivFormatedOIB>
    <izvorni_sadrzaj>
      <item>DOMAGOJEVA ZAJEDNICA-promicanje općenarodnog suglasja o hrvatskim nacionalnim vrijednostima, OIB 86961227330</item>
    </izvorni_sadrzaj>
    <derivirana_varijabla naziv="DomainObject.Predmet.ProtuStrankaListNazivFormatedOIB_1">
      <item>DOMAGOJEVA ZAJEDNICA-promicanje općenarodnog suglasja o hrvatskim nacionalnim vrijednostima, OIB 86961227330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DOMAGOJEVA ZAJEDNICA-promicanje općenarodnog suglasja o hrvatskim nacionalnim vrijednostima</izvorni_sadrzaj>
    <derivirana_varijabla naziv="DomainObject.Predmet.ProtustrankaIDrugi_1">DOMAGOJEVA ZAJEDNICA-promicanje općenarodnog suglasja o hrvatskim nacionalnim vrijednostima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DOMAGOJEVA ZAJEDNICA-promicanje općenarodnog suglasja o hrvatskim nacionalnim vrijednostima, OIB 86961227330, Zvonimirova 67, 10000 Zagreb</izvorni_sadrzaj>
    <derivirana_varijabla naziv="DomainObject.Predmet.ProtustrankaIDrugiAdressOIB_1">DOMAGOJEVA ZAJEDNICA-promicanje općenarodnog suglasja o hrvatskim nacionalnim vrijednostima, OIB 86961227330, Zvonimirova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DOMAGOJEVA ZAJEDNICA-promicanje općenarodnog suglasja o hrvatskim nacionalnim vrijednostima</item>
    </izvorni_sadrzaj>
    <derivirana_varijabla naziv="DomainObject.Predmet.SudioniciListNaziv_1">
      <item>FINA Regionalni centar Zagreb</item>
      <item>DOMAGOJEVA ZAJEDNICA-promicanje općenarodnog suglasja o hrvatskim nacionalnim vrijednostima</item>
    </derivirana_varijabla>
  </DomainObject.Predmet.SudioniciListNaziv>
  <DomainObject.Predmet.SudioniciListAdressOIB>
    <izvorni_sadrzaj>
      <item>FINA Regionalni centar Zagreb, OIB 85821130368, Trg svibanjskih žrtava 1995. 1,10000 Zagreb</item>
      <item>DOMAGOJEVA ZAJEDNICA-promicanje općenarodnog suglasja o hrvatskim nacionalnim vrijednostima, OIB 86961227330, Zvonimirova 67,10000 Zagreb</item>
    </izvorni_sadrzaj>
    <derivirana_varijabla naziv="DomainObject.Predmet.SudioniciListAdressOIB_1">
      <item>FINA Regionalni centar Zagreb, OIB 85821130368, Trg svibanjskih žrtava 1995. 1,10000 Zagreb</item>
      <item>DOMAGOJEVA ZAJEDNICA-promicanje općenarodnog suglasja o hrvatskim nacionalnim vrijednostima, OIB 86961227330, Zvonimirova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86961227330</item>
    </izvorni_sadrzaj>
    <derivirana_varijabla naziv="DomainObject.Predmet.SudioniciListNazivOIB_1">
      <item>, OIB 85821130368</item>
      <item>, OIB 86961227330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848</properties:Characters>
  <properties:Lines>45</properties:Lines>
  <properties:Paragraphs>21</properties:Paragraphs>
  <properties:TotalTime>719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2016-04-19T06:50:00Z</cp:lastPrinted>
  <dcterms:modified xmlns:xsi="http://www.w3.org/2001/XMLSchema-instance" xsi:type="dcterms:W3CDTF">2016-04-19T06:52:00Z</dcterms:modified>
  <cp:revision>313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