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6dd4" w14:paraId="fe96dd4" w:rsidRDefault="00F4217C" w:rsidP="00F4217C" w:rsidR="00F4217C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hAnsi="Times New Roman" w:ascii="Times New Roman"/>
          <w:b/>
          <w:sz w:val="24"/>
          <w:szCs w:val="24"/>
          <w:lang w:val="pl-PL"/>
        </w:rPr>
        <w:t>1358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302F6A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GRAĐENJE PETKOVIĆ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28562617148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302F6A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Sesvete, Celestina Medovića 3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AD337F">
        <w:rPr>
          <w:rFonts w:hAnsi="Times New Roman" w:ascii="Times New Roman"/>
          <w:sz w:val="24"/>
          <w:szCs w:val="24"/>
          <w:lang w:val="pl-PL"/>
        </w:rPr>
        <w:t>18</w:t>
      </w:r>
      <w:r w:rsidR="00F4217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D337F">
        <w:rPr>
          <w:rFonts w:hAnsi="Times New Roman" w:ascii="Times New Roman"/>
          <w:sz w:val="24"/>
          <w:szCs w:val="24"/>
          <w:lang w:val="pl-PL"/>
        </w:rPr>
        <w:t>rujna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12BFE" w:rsidP="00302F6A" w:rsidR="00922CE3">
      <w:pPr>
        <w:jc w:val="both"/>
        <w:rPr>
          <w:rFonts w:hAnsi="Times New Roman" w:ascii="Times New Roman"/>
          <w:sz w:val="24"/>
          <w:szCs w:val="24"/>
        </w:rPr>
      </w:pPr>
      <w:r w:rsidRPr="00302F6A">
        <w:rPr>
          <w:rFonts w:hAnsi="Times New Roman" w:ascii="Times New Roman"/>
          <w:sz w:val="24"/>
          <w:szCs w:val="24"/>
        </w:rPr>
        <w:t xml:space="preserve">Stečajni dužnik je u svom vlasništvu </w:t>
      </w:r>
      <w:r w:rsidR="00302F6A" w:rsidRPr="00302F6A">
        <w:rPr>
          <w:rFonts w:hAnsi="Times New Roman" w:ascii="Times New Roman"/>
          <w:sz w:val="24"/>
          <w:szCs w:val="24"/>
        </w:rPr>
        <w:t xml:space="preserve">nije </w:t>
      </w:r>
      <w:r w:rsidRPr="00302F6A">
        <w:rPr>
          <w:rFonts w:hAnsi="Times New Roman" w:ascii="Times New Roman"/>
          <w:sz w:val="24"/>
          <w:szCs w:val="24"/>
        </w:rPr>
        <w:t xml:space="preserve">imao  pokretnine, </w:t>
      </w:r>
      <w:r w:rsidR="00302F6A" w:rsidRPr="00302F6A">
        <w:rPr>
          <w:rFonts w:hAnsi="Times New Roman" w:ascii="Times New Roman"/>
          <w:sz w:val="24"/>
          <w:szCs w:val="24"/>
        </w:rPr>
        <w:t xml:space="preserve">te </w:t>
      </w:r>
      <w:r w:rsidR="00302F6A">
        <w:rPr>
          <w:rFonts w:hAnsi="Times New Roman" w:ascii="Times New Roman"/>
          <w:sz w:val="24"/>
          <w:szCs w:val="24"/>
        </w:rPr>
        <w:t>sam</w:t>
      </w:r>
      <w:r w:rsidR="00302F6A" w:rsidRPr="00302F6A">
        <w:rPr>
          <w:rFonts w:hAnsi="Times New Roman" w:ascii="Times New Roman"/>
          <w:sz w:val="24"/>
          <w:szCs w:val="24"/>
        </w:rPr>
        <w:t xml:space="preserve"> dostav</w:t>
      </w:r>
      <w:r w:rsidR="00302F6A">
        <w:rPr>
          <w:rFonts w:hAnsi="Times New Roman" w:ascii="Times New Roman"/>
          <w:sz w:val="24"/>
          <w:szCs w:val="24"/>
        </w:rPr>
        <w:t>ila</w:t>
      </w:r>
      <w:r w:rsidR="00302F6A" w:rsidRPr="00302F6A">
        <w:rPr>
          <w:rFonts w:hAnsi="Times New Roman" w:ascii="Times New Roman"/>
          <w:sz w:val="24"/>
          <w:szCs w:val="24"/>
        </w:rPr>
        <w:t xml:space="preserve"> Uvjerenje Policijske uprave Zagrebačke iz kojeg je razvidno da dužnik nije evidentiran kao vlasnik vozila, obzirom da su vozila odjavljena 2012.g.</w:t>
      </w: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964BB" w:rsidP="001964BB" w:rsidR="001964BB" w:rsidRPr="001964BB">
      <w:pPr>
        <w:pStyle w:val="Podnaslov"/>
        <w:ind w:right="566" w:left="720"/>
        <w:jc w:val="both"/>
        <w:rPr>
          <w:b/>
          <w:i/>
          <w:szCs w:val="24"/>
        </w:rPr>
      </w:pPr>
    </w:p>
    <w:p w:rsidRDefault="00030F1E" w:rsidP="00BE241E" w:rsidR="00030F1E" w:rsidRPr="0090308D">
      <w:pPr>
        <w:pStyle w:val="Podnaslov"/>
        <w:numPr>
          <w:ilvl w:val="0"/>
          <w:numId w:val="2"/>
        </w:numPr>
        <w:ind w:right="566"/>
        <w:jc w:val="both"/>
        <w:rPr>
          <w:b/>
          <w:szCs w:val="24"/>
        </w:rPr>
      </w:pPr>
      <w:r w:rsidRPr="0090308D">
        <w:rPr>
          <w:szCs w:val="24"/>
        </w:rPr>
        <w:t>Nekretnine upisane u zk.ul.br. 3495 k.o. Novigrad, poduložak 4, 4. Etaža 792/10000 a koja u naravi predstavlja poslovni prostor PP4 površine 210 m2 sa pripadajućim parkirnim mjestom P6 površine 12 m2</w:t>
      </w:r>
      <w:r w:rsidR="001964BB" w:rsidRPr="0090308D">
        <w:rPr>
          <w:szCs w:val="24"/>
        </w:rPr>
        <w:t xml:space="preserve">. </w:t>
      </w:r>
    </w:p>
    <w:p w:rsidRDefault="00030F1E" w:rsidP="00601FA3" w:rsidR="00030F1E">
      <w:pPr>
        <w:pStyle w:val="Textbody"/>
        <w:jc w:val="both"/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606B6" w:rsidP="00C60875" w:rsidR="00C6087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Obzirom da su </w:t>
      </w:r>
      <w:r w:rsidR="004E087B">
        <w:rPr>
          <w:rFonts w:hAnsi="Times New Roman" w:ascii="Times New Roman"/>
          <w:sz w:val="24"/>
          <w:szCs w:val="24"/>
          <w:lang w:val="pl-PL"/>
        </w:rPr>
        <w:t>ovršni</w:t>
      </w:r>
      <w:r w:rsidR="00601FA3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4E087B">
        <w:rPr>
          <w:rFonts w:hAnsi="Times New Roman" w:ascii="Times New Roman"/>
          <w:sz w:val="24"/>
          <w:szCs w:val="24"/>
          <w:lang w:val="pl-PL"/>
        </w:rPr>
        <w:t>ci</w:t>
      </w:r>
      <w:r>
        <w:rPr>
          <w:rFonts w:hAnsi="Times New Roman" w:ascii="Times New Roman"/>
          <w:sz w:val="24"/>
          <w:szCs w:val="24"/>
          <w:lang w:val="pl-PL"/>
        </w:rPr>
        <w:t xml:space="preserve"> riješeni, </w:t>
      </w:r>
      <w:r w:rsidR="005327C6">
        <w:rPr>
          <w:rFonts w:hAnsi="Times New Roman" w:ascii="Times New Roman"/>
          <w:sz w:val="24"/>
          <w:szCs w:val="24"/>
          <w:lang w:val="pl-PL"/>
        </w:rPr>
        <w:t>predmetna nekretnina se prodaje putem FINE, obzirom da je na istoj upisano razlučno pravo u korist OTP BANKE.</w:t>
      </w:r>
      <w:r w:rsidR="00E47D0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606B6" w:rsidP="00C60875" w:rsidR="005606B6">
      <w:pPr>
        <w:rPr>
          <w:rFonts w:hAnsi="Times New Roman" w:ascii="Times New Roman"/>
          <w:sz w:val="24"/>
          <w:szCs w:val="24"/>
          <w:lang w:val="pl-PL"/>
        </w:rPr>
      </w:pPr>
    </w:p>
    <w:p w:rsidRDefault="005606B6" w:rsidP="00C60875" w:rsidR="005606B6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337F">
        <w:rPr>
          <w:rFonts w:hAnsi="Times New Roman" w:ascii="Times New Roman"/>
          <w:sz w:val="24"/>
          <w:szCs w:val="24"/>
          <w:lang w:val="pl-PL"/>
        </w:rPr>
        <w:t>28</w:t>
      </w:r>
      <w:r w:rsidR="00E47D08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D337F">
        <w:rPr>
          <w:rFonts w:hAnsi="Times New Roman" w:ascii="Times New Roman"/>
          <w:sz w:val="24"/>
          <w:szCs w:val="24"/>
          <w:lang w:val="pl-PL"/>
        </w:rPr>
        <w:t>rujna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90308D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302F6A"/>
    <w:rsid w:val="00412BFE"/>
    <w:rsid w:val="0041652B"/>
    <w:rsid w:val="00427555"/>
    <w:rsid w:val="004E087B"/>
    <w:rsid w:val="005327C6"/>
    <w:rsid w:val="005606B6"/>
    <w:rsid w:val="00601FA3"/>
    <w:rsid w:val="006155D2"/>
    <w:rsid w:val="006C6B7E"/>
    <w:rsid w:val="00701B4C"/>
    <w:rsid w:val="00780FC9"/>
    <w:rsid w:val="007B5E8C"/>
    <w:rsid w:val="007C5D27"/>
    <w:rsid w:val="008512FB"/>
    <w:rsid w:val="00880A42"/>
    <w:rsid w:val="008A2ED8"/>
    <w:rsid w:val="008F75D5"/>
    <w:rsid w:val="0090308D"/>
    <w:rsid w:val="00922CE3"/>
    <w:rsid w:val="00AD337F"/>
    <w:rsid w:val="00C23AC7"/>
    <w:rsid w:val="00C60875"/>
    <w:rsid w:val="00C61F72"/>
    <w:rsid w:val="00C65939"/>
    <w:rsid w:val="00D64D9F"/>
    <w:rsid w:val="00E47D08"/>
    <w:rsid w:val="00F4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B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B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B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B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6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B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B7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B7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B7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165</properties:Words>
  <properties:Characters>943</properties:Characters>
  <properties:Lines>31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2018-09-19T10:54:00Z</dcterms:created>
  <dc:creator>ADMINIBM</dc:creator>
  <cp:lastModifiedBy>Monika Grbac</cp:lastModifiedBy>
  <cp:lastPrinted>2018-02-28T08:43:00Z</cp:lastPrinted>
  <dcterms:modified xmlns:xsi="http://www.w3.org/2001/XMLSchema-instance" xsi:type="dcterms:W3CDTF">2018-09-19T10:56:00Z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St-1358/2013-181 / Podnesak - Podnesak (izvješće od 18.9.18..docx)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