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3418b" w14:paraId="2e3418b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BA14DD">
        <w:rPr>
          <w:color w:themeColor="text1" w:val="000000"/>
        </w:rPr>
        <w:t xml:space="preserve">dužnikom </w:t>
      </w:r>
      <w:r w:rsidR="00A15D23">
        <w:rPr>
          <w:color w:themeColor="text1" w:val="000000"/>
        </w:rPr>
        <w:t>TRANZISTOR d.o.o., Split, Velebitska 129, OIB: 97108194876</w:t>
      </w:r>
      <w:r w:rsidR="007714B5">
        <w:rPr>
          <w:color w:themeColor="text1" w:val="000000"/>
        </w:rPr>
        <w:t>,</w:t>
      </w:r>
      <w:r w:rsidR="002C4AE4">
        <w:rPr>
          <w:color w:themeColor="text1" w:val="000000"/>
        </w:rPr>
        <w:t xml:space="preserve"> </w:t>
      </w:r>
      <w:r w:rsidR="00B769A3">
        <w:rPr>
          <w:color w:themeColor="text1" w:val="000000"/>
        </w:rPr>
        <w:t>dana 26. t</w:t>
      </w:r>
      <w:r w:rsidR="00B1659E">
        <w:rPr>
          <w:color w:themeColor="text1" w:val="000000"/>
        </w:rPr>
        <w:t xml:space="preserve">ravnja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BA14DD">
        <w:rPr>
          <w:color w:themeColor="text1" w:val="000000"/>
        </w:rPr>
        <w:t xml:space="preserve"> Dužnik</w:t>
      </w:r>
      <w:r w:rsidR="00177682">
        <w:rPr>
          <w:color w:themeColor="text1" w:val="000000"/>
        </w:rPr>
        <w:t xml:space="preserve"> </w:t>
      </w:r>
      <w:r w:rsidR="00A15D23">
        <w:rPr>
          <w:color w:themeColor="text1" w:val="000000"/>
        </w:rPr>
        <w:t>TRANZISTOR d.o.o., Split, Velebitska 129, OIB: 97108194876</w:t>
      </w:r>
      <w:r w:rsidR="00BA14DD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0</w:t>
      </w:r>
      <w:r w:rsidR="00A15D23">
        <w:rPr>
          <w:color w:themeColor="text1" w:val="000000"/>
        </w:rPr>
        <w:t>4</w:t>
      </w:r>
      <w:r w:rsidR="00862110" w:rsidRPr="00862110">
        <w:rPr>
          <w:color w:themeColor="text1" w:val="000000"/>
        </w:rPr>
        <w:t xml:space="preserve">. </w:t>
      </w:r>
      <w:r w:rsidR="00A15D23">
        <w:rPr>
          <w:color w:themeColor="text1" w:val="000000"/>
        </w:rPr>
        <w:t>prosinca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BA14DD">
        <w:rPr>
          <w:color w:themeColor="text1" w:val="000000"/>
        </w:rPr>
        <w:t xml:space="preserve"> razdoblju od </w:t>
      </w:r>
      <w:r w:rsidR="00A15D23">
        <w:rPr>
          <w:color w:themeColor="text1" w:val="000000"/>
        </w:rPr>
        <w:t>120</w:t>
      </w:r>
      <w:r w:rsidR="00B769A3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 xml:space="preserve">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A15D23">
        <w:rPr>
          <w:color w:themeColor="text1" w:val="000000"/>
        </w:rPr>
        <w:t>792,37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769A3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>U Splitu, 26</w:t>
      </w:r>
      <w:r w:rsidR="00B1659E">
        <w:rPr>
          <w:color w:themeColor="text1" w:val="000000"/>
        </w:rPr>
        <w:t>. travnja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BA14DD">
      <w:rPr>
        <w:color w:themeColor="text1" w:val="000000"/>
      </w:rPr>
      <w:t>Posl.br. 21.St-</w:t>
    </w:r>
    <w:r w:rsidR="00A15D23">
      <w:rPr>
        <w:color w:themeColor="text1" w:val="000000"/>
      </w:rPr>
      <w:t>2661</w:t>
    </w:r>
    <w:r w:rsidR="00177682">
      <w:rPr>
        <w:color w:themeColor="text1" w:val="000000"/>
      </w:rPr>
      <w:t>/</w:t>
    </w:r>
    <w:r w:rsidR="00BA14DD">
      <w:rPr>
        <w:color w:themeColor="text1" w:val="000000"/>
      </w:rPr>
      <w:t>2015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77682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37DD6"/>
    <w:rsid w:val="007648D8"/>
    <w:rsid w:val="007714B5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5D23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659E"/>
    <w:rsid w:val="00B17D98"/>
    <w:rsid w:val="00B22298"/>
    <w:rsid w:val="00B311E1"/>
    <w:rsid w:val="00B44A30"/>
    <w:rsid w:val="00B62FA0"/>
    <w:rsid w:val="00B769A3"/>
    <w:rsid w:val="00BA086E"/>
    <w:rsid w:val="00BA14DD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2661</izvorni_sadrzaj>
    <derivirana_varijabla naziv="DomainObject.Predmet.Broj_1">2661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St-2661/2015</izvorni_sadrzaj>
    <derivirana_varijabla naziv="DomainObject.Predmet.OznakaBroj_1">St-2661/2015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TRANZISTOR društvo s ograničenom odgovornošću za trgovinu i usluge</izvorni_sadrzaj>
    <derivirana_varijabla naziv="DomainObject.Predmet.ProtustrankaFormated_1">  TRANZISTOR društvo s ograničenom odgovornošću za trgovinu i usluge</derivirana_varijabla>
  </DomainObject.Predmet.ProtustrankaFormated>
  <DomainObject.Predmet.ProtustrankaFormatedOIB>
    <izvorni_sadrzaj>  TRANZISTOR društvo s ograničenom odgovornošću za trgovinu i usluge, OIB 97108194876</izvorni_sadrzaj>
    <derivirana_varijabla naziv="DomainObject.Predmet.ProtustrankaFormatedOIB_1">  TRANZISTOR društvo s ograničenom odgovornošću za trgovinu i usluge, OIB 97108194876</derivirana_varijabla>
  </DomainObject.Predmet.ProtustrankaFormatedOIB>
  <DomainObject.Predmet.ProtustrankaFormatedWithAdress>
    <izvorni_sadrzaj> TRANZISTOR društvo s ograničenom odgovornošću za trgovinu i usluge, Velebitska 129, 21000 Split</izvorni_sadrzaj>
    <derivirana_varijabla naziv="DomainObject.Predmet.ProtustrankaFormatedWithAdress_1"> TRANZISTOR društvo s ograničenom odgovornošću za trgovinu i usluge, Velebitska 129, 21000 Split</derivirana_varijabla>
  </DomainObject.Predmet.ProtustrankaFormatedWithAdress>
  <DomainObject.Predmet.ProtustrankaFormatedWithAdressOIB>
    <izvorni_sadrzaj> TRANZISTOR društvo s ograničenom odgovornošću za trgovinu i usluge, OIB 97108194876, Velebitska 129, 21000 Split</izvorni_sadrzaj>
    <derivirana_varijabla naziv="DomainObject.Predmet.ProtustrankaFormatedWithAdressOIB_1"> TRANZISTOR društvo s ograničenom odgovornošću za trgovinu i usluge, OIB 97108194876, Velebitska 129, 21000 Split</derivirana_varijabla>
  </DomainObject.Predmet.ProtustrankaFormatedWithAdressOIB>
  <DomainObject.Predmet.ProtustrankaWithAdress>
    <izvorni_sadrzaj>TRANZISTOR društvo s ograničenom odgovornošću za trgovinu i usluge Velebitska 129, 21000 Split</izvorni_sadrzaj>
    <derivirana_varijabla naziv="DomainObject.Predmet.ProtustrankaWithAdress_1">TRANZISTOR društvo s ograničenom odgovornošću za trgovinu i usluge Velebitska 129, 21000 Split</derivirana_varijabla>
  </DomainObject.Predmet.ProtustrankaWithAdress>
  <DomainObject.Predmet.ProtustrankaWithAdressOIB>
    <izvorni_sadrzaj>TRANZISTOR društvo s ograničenom odgovornošću za trgovinu i usluge, OIB 97108194876, Velebitska 129, 21000 Split</izvorni_sadrzaj>
    <derivirana_varijabla naziv="DomainObject.Predmet.ProtustrankaWithAdressOIB_1">TRANZISTOR društvo s ograničenom odgovornošću za trgovinu i usluge, OIB 97108194876, Velebitska 129, 21000 Split</derivirana_varijabla>
  </DomainObject.Predmet.ProtustrankaWithAdressOIB>
  <DomainObject.Predmet.ProtustrankaNazivFormated>
    <izvorni_sadrzaj>TRANZISTOR društvo s ograničenom odgovornošću za trgovinu i usluge</izvorni_sadrzaj>
    <derivirana_varijabla naziv="DomainObject.Predmet.ProtustrankaNazivFormated_1">TRANZISTOR društvo s ograničenom odgovornošću za trgovinu i usluge</derivirana_varijabla>
  </DomainObject.Predmet.ProtustrankaNazivFormated>
  <DomainObject.Predmet.ProtustrankaNazivFormatedOIB>
    <izvorni_sadrzaj>TRANZISTOR društvo s ograničenom odgovornošću za trgovinu i usluge, OIB 97108194876</izvorni_sadrzaj>
    <derivirana_varijabla naziv="DomainObject.Predmet.ProtustrankaNazivFormatedOIB_1">TRANZISTOR društvo s ograničenom odgovornošću za trgovinu i usluge, OIB 97108194876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792.37</izvorni_sadrzaj>
    <derivirana_varijabla naziv="DomainObject.Predmet.TrenutnaVrijednost_1">792.37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TRANZISTOR društvo s ograničenom odgovornošću za trgovinu i usluge</item>
    </izvorni_sadrzaj>
    <derivirana_varijabla naziv="DomainObject.Predmet.ProtuStrankaListFormated_1">
      <item>TRANZISTOR društvo s ograničenom odgovornošću za trgovinu i usluge</item>
    </derivirana_varijabla>
  </DomainObject.Predmet.ProtuStrankaListFormated>
  <DomainObject.Predmet.ProtuStrankaListFormatedOIB>
    <izvorni_sadrzaj>
      <item>TRANZISTOR društvo s ograničenom odgovornošću za trgovinu i usluge, OIB 97108194876</item>
    </izvorni_sadrzaj>
    <derivirana_varijabla naziv="DomainObject.Predmet.ProtuStrankaListFormatedOIB_1">
      <item>TRANZISTOR društvo s ograničenom odgovornošću za trgovinu i usluge, OIB 97108194876</item>
    </derivirana_varijabla>
  </DomainObject.Predmet.ProtuStrankaListFormatedOIB>
  <DomainObject.Predmet.ProtuStrankaListFormatedWithAdress>
    <izvorni_sadrzaj>
      <item>TRANZISTOR društvo s ograničenom odgovornošću za trgovinu i usluge, Velebitska 129, 21000 Split</item>
    </izvorni_sadrzaj>
    <derivirana_varijabla naziv="DomainObject.Predmet.ProtuStrankaListFormatedWithAdress_1">
      <item>TRANZISTOR društvo s ograničenom odgovornošću za trgovinu i usluge, Velebitska 129, 21000 Split</item>
    </derivirana_varijabla>
  </DomainObject.Predmet.ProtuStrankaListFormatedWithAdress>
  <DomainObject.Predmet.ProtuStrankaListFormatedWithAdressOIB>
    <izvorni_sadrzaj>
      <item>TRANZISTOR društvo s ograničenom odgovornošću za trgovinu i usluge, OIB 97108194876, Velebitska 129, 21000 Split</item>
    </izvorni_sadrzaj>
    <derivirana_varijabla naziv="DomainObject.Predmet.ProtuStrankaListFormatedWithAdressOIB_1">
      <item>TRANZISTOR društvo s ograničenom odgovornošću za trgovinu i usluge, OIB 97108194876, Velebitska 129, 21000 Split</item>
    </derivirana_varijabla>
  </DomainObject.Predmet.ProtuStrankaListFormatedWithAdressOIB>
  <DomainObject.Predmet.ProtuStrankaListNazivFormated>
    <izvorni_sadrzaj>
      <item>TRANZISTOR društvo s ograničenom odgovornošću za trgovinu i usluge</item>
    </izvorni_sadrzaj>
    <derivirana_varijabla naziv="DomainObject.Predmet.ProtuStrankaListNazivFormated_1">
      <item>TRANZISTOR društvo s ograničenom odgovornošću za trgovinu i usluge</item>
    </derivirana_varijabla>
  </DomainObject.Predmet.ProtuStrankaListNazivFormated>
  <DomainObject.Predmet.ProtuStrankaListNazivFormatedOIB>
    <izvorni_sadrzaj>
      <item>TRANZISTOR društvo s ograničenom odgovornošću za trgovinu i usluge, OIB 97108194876</item>
    </izvorni_sadrzaj>
    <derivirana_varijabla naziv="DomainObject.Predmet.ProtuStrankaListNazivFormatedOIB_1">
      <item>TRANZISTOR društvo s ograničenom odgovornošću za trgovinu i usluge, OIB 97108194876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TRANZISTOR društvo s ograničenom odgovornošću za trgovinu i usluge</izvorni_sadrzaj>
    <derivirana_varijabla naziv="DomainObject.Predmet.ProtustrankaIDrugi_1">TRANZISTOR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TRANZISTOR društvo s ograničenom odgovornošću za trgovinu i usluge, OIB 97108194876, Velebitska 129, 21000 Split</izvorni_sadrzaj>
    <derivirana_varijabla naziv="DomainObject.Predmet.ProtustrankaIDrugiAdressOIB_1">TRANZISTOR društvo s ograničenom odgovornošću za trgovinu i usluge, OIB 97108194876, Velebitska 129,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TRANZISTOR društvo s ograničenom odgovornošću za trgovinu i usluge</item>
      <item>FINANCIJSKA AGENCIJA, RC SPLIT</item>
    </izvorni_sadrzaj>
    <derivirana_varijabla naziv="DomainObject.Predmet.SudioniciListNaziv_1">
      <item>TRANZISTOR društvo s ograničenom odgovornošću za trgovinu i usluge</item>
      <item>FINANCIJSKA AGENCIJA, RC SPLIT</item>
    </derivirana_varijabla>
  </DomainObject.Predmet.SudioniciListNaziv>
  <DomainObject.Predmet.SudioniciListAdressOIB>
    <izvorni_sadrzaj>
      <item>TRANZISTOR društvo s ograničenom odgovornošću za trgovinu i usluge, OIB 97108194876, Velebitska 129,21000 Split</item>
      <item>FINANCIJSKA AGENCIJA, RC SPLIT, OIB 85821130368, Mažuranićevo šetalište 24 b,21000 Split</item>
    </izvorni_sadrzaj>
    <derivirana_varijabla naziv="DomainObject.Predmet.SudioniciListAdressOIB_1">
      <item>TRANZISTOR društvo s ograničenom odgovornošću za trgovinu i usluge, OIB 97108194876, Velebitska 129,21000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97108194876</item>
      <item>, OIB 85821130368</item>
    </izvorni_sadrzaj>
    <derivirana_varijabla naziv="DomainObject.Predmet.SudioniciListNazivOIB_1">
      <item>, OIB 97108194876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1745</properties:Characters>
  <properties:Lines>45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2016-04-25T12:59:00Z</dcterms:created>
  <dc:creator>Jadranko Basić</dc:creator>
  <cp:lastModifiedBy>Jadranko Basić</cp:lastModifiedBy>
  <cp:lastPrinted>2016-04-26T06:49:00Z</cp:lastPrinted>
  <dcterms:modified xmlns:xsi="http://www.w3.org/2001/XMLSchema-instance" xsi:type="dcterms:W3CDTF">2016-04-26T06:57:00Z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