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a279" w14:paraId="d76a279" w:rsidRDefault="000E2207" w:rsidP="000E2207" w:rsidR="000E2207" w:rsidRPr="00EF6F6F">
      <w:pPr>
        <w15:collapsed w:val="false"/>
        <w:rPr>
          <w:b/>
        </w:rPr>
      </w:pPr>
      <w:bookmarkStart w:name="_GoBack" w:id="0"/>
      <w:bookmarkEnd w:id="0"/>
    </w:p>
    <w:p w:rsidRDefault="000E2207" w:rsidP="00420558" w:rsidR="007678B3" w:rsidRPr="00EF6F6F">
      <w:pPr>
        <w:jc w:val="center"/>
        <w:rPr>
          <w:b/>
        </w:rPr>
      </w:pPr>
      <w:r w:rsidRPr="00EF6F6F">
        <w:rPr>
          <w:b/>
        </w:rPr>
        <w:t>TRGOVA</w:t>
      </w:r>
      <w:r w:rsidR="00420558" w:rsidRPr="00EF6F6F">
        <w:rPr>
          <w:b/>
        </w:rPr>
        <w:t>Č</w:t>
      </w:r>
      <w:r w:rsidRPr="00EF6F6F">
        <w:rPr>
          <w:b/>
        </w:rPr>
        <w:t>KI SUD U ZAGREBU</w:t>
      </w:r>
      <w:r w:rsidR="00137BC7">
        <w:rPr>
          <w:b/>
        </w:rPr>
        <w:t xml:space="preserve"> </w:t>
      </w:r>
    </w:p>
    <w:p w:rsidRDefault="00137BC7" w:rsidP="00420558" w:rsidR="007678B3" w:rsidRPr="00EF6F6F">
      <w:pPr>
        <w:jc w:val="center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E2207" w:rsidP="000E2207" w:rsidR="000E2207">
      <w:pPr>
        <w:rPr>
          <w:b/>
        </w:rPr>
      </w:pPr>
    </w:p>
    <w:p w:rsidRDefault="00301ECA" w:rsidP="000E2207" w:rsidR="00301ECA" w:rsidRPr="00EF6F6F">
      <w:pPr>
        <w:rPr>
          <w:b/>
        </w:rPr>
      </w:pPr>
    </w:p>
    <w:p w:rsidRDefault="009A73DE" w:rsidP="00420558" w:rsidR="009A73DE" w:rsidRPr="00EF6F6F">
      <w:pPr>
        <w:jc w:val="right"/>
        <w:rPr>
          <w:b/>
        </w:rPr>
      </w:pPr>
      <w:r w:rsidRPr="00EF6F6F">
        <w:rPr>
          <w:b/>
        </w:rPr>
        <w:t>Posl.br. 1 St-</w:t>
      </w:r>
      <w:r w:rsidR="00137BC7">
        <w:rPr>
          <w:b/>
        </w:rPr>
        <w:t>857/2014</w:t>
      </w:r>
    </w:p>
    <w:p w:rsidRDefault="00420558" w:rsidP="003A4649" w:rsidR="000E2207">
      <w:pPr>
        <w:jc w:val="right"/>
      </w:pPr>
      <w:r w:rsidRPr="00EF6F6F">
        <w:t>Stečajni sudac:</w:t>
      </w:r>
      <w:r w:rsidR="005834A2">
        <w:t xml:space="preserve"> </w:t>
      </w:r>
      <w:r w:rsidR="00137BC7">
        <w:t>Nikola Ribarić</w:t>
      </w:r>
    </w:p>
    <w:p w:rsidRDefault="00137BC7" w:rsidP="00420558" w:rsidR="000E2207" w:rsidRPr="00EF6F6F">
      <w:pPr>
        <w:rPr>
          <w:b/>
        </w:rPr>
      </w:pPr>
      <w:r>
        <w:t>GRADITELJ-DUGO SELO d.o.o. u stečaju</w:t>
      </w:r>
    </w:p>
    <w:p w:rsidRDefault="00137BC7" w:rsidP="00420558" w:rsidR="000E2207">
      <w:r>
        <w:t xml:space="preserve">Grad Dugo Selo, </w:t>
      </w:r>
      <w:proofErr w:type="spellStart"/>
      <w:r>
        <w:t>Rugvička</w:t>
      </w:r>
      <w:proofErr w:type="spellEnd"/>
      <w:r>
        <w:t xml:space="preserve"> 176</w:t>
      </w:r>
    </w:p>
    <w:p w:rsidRDefault="00137BC7" w:rsidP="00420558" w:rsidR="00137BC7" w:rsidRPr="00EF6F6F">
      <w:r>
        <w:t>OIB: 87183370173</w:t>
      </w:r>
    </w:p>
    <w:p w:rsidRDefault="000E2207" w:rsidP="000E2207" w:rsidR="000E2207" w:rsidRPr="00EF6F6F">
      <w:pPr>
        <w:jc w:val="center"/>
        <w:rPr>
          <w:b/>
        </w:rPr>
      </w:pPr>
    </w:p>
    <w:p w:rsidRDefault="00D669D6" w:rsidP="000E2207" w:rsidR="00D669D6" w:rsidRPr="00EF6F6F">
      <w:pPr>
        <w:jc w:val="center"/>
        <w:rPr>
          <w:b/>
        </w:rPr>
      </w:pPr>
    </w:p>
    <w:p w:rsidRDefault="00420558" w:rsidP="000E2207" w:rsidR="000E2207" w:rsidRPr="003A4649">
      <w:pPr>
        <w:jc w:val="center"/>
        <w:rPr>
          <w:b/>
        </w:rPr>
      </w:pPr>
      <w:r w:rsidRPr="003A4649">
        <w:rPr>
          <w:b/>
        </w:rPr>
        <w:t>Pregled imovine i obveza stečajnog dužnika prema članku</w:t>
      </w:r>
      <w:r w:rsidR="000E2207" w:rsidRPr="003A4649">
        <w:rPr>
          <w:b/>
        </w:rPr>
        <w:t xml:space="preserve">  </w:t>
      </w:r>
      <w:r w:rsidR="00363EFD" w:rsidRPr="003A4649">
        <w:rPr>
          <w:b/>
        </w:rPr>
        <w:t>223</w:t>
      </w:r>
      <w:r w:rsidR="000E2207" w:rsidRPr="003A4649">
        <w:rPr>
          <w:b/>
        </w:rPr>
        <w:t>. SZ-a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667A2B" w:rsidP="000E2207" w:rsidR="00667A2B" w:rsidRPr="00EF6F6F">
      <w:pPr>
        <w:tabs>
          <w:tab w:pos="284" w:val="left"/>
        </w:tabs>
        <w:rPr>
          <w:b/>
        </w:rPr>
      </w:pPr>
    </w:p>
    <w:p w:rsidRDefault="000E2207" w:rsidP="000E2207" w:rsidR="000E2207" w:rsidRPr="00EF6F6F">
      <w:pPr>
        <w:tabs>
          <w:tab w:pos="284" w:val="left"/>
        </w:tabs>
        <w:rPr>
          <w:b/>
        </w:rPr>
      </w:pPr>
      <w:r w:rsidRPr="00EF6F6F">
        <w:rPr>
          <w:b/>
        </w:rPr>
        <w:t>1.</w:t>
      </w:r>
      <w:r w:rsidR="00420558" w:rsidRPr="00EF6F6F">
        <w:rPr>
          <w:b/>
        </w:rPr>
        <w:tab/>
      </w:r>
      <w:r w:rsidR="00420558" w:rsidRPr="00EF6F6F">
        <w:rPr>
          <w:b/>
        </w:rPr>
        <w:tab/>
      </w:r>
      <w:r w:rsidRPr="00EF6F6F">
        <w:rPr>
          <w:b/>
        </w:rPr>
        <w:t xml:space="preserve">POPIS PREDMETA STEČAJNE MASE  </w:t>
      </w:r>
    </w:p>
    <w:p w:rsidRDefault="000E2207" w:rsidP="00D669D6" w:rsidR="000E2207">
      <w:pPr>
        <w:tabs>
          <w:tab w:pos="360" w:val="left"/>
        </w:tabs>
      </w:pPr>
      <w:r w:rsidRPr="00EF6F6F">
        <w:tab/>
      </w:r>
      <w:r w:rsidRPr="00EF6F6F">
        <w:tab/>
        <w:t>Stečajni upravitelj je u mogućnosti dati slijedeći popis predmeta stečajne mase:</w:t>
      </w:r>
    </w:p>
    <w:p w:rsidRDefault="00D669D6" w:rsidP="000E2207" w:rsidR="00D669D6" w:rsidRPr="00EF6F6F">
      <w:pPr>
        <w:tabs>
          <w:tab w:pos="284" w:val="left"/>
        </w:tabs>
        <w:ind w:left="426"/>
      </w:pPr>
    </w:p>
    <w:p w:rsidRDefault="000E2207" w:rsidP="000E2207" w:rsidR="000E2207" w:rsidRPr="00EF6F6F">
      <w:pPr>
        <w:tabs>
          <w:tab w:pos="284" w:val="left"/>
        </w:tabs>
        <w:ind w:left="284"/>
      </w:pPr>
      <w:r w:rsidRPr="00EF6F6F">
        <w:t>1.1.</w:t>
      </w:r>
      <w:r w:rsidR="00667A2B" w:rsidRPr="00EF6F6F">
        <w:t xml:space="preserve"> </w:t>
      </w:r>
      <w:r w:rsidRPr="00EF6F6F">
        <w:t>POKRETNINE</w:t>
      </w:r>
    </w:p>
    <w:p w:rsidRDefault="000E2207" w:rsidP="00363EFD" w:rsidR="000E2207" w:rsidRPr="00EF6F6F">
      <w:pPr>
        <w:jc w:val="both"/>
      </w:pPr>
      <w:r w:rsidRPr="00EF6F6F">
        <w:tab/>
        <w:t xml:space="preserve">Dužnik ima pokretnina i to: </w:t>
      </w:r>
      <w:r w:rsidR="00363EFD" w:rsidRPr="00EF6F6F">
        <w:t>Motorn</w:t>
      </w:r>
      <w:r w:rsidR="00137BC7">
        <w:t>a</w:t>
      </w:r>
      <w:r w:rsidR="00363EFD" w:rsidRPr="00EF6F6F">
        <w:t xml:space="preserve"> vozil</w:t>
      </w:r>
      <w:r w:rsidR="00137BC7">
        <w:t>a:</w:t>
      </w:r>
      <w:proofErr w:type="spellStart"/>
      <w:r w:rsidR="00137BC7">
        <w:t>Chervolet</w:t>
      </w:r>
      <w:proofErr w:type="spellEnd"/>
      <w:r w:rsidR="00137BC7">
        <w:t xml:space="preserve"> </w:t>
      </w:r>
      <w:proofErr w:type="spellStart"/>
      <w:r w:rsidR="00137BC7">
        <w:t>Captiva</w:t>
      </w:r>
      <w:proofErr w:type="spellEnd"/>
      <w:r w:rsidR="00137BC7">
        <w:t xml:space="preserve"> 2.0.,iz 2010., Nissan x-</w:t>
      </w:r>
      <w:proofErr w:type="spellStart"/>
      <w:r w:rsidR="00137BC7">
        <w:t>trail</w:t>
      </w:r>
      <w:proofErr w:type="spellEnd"/>
      <w:r w:rsidR="00137BC7">
        <w:t xml:space="preserve"> 2.2, iz 2006., Renault </w:t>
      </w:r>
      <w:proofErr w:type="spellStart"/>
      <w:r w:rsidR="00137BC7">
        <w:t>Kango</w:t>
      </w:r>
      <w:proofErr w:type="spellEnd"/>
      <w:r w:rsidR="00137BC7">
        <w:t xml:space="preserve"> 1.5, iz 2004., Renault </w:t>
      </w:r>
      <w:proofErr w:type="spellStart"/>
      <w:r w:rsidR="00137BC7">
        <w:t>Megane</w:t>
      </w:r>
      <w:proofErr w:type="spellEnd"/>
      <w:r w:rsidR="00137BC7">
        <w:t xml:space="preserve"> 1.5, iz 2006., Volkswagen </w:t>
      </w:r>
      <w:proofErr w:type="spellStart"/>
      <w:r w:rsidR="00137BC7">
        <w:t>carawele</w:t>
      </w:r>
      <w:proofErr w:type="spellEnd"/>
      <w:r w:rsidR="00137BC7">
        <w:t xml:space="preserve"> 2.5</w:t>
      </w:r>
      <w:r w:rsidR="003C17CC">
        <w:t xml:space="preserve">, iz 1995., Mercedes sprinter 208 CDI, iz 2006., Mercedes 208D. iz 1995., Mercedes 211 CDI, iz 2000.,Mercedes 1928 K, iz 1981., Mercedes </w:t>
      </w:r>
      <w:proofErr w:type="spellStart"/>
      <w:r w:rsidR="003C17CC">
        <w:t>Acrtos</w:t>
      </w:r>
      <w:proofErr w:type="spellEnd"/>
      <w:r w:rsidR="003C17CC">
        <w:t xml:space="preserve"> 2640 K, iz 2000., Mercedes </w:t>
      </w:r>
      <w:proofErr w:type="spellStart"/>
      <w:r w:rsidR="003C17CC">
        <w:t>Actros</w:t>
      </w:r>
      <w:proofErr w:type="spellEnd"/>
      <w:r w:rsidR="003C17CC">
        <w:t xml:space="preserve"> 3340 K, iz 1995., TAM 260 T 26 K iz 1993., </w:t>
      </w:r>
      <w:proofErr w:type="spellStart"/>
      <w:r w:rsidR="003C17CC">
        <w:t>Kassbohrer</w:t>
      </w:r>
      <w:proofErr w:type="spellEnd"/>
      <w:r w:rsidR="003C17CC">
        <w:t xml:space="preserve"> TL UF 32(</w:t>
      </w:r>
      <w:proofErr w:type="spellStart"/>
      <w:r w:rsidR="003C17CC">
        <w:t>Lab</w:t>
      </w:r>
      <w:proofErr w:type="spellEnd"/>
      <w:r w:rsidR="003C17CC">
        <w:t xml:space="preserve">), iz 1980., </w:t>
      </w:r>
      <w:proofErr w:type="spellStart"/>
      <w:r w:rsidR="003C17CC">
        <w:t>Schmitz</w:t>
      </w:r>
      <w:proofErr w:type="spellEnd"/>
      <w:r w:rsidR="003C17CC">
        <w:t xml:space="preserve"> </w:t>
      </w:r>
      <w:proofErr w:type="spellStart"/>
      <w:r w:rsidR="003C17CC">
        <w:t>Gotha</w:t>
      </w:r>
      <w:proofErr w:type="spellEnd"/>
      <w:r w:rsidR="003C17CC">
        <w:t xml:space="preserve"> ZKI 18, iz 2007., </w:t>
      </w:r>
      <w:proofErr w:type="spellStart"/>
      <w:r w:rsidR="003C17CC">
        <w:t>Schmitz</w:t>
      </w:r>
      <w:proofErr w:type="spellEnd"/>
      <w:r w:rsidR="003C17CC">
        <w:t xml:space="preserve"> ZKI 18, iz 2000.Priključno vozilo, iz 2000., Radni stroj JCB, 4Cx, iz 1998., </w:t>
      </w:r>
      <w:proofErr w:type="spellStart"/>
      <w:r w:rsidR="003C17CC">
        <w:t>Daimler</w:t>
      </w:r>
      <w:proofErr w:type="spellEnd"/>
      <w:r w:rsidR="003C17CC">
        <w:t xml:space="preserve"> </w:t>
      </w:r>
      <w:proofErr w:type="spellStart"/>
      <w:r w:rsidR="003C17CC">
        <w:t>Unimog</w:t>
      </w:r>
      <w:proofErr w:type="spellEnd"/>
      <w:r w:rsidR="003C17CC">
        <w:t xml:space="preserve"> U 400, iz 2003. i Teretni automobil Mercedes 814,</w:t>
      </w:r>
      <w:r w:rsidR="00D669D6">
        <w:t xml:space="preserve"> iz 1994.</w:t>
      </w:r>
      <w:r w:rsidR="00E63E98">
        <w:t xml:space="preserve"> Na svim vozilima postoji zabrana otuđenja.</w:t>
      </w:r>
    </w:p>
    <w:p w:rsidRDefault="00003DFF" w:rsidP="00363EFD" w:rsidR="00003DFF" w:rsidRPr="00EF6F6F">
      <w:pPr>
        <w:jc w:val="both"/>
      </w:pPr>
      <w:r w:rsidRPr="00EF6F6F">
        <w:tab/>
      </w:r>
      <w:r w:rsidR="00E63E98">
        <w:t xml:space="preserve"> </w:t>
      </w:r>
    </w:p>
    <w:p w:rsidRDefault="000E2207" w:rsidP="000E2207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Pr="00EF6F6F">
        <w:tab/>
      </w:r>
    </w:p>
    <w:p w:rsidRDefault="00667A2B" w:rsidP="000E2207" w:rsidR="000E2207" w:rsidRPr="00EF6F6F">
      <w:pPr>
        <w:numPr>
          <w:ilvl w:val="1"/>
          <w:numId w:val="3"/>
        </w:numPr>
        <w:tabs>
          <w:tab w:pos="284" w:val="left"/>
        </w:tabs>
      </w:pPr>
      <w:r w:rsidRPr="00EF6F6F">
        <w:t xml:space="preserve"> </w:t>
      </w:r>
      <w:r w:rsidR="000E2207" w:rsidRPr="00EF6F6F">
        <w:t>NEKRETNINE</w:t>
      </w:r>
    </w:p>
    <w:p w:rsidRDefault="000E2207" w:rsidP="00A23E1B" w:rsidR="00A23E1B">
      <w:pPr>
        <w:tabs>
          <w:tab w:pos="426" w:val="left"/>
        </w:tabs>
        <w:jc w:val="both"/>
      </w:pPr>
      <w:r w:rsidRPr="00EF6F6F">
        <w:tab/>
      </w:r>
      <w:r w:rsidRPr="00EF6F6F">
        <w:tab/>
      </w:r>
      <w:r w:rsidRPr="00EF6F6F">
        <w:tab/>
      </w:r>
      <w:r w:rsidR="00E63E98">
        <w:t xml:space="preserve">Stan u Stambenoj Zgradi u Dugom Selu, suvlasnički dio, S17 na 2 katu, sa pripadajućim spremištem 17 i parkirnim mjestom, površine 70,72 m2, na kojim postoji </w:t>
      </w:r>
      <w:proofErr w:type="spellStart"/>
      <w:r w:rsidR="00E63E98">
        <w:t>razlučno</w:t>
      </w:r>
      <w:proofErr w:type="spellEnd"/>
      <w:r w:rsidR="00E63E98">
        <w:t xml:space="preserve"> pravo koje je upisano nakon što je podnesen zahtjev za pokretanje stečajnog postupka</w:t>
      </w:r>
      <w:r w:rsidR="00A23E1B" w:rsidRPr="00A23E1B">
        <w:t xml:space="preserve"> </w:t>
      </w:r>
      <w:r w:rsidR="00A23E1B">
        <w:t>kojeg treba brisati, jer je stečeno nakon podnošenja prijedloga za otvaranje stečajnog postupka (2016. god.).</w:t>
      </w:r>
    </w:p>
    <w:p w:rsidRDefault="00A52CE4" w:rsidP="00E63E98" w:rsidR="00A52CE4">
      <w:pPr>
        <w:tabs>
          <w:tab w:pos="284" w:val="left"/>
          <w:tab w:pos="426" w:val="left"/>
        </w:tabs>
        <w:jc w:val="both"/>
      </w:pPr>
    </w:p>
    <w:p w:rsidRDefault="00A52CE4" w:rsidP="00E63E98" w:rsidR="00A52CE4">
      <w:pPr>
        <w:tabs>
          <w:tab w:pos="284" w:val="left"/>
          <w:tab w:pos="426" w:val="left"/>
        </w:tabs>
        <w:jc w:val="both"/>
      </w:pPr>
    </w:p>
    <w:p w:rsidRDefault="00A52CE4" w:rsidP="00E63E98" w:rsidR="00A52CE4">
      <w:pPr>
        <w:tabs>
          <w:tab w:pos="284" w:val="left"/>
          <w:tab w:pos="426" w:val="left"/>
        </w:tabs>
        <w:jc w:val="both"/>
      </w:pPr>
      <w:r>
        <w:tab/>
        <w:t>1.3. PRAVA</w:t>
      </w:r>
    </w:p>
    <w:p w:rsidRDefault="00A52CE4" w:rsidP="00E63E98" w:rsidR="00A52CE4">
      <w:pPr>
        <w:tabs>
          <w:tab w:pos="284" w:val="left"/>
          <w:tab w:pos="426" w:val="left"/>
        </w:tabs>
        <w:jc w:val="both"/>
      </w:pPr>
      <w:r>
        <w:tab/>
      </w:r>
      <w:r>
        <w:tab/>
      </w:r>
      <w:r>
        <w:tab/>
        <w:t xml:space="preserve">Stečajni dužnik je jedan od članova društva FREELAND GRADITELJ d.o.o., Dugo Selo, </w:t>
      </w:r>
      <w:proofErr w:type="spellStart"/>
      <w:r>
        <w:t>Rugvička</w:t>
      </w:r>
      <w:proofErr w:type="spellEnd"/>
      <w:r>
        <w:t xml:space="preserve"> 176, OIB: 37813947487, te kao takav ima udjela u istom društvu.</w:t>
      </w:r>
    </w:p>
    <w:p w:rsidRDefault="00A52CE4" w:rsidP="00E63E98" w:rsidR="00A52CE4">
      <w:pPr>
        <w:tabs>
          <w:tab w:pos="284" w:val="left"/>
          <w:tab w:pos="426" w:val="left"/>
        </w:tabs>
        <w:jc w:val="both"/>
      </w:pPr>
    </w:p>
    <w:p w:rsidRDefault="00A52CE4" w:rsidP="00E63E98" w:rsidR="00A52CE4" w:rsidRPr="00EF6F6F">
      <w:pPr>
        <w:tabs>
          <w:tab w:pos="284" w:val="left"/>
          <w:tab w:pos="426" w:val="left"/>
        </w:tabs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>1.</w:t>
      </w:r>
      <w:r w:rsidR="00A52CE4">
        <w:t>4</w:t>
      </w:r>
      <w:r w:rsidRPr="00EF6F6F">
        <w:t xml:space="preserve">. </w:t>
      </w:r>
      <w:r w:rsidR="00667A2B" w:rsidRPr="00EF6F6F">
        <w:t xml:space="preserve"> </w:t>
      </w:r>
      <w:r w:rsidRPr="00EF6F6F">
        <w:t>POTRAŽIVANJA STEČAJNOG DUŽNIKA</w:t>
      </w:r>
    </w:p>
    <w:p w:rsidRDefault="000E2207" w:rsidP="00667A2B" w:rsidR="000E2207" w:rsidRPr="00EF6F6F">
      <w:pPr>
        <w:tabs>
          <w:tab w:pos="360" w:val="left"/>
        </w:tabs>
        <w:jc w:val="both"/>
      </w:pPr>
      <w:r w:rsidRPr="00EF6F6F">
        <w:tab/>
      </w:r>
      <w:r w:rsidRPr="00EF6F6F">
        <w:tab/>
      </w:r>
      <w:r w:rsidR="00667A2B" w:rsidRPr="00EF6F6F">
        <w:t xml:space="preserve"> </w:t>
      </w:r>
      <w:r w:rsidR="00E63E98">
        <w:t>S</w:t>
      </w:r>
      <w:r w:rsidR="00725779">
        <w:t xml:space="preserve">tečajni dužnik nema naplativih </w:t>
      </w:r>
      <w:r w:rsidR="00E63E98">
        <w:t>potraživanja</w:t>
      </w:r>
      <w:r w:rsidR="00B4747D" w:rsidRPr="00EF6F6F">
        <w:t>.</w:t>
      </w:r>
    </w:p>
    <w:p w:rsidRDefault="000E2207" w:rsidP="000E2207" w:rsidR="00A52CE4">
      <w:pPr>
        <w:tabs>
          <w:tab w:pos="360" w:val="left"/>
        </w:tabs>
      </w:pPr>
      <w:r w:rsidRPr="00EF6F6F">
        <w:tab/>
      </w:r>
      <w:r w:rsidRPr="00EF6F6F">
        <w:tab/>
        <w:t xml:space="preserve">  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</w: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Pr="00EF6F6F">
        <w:t>1.</w:t>
      </w:r>
      <w:r w:rsidR="00A52CE4">
        <w:t>5</w:t>
      </w:r>
      <w:r w:rsidRPr="00EF6F6F">
        <w:t xml:space="preserve">. </w:t>
      </w:r>
      <w:r w:rsidR="00667A2B" w:rsidRPr="00EF6F6F">
        <w:t xml:space="preserve"> </w:t>
      </w:r>
      <w:r w:rsidRPr="00EF6F6F">
        <w:t>PARNICE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r w:rsidRPr="00EF6F6F">
        <w:tab/>
      </w:r>
      <w:r w:rsidR="00667A2B" w:rsidRPr="00EF6F6F">
        <w:t xml:space="preserve"> </w:t>
      </w:r>
      <w:r w:rsidRPr="00EF6F6F">
        <w:t>Stečajni dužnik nema parnica koje vodi u svoju korist</w:t>
      </w:r>
      <w:r w:rsidR="00A23E1B">
        <w:t>.</w:t>
      </w:r>
    </w:p>
    <w:p w:rsidRDefault="00A52CE4" w:rsidP="000E2207" w:rsidR="00A52CE4" w:rsidRPr="00EF6F6F"/>
    <w:p w:rsidRDefault="000E2207" w:rsidP="000E2207" w:rsidR="000E2207" w:rsidRPr="00EF6F6F"/>
    <w:p w:rsidRDefault="00667A2B" w:rsidP="000E2207" w:rsidR="000E2207" w:rsidRPr="00EF6F6F">
      <w:pPr>
        <w:rPr>
          <w:b/>
        </w:rPr>
      </w:pPr>
      <w:r w:rsidRPr="00EF6F6F">
        <w:rPr>
          <w:b/>
        </w:rPr>
        <w:t>2.</w:t>
      </w:r>
      <w:r w:rsidRPr="00EF6F6F">
        <w:rPr>
          <w:b/>
        </w:rPr>
        <w:tab/>
      </w:r>
      <w:r w:rsidR="000E2207" w:rsidRPr="00EF6F6F">
        <w:rPr>
          <w:b/>
        </w:rPr>
        <w:t xml:space="preserve">POPIS VJEROVNIKA </w:t>
      </w:r>
    </w:p>
    <w:p w:rsidRDefault="00667A2B" w:rsidP="000E2207" w:rsidR="00667A2B" w:rsidRPr="00EF6F6F"/>
    <w:p w:rsidRDefault="000E2207" w:rsidP="000E2207" w:rsidR="000E2207">
      <w:pPr>
        <w:tabs>
          <w:tab w:pos="284" w:val="left"/>
        </w:tabs>
        <w:rPr>
          <w:bCs/>
        </w:rPr>
      </w:pPr>
      <w:r w:rsidRPr="00EF6F6F">
        <w:rPr>
          <w:bCs/>
        </w:rPr>
        <w:tab/>
        <w:t xml:space="preserve">PRVI  VIŠI  ISPLATNI  RED: </w:t>
      </w:r>
      <w:r w:rsidR="004E3FC6">
        <w:rPr>
          <w:bCs/>
        </w:rPr>
        <w:t>5</w:t>
      </w:r>
    </w:p>
    <w:p w:rsidRDefault="00914BC9" w:rsidP="000E2207" w:rsidR="00914BC9" w:rsidRPr="00A23E1B">
      <w:pPr>
        <w:tabs>
          <w:tab w:pos="284" w:val="left"/>
        </w:tabs>
        <w:rPr>
          <w:bCs/>
          <w:sz w:val="22"/>
          <w:szCs w:val="22"/>
        </w:rPr>
      </w:pPr>
    </w:p>
    <w:p w:rsidRDefault="00914BC9" w:rsidP="000E2207" w:rsidR="00D669D6" w:rsidRPr="00A23E1B">
      <w:pPr>
        <w:tabs>
          <w:tab w:pos="284" w:val="left"/>
        </w:tabs>
        <w:rPr>
          <w:bCs/>
        </w:rPr>
      </w:pPr>
      <w:r w:rsidRPr="00A23E1B">
        <w:rPr>
          <w:bCs/>
        </w:rPr>
        <w:t>-</w:t>
      </w:r>
      <w:r w:rsidRPr="00A23E1B">
        <w:rPr>
          <w:bCs/>
        </w:rPr>
        <w:tab/>
      </w:r>
      <w:r w:rsidR="00CA5BEF" w:rsidRPr="00A23E1B">
        <w:rPr>
          <w:bCs/>
        </w:rPr>
        <w:t>Papak Ivan, Dugo Selo</w:t>
      </w:r>
      <w:r w:rsidR="00286385" w:rsidRPr="00A23E1B">
        <w:rPr>
          <w:bCs/>
        </w:rPr>
        <w:t xml:space="preserve">, </w:t>
      </w:r>
      <w:proofErr w:type="spellStart"/>
      <w:r w:rsidR="00286385" w:rsidRPr="00A23E1B">
        <w:rPr>
          <w:bCs/>
        </w:rPr>
        <w:t>Rugvička</w:t>
      </w:r>
      <w:proofErr w:type="spellEnd"/>
      <w:r w:rsidR="00286385" w:rsidRPr="00A23E1B">
        <w:rPr>
          <w:bCs/>
        </w:rPr>
        <w:t xml:space="preserve"> 174</w:t>
      </w:r>
      <w:r w:rsidRPr="00A23E1B">
        <w:rPr>
          <w:bCs/>
        </w:rPr>
        <w:t>…………………………</w:t>
      </w:r>
      <w:r w:rsidR="00DE765E" w:rsidRPr="00A23E1B">
        <w:rPr>
          <w:bCs/>
        </w:rPr>
        <w:t>……</w:t>
      </w:r>
      <w:r w:rsidR="005834A2" w:rsidRPr="00A23E1B">
        <w:rPr>
          <w:bCs/>
        </w:rPr>
        <w:t>..</w:t>
      </w:r>
      <w:r w:rsidR="00A23E1B" w:rsidRPr="00A23E1B">
        <w:rPr>
          <w:bCs/>
        </w:rPr>
        <w:t>.....</w:t>
      </w:r>
      <w:r w:rsidR="001962E6" w:rsidRPr="00A23E1B">
        <w:rPr>
          <w:bCs/>
        </w:rPr>
        <w:t>…...</w:t>
      </w:r>
      <w:r w:rsidR="00A23E1B" w:rsidRPr="00A23E1B">
        <w:t>200.089,54 kn</w:t>
      </w:r>
    </w:p>
    <w:p w:rsidRDefault="00914BC9" w:rsidP="00CA5BEF" w:rsidR="00A23E1B">
      <w:pPr>
        <w:tabs>
          <w:tab w:pos="284" w:val="left"/>
        </w:tabs>
        <w:rPr>
          <w:bCs/>
        </w:rPr>
      </w:pPr>
      <w:r w:rsidRPr="00A23E1B">
        <w:rPr>
          <w:bCs/>
        </w:rPr>
        <w:t>-</w:t>
      </w:r>
      <w:r w:rsidRPr="00A23E1B">
        <w:rPr>
          <w:bCs/>
        </w:rPr>
        <w:tab/>
      </w:r>
      <w:r w:rsidR="00CA5BEF" w:rsidRPr="00A23E1B">
        <w:rPr>
          <w:bCs/>
        </w:rPr>
        <w:t>Papak Josipa,</w:t>
      </w:r>
      <w:r w:rsidR="001962E6" w:rsidRPr="00A23E1B">
        <w:rPr>
          <w:bCs/>
        </w:rPr>
        <w:t xml:space="preserve"> </w:t>
      </w:r>
      <w:r w:rsidR="00CA5BEF" w:rsidRPr="00A23E1B">
        <w:rPr>
          <w:bCs/>
        </w:rPr>
        <w:t>Dugo Selo,</w:t>
      </w:r>
      <w:r w:rsidR="001962E6" w:rsidRPr="00A23E1B">
        <w:rPr>
          <w:bCs/>
        </w:rPr>
        <w:t xml:space="preserve"> </w:t>
      </w:r>
      <w:proofErr w:type="spellStart"/>
      <w:r w:rsidR="00286385" w:rsidRPr="00A23E1B">
        <w:rPr>
          <w:bCs/>
        </w:rPr>
        <w:t>Rugvička</w:t>
      </w:r>
      <w:proofErr w:type="spellEnd"/>
      <w:r w:rsidR="00286385" w:rsidRPr="00A23E1B">
        <w:rPr>
          <w:bCs/>
        </w:rPr>
        <w:t xml:space="preserve"> 174</w:t>
      </w:r>
      <w:r w:rsidRPr="00A23E1B">
        <w:rPr>
          <w:bCs/>
        </w:rPr>
        <w:t>………………………</w:t>
      </w:r>
      <w:r w:rsidR="005834A2" w:rsidRPr="00A23E1B">
        <w:rPr>
          <w:bCs/>
        </w:rPr>
        <w:t>…</w:t>
      </w:r>
      <w:r w:rsidR="00D669D6" w:rsidRPr="00A23E1B">
        <w:rPr>
          <w:bCs/>
        </w:rPr>
        <w:t>..</w:t>
      </w:r>
      <w:r w:rsidR="005834A2" w:rsidRPr="00A23E1B">
        <w:rPr>
          <w:bCs/>
        </w:rPr>
        <w:t>…</w:t>
      </w:r>
      <w:r w:rsidR="00A23E1B">
        <w:rPr>
          <w:bCs/>
        </w:rPr>
        <w:t>….</w:t>
      </w:r>
      <w:r w:rsidRPr="00A23E1B">
        <w:rPr>
          <w:bCs/>
        </w:rPr>
        <w:t>……</w:t>
      </w:r>
      <w:r w:rsidR="00A23E1B" w:rsidRPr="00A23E1B">
        <w:t>112.527,40 kn</w:t>
      </w:r>
      <w:r w:rsidR="00A23E1B" w:rsidRPr="00A23E1B">
        <w:rPr>
          <w:bCs/>
        </w:rPr>
        <w:t xml:space="preserve"> </w:t>
      </w:r>
    </w:p>
    <w:p w:rsidRDefault="001962E6" w:rsidP="00CA5BEF" w:rsidR="00DE765E" w:rsidRPr="00A23E1B">
      <w:pPr>
        <w:tabs>
          <w:tab w:pos="284" w:val="left"/>
        </w:tabs>
        <w:rPr>
          <w:bCs/>
        </w:rPr>
      </w:pPr>
      <w:r w:rsidRPr="00A23E1B">
        <w:rPr>
          <w:bCs/>
        </w:rPr>
        <w:t xml:space="preserve">-    </w:t>
      </w:r>
      <w:r w:rsidR="00CA5BEF" w:rsidRPr="00A23E1B">
        <w:rPr>
          <w:bCs/>
        </w:rPr>
        <w:t>Papak Ilija, Dugo</w:t>
      </w:r>
      <w:r w:rsidR="00DE765E" w:rsidRPr="00A23E1B">
        <w:rPr>
          <w:bCs/>
        </w:rPr>
        <w:t xml:space="preserve"> Selo, </w:t>
      </w:r>
      <w:proofErr w:type="spellStart"/>
      <w:r w:rsidR="00DE765E" w:rsidRPr="00A23E1B">
        <w:rPr>
          <w:bCs/>
        </w:rPr>
        <w:t>Kozinska</w:t>
      </w:r>
      <w:proofErr w:type="spellEnd"/>
      <w:r w:rsidR="00DE765E" w:rsidRPr="00A23E1B">
        <w:rPr>
          <w:bCs/>
        </w:rPr>
        <w:t xml:space="preserve"> 44…………………………………</w:t>
      </w:r>
      <w:r w:rsidR="00A23E1B">
        <w:rPr>
          <w:bCs/>
        </w:rPr>
        <w:t>…..</w:t>
      </w:r>
      <w:r w:rsidR="00DE765E" w:rsidRPr="00A23E1B">
        <w:rPr>
          <w:bCs/>
        </w:rPr>
        <w:t>….</w:t>
      </w:r>
      <w:r w:rsidR="00A23E1B" w:rsidRPr="00A23E1B">
        <w:rPr>
          <w:bCs/>
        </w:rPr>
        <w:t>.</w:t>
      </w:r>
      <w:r w:rsidR="00A23E1B" w:rsidRPr="00A23E1B">
        <w:t>200.089,54 kn</w:t>
      </w:r>
      <w:r w:rsidR="00CA5BEF" w:rsidRPr="00A23E1B">
        <w:rPr>
          <w:bCs/>
        </w:rPr>
        <w:t xml:space="preserve">                  </w:t>
      </w:r>
      <w:r w:rsidRPr="00A23E1B">
        <w:rPr>
          <w:bCs/>
        </w:rPr>
        <w:t xml:space="preserve"> -    </w:t>
      </w:r>
      <w:proofErr w:type="spellStart"/>
      <w:r w:rsidR="00286385" w:rsidRPr="00A23E1B">
        <w:rPr>
          <w:bCs/>
        </w:rPr>
        <w:t>Krakić</w:t>
      </w:r>
      <w:proofErr w:type="spellEnd"/>
      <w:r w:rsidR="00286385" w:rsidRPr="00A23E1B">
        <w:rPr>
          <w:bCs/>
        </w:rPr>
        <w:t xml:space="preserve"> Mate, Dug</w:t>
      </w:r>
      <w:r w:rsidR="00DE765E" w:rsidRPr="00A23E1B">
        <w:rPr>
          <w:bCs/>
        </w:rPr>
        <w:t>o Selo, Koranska 12……………………</w:t>
      </w:r>
      <w:r w:rsidRPr="00A23E1B">
        <w:rPr>
          <w:bCs/>
        </w:rPr>
        <w:t>…...</w:t>
      </w:r>
      <w:r w:rsidR="00D669D6" w:rsidRPr="00A23E1B">
        <w:rPr>
          <w:bCs/>
        </w:rPr>
        <w:t>.</w:t>
      </w:r>
      <w:r w:rsidR="00DE765E" w:rsidRPr="00A23E1B">
        <w:rPr>
          <w:bCs/>
        </w:rPr>
        <w:t>…………</w:t>
      </w:r>
      <w:r w:rsidR="00A23E1B">
        <w:rPr>
          <w:bCs/>
        </w:rPr>
        <w:t>...</w:t>
      </w:r>
      <w:r w:rsidR="00286385" w:rsidRPr="00A23E1B">
        <w:rPr>
          <w:bCs/>
        </w:rPr>
        <w:t>.</w:t>
      </w:r>
      <w:r w:rsidR="00DE765E" w:rsidRPr="00A23E1B">
        <w:rPr>
          <w:bCs/>
        </w:rPr>
        <w:t xml:space="preserve"> </w:t>
      </w:r>
      <w:r w:rsidR="00A23E1B" w:rsidRPr="00A23E1B">
        <w:rPr>
          <w:bCs/>
        </w:rPr>
        <w:t>176.389,70 kn</w:t>
      </w:r>
    </w:p>
    <w:p w:rsidRDefault="00A23E1B" w:rsidP="00CA5BEF" w:rsidR="00A23E1B" w:rsidRPr="00A23E1B">
      <w:pPr>
        <w:tabs>
          <w:tab w:pos="284" w:val="left"/>
        </w:tabs>
        <w:rPr>
          <w:bCs/>
        </w:rPr>
      </w:pPr>
      <w:r w:rsidRPr="00A23E1B">
        <w:rPr>
          <w:bCs/>
        </w:rPr>
        <w:t>-</w:t>
      </w:r>
      <w:r w:rsidRPr="00A23E1B">
        <w:rPr>
          <w:bCs/>
        </w:rPr>
        <w:tab/>
      </w:r>
      <w:proofErr w:type="spellStart"/>
      <w:r w:rsidRPr="00A23E1B">
        <w:rPr>
          <w:bCs/>
        </w:rPr>
        <w:t>Karanac</w:t>
      </w:r>
      <w:proofErr w:type="spellEnd"/>
      <w:r w:rsidRPr="00A23E1B">
        <w:rPr>
          <w:bCs/>
        </w:rPr>
        <w:t xml:space="preserve"> Dražen, Zagreb, Savska 95…………………………..……………….18.720,00 kn</w:t>
      </w:r>
    </w:p>
    <w:p w:rsidRDefault="00CA5BEF" w:rsidP="00CA5BEF" w:rsidR="00CA5BEF" w:rsidRPr="00EF6F6F">
      <w:pPr>
        <w:tabs>
          <w:tab w:pos="284" w:val="left"/>
        </w:tabs>
        <w:rPr>
          <w:bCs/>
        </w:rPr>
      </w:pPr>
      <w:r>
        <w:rPr>
          <w:bCs/>
        </w:rPr>
        <w:t xml:space="preserve">                                   </w:t>
      </w:r>
    </w:p>
    <w:p w:rsidRDefault="00914BC9" w:rsidP="00CA5BEF" w:rsidR="000E2207" w:rsidRPr="004E3FC6">
      <w:pPr>
        <w:tabs>
          <w:tab w:pos="284" w:val="left"/>
        </w:tabs>
        <w:rPr>
          <w:bCs/>
        </w:rPr>
      </w:pPr>
      <w:r>
        <w:rPr>
          <w:b/>
          <w:bCs/>
        </w:rPr>
        <w:tab/>
      </w:r>
      <w:r w:rsidR="005834A2">
        <w:rPr>
          <w:b/>
          <w:bCs/>
        </w:rPr>
        <w:tab/>
      </w:r>
      <w:r w:rsidR="00DE765E">
        <w:rPr>
          <w:bCs/>
        </w:rPr>
        <w:t>Ukupno:</w:t>
      </w:r>
      <w:r w:rsidR="00DE765E">
        <w:rPr>
          <w:bCs/>
        </w:rPr>
        <w:tab/>
      </w:r>
      <w:r w:rsidR="00DE765E">
        <w:rPr>
          <w:bCs/>
        </w:rPr>
        <w:tab/>
      </w:r>
      <w:r w:rsidR="00DE765E">
        <w:rPr>
          <w:bCs/>
        </w:rPr>
        <w:tab/>
      </w:r>
      <w:r w:rsidR="00DE765E">
        <w:rPr>
          <w:bCs/>
        </w:rPr>
        <w:tab/>
      </w:r>
      <w:r w:rsidR="00DE765E">
        <w:rPr>
          <w:bCs/>
        </w:rPr>
        <w:tab/>
      </w:r>
      <w:r w:rsidR="00DE765E">
        <w:rPr>
          <w:bCs/>
        </w:rPr>
        <w:tab/>
      </w:r>
      <w:r w:rsidR="00D669D6">
        <w:rPr>
          <w:bCs/>
        </w:rPr>
        <w:t xml:space="preserve">  </w:t>
      </w:r>
      <w:r w:rsidR="00DE765E">
        <w:rPr>
          <w:bCs/>
        </w:rPr>
        <w:tab/>
      </w:r>
      <w:r w:rsidR="00DE765E" w:rsidRPr="004E3FC6">
        <w:rPr>
          <w:bCs/>
        </w:rPr>
        <w:t xml:space="preserve">        </w:t>
      </w:r>
      <w:r w:rsidR="004E3FC6">
        <w:rPr>
          <w:bCs/>
        </w:rPr>
        <w:t xml:space="preserve">        </w:t>
      </w:r>
      <w:r w:rsidRPr="004E3FC6">
        <w:rPr>
          <w:bCs/>
        </w:rPr>
        <w:t xml:space="preserve">   </w:t>
      </w:r>
      <w:r w:rsidR="00D669D6" w:rsidRPr="004E3FC6">
        <w:rPr>
          <w:bCs/>
        </w:rPr>
        <w:t xml:space="preserve"> </w:t>
      </w:r>
      <w:r w:rsidR="004E3FC6" w:rsidRPr="004E3FC6">
        <w:rPr>
          <w:b/>
          <w:bCs/>
        </w:rPr>
        <w:t>707.816,18  kn</w:t>
      </w:r>
    </w:p>
    <w:p w:rsidRDefault="00914BC9" w:rsidP="000E2207" w:rsidR="00914BC9">
      <w:pPr>
        <w:rPr>
          <w:bCs/>
        </w:rPr>
      </w:pPr>
    </w:p>
    <w:p w:rsidRDefault="00914BC9" w:rsidP="000E2207" w:rsidR="00914BC9">
      <w:pPr>
        <w:rPr>
          <w:bCs/>
        </w:rPr>
      </w:pPr>
    </w:p>
    <w:p w:rsidRDefault="00914BC9" w:rsidP="000E2207" w:rsidR="00914BC9" w:rsidRPr="00914BC9">
      <w:pPr>
        <w:rPr>
          <w:bCs/>
        </w:rPr>
      </w:pPr>
    </w:p>
    <w:p w:rsidRDefault="000E2207" w:rsidP="000E2207" w:rsidR="000E2207">
      <w:pPr>
        <w:tabs>
          <w:tab w:pos="284" w:val="left"/>
        </w:tabs>
        <w:rPr>
          <w:bCs/>
        </w:rPr>
      </w:pPr>
      <w:r w:rsidRPr="00EF6F6F">
        <w:rPr>
          <w:bCs/>
        </w:rPr>
        <w:t xml:space="preserve">DRUGI VIŠI ISPLATNI RED:  </w:t>
      </w:r>
      <w:r w:rsidR="00003DFF" w:rsidRPr="00DE765E">
        <w:rPr>
          <w:bCs/>
        </w:rPr>
        <w:t>2</w:t>
      </w:r>
      <w:r w:rsidR="001962E6">
        <w:rPr>
          <w:bCs/>
        </w:rPr>
        <w:t>5</w:t>
      </w:r>
    </w:p>
    <w:p w:rsidRDefault="00B63D1B" w:rsidP="000E2207" w:rsidR="00B63D1B">
      <w:pPr>
        <w:tabs>
          <w:tab w:pos="284" w:val="left"/>
        </w:tabs>
        <w:rPr>
          <w:bCs/>
        </w:rPr>
      </w:pPr>
    </w:p>
    <w:p w:rsidRDefault="00B63D1B" w:rsidP="00B63D1B" w:rsidR="00B63D1B" w:rsidRPr="00A85F22">
      <w:pPr>
        <w:pStyle w:val="TableContents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- </w:t>
      </w:r>
      <w:r w:rsidRPr="00A85F22">
        <w:rPr>
          <w:b/>
          <w:sz w:val="22"/>
          <w:szCs w:val="22"/>
        </w:rPr>
        <w:t>REPUBLIKA  HRVATSKA</w:t>
      </w:r>
    </w:p>
    <w:p w:rsidRDefault="00B63D1B" w:rsidP="00B63D1B" w:rsidR="00B63D1B">
      <w:pPr>
        <w:pStyle w:val="TableContents"/>
        <w:rPr>
          <w:sz w:val="22"/>
          <w:szCs w:val="22"/>
        </w:rPr>
      </w:pPr>
      <w:r>
        <w:rPr>
          <w:sz w:val="22"/>
          <w:szCs w:val="22"/>
        </w:rPr>
        <w:t xml:space="preserve">  Ministarstvo financija</w:t>
      </w:r>
    </w:p>
    <w:p w:rsidRDefault="00B63D1B" w:rsidP="00B63D1B" w:rsidR="00B63D1B">
      <w:pPr>
        <w:pStyle w:val="TableContents"/>
        <w:rPr>
          <w:rFonts w:cs="Times New Roman"/>
          <w:bCs/>
          <w:sz w:val="22"/>
          <w:szCs w:val="22"/>
        </w:rPr>
      </w:pPr>
      <w:r>
        <w:rPr>
          <w:sz w:val="22"/>
          <w:szCs w:val="22"/>
        </w:rPr>
        <w:t xml:space="preserve">  Porezna uprava………………………………………………………………………</w:t>
      </w:r>
      <w:r w:rsidR="005834A2">
        <w:rPr>
          <w:sz w:val="22"/>
          <w:szCs w:val="22"/>
        </w:rPr>
        <w:t>..</w:t>
      </w:r>
      <w:r>
        <w:rPr>
          <w:sz w:val="22"/>
          <w:szCs w:val="22"/>
        </w:rPr>
        <w:t>..</w:t>
      </w:r>
      <w:r>
        <w:rPr>
          <w:rFonts w:cs="Times New Roman"/>
          <w:bCs/>
          <w:sz w:val="22"/>
          <w:szCs w:val="22"/>
        </w:rPr>
        <w:t>3.165.780,96 kn</w:t>
      </w:r>
    </w:p>
    <w:p w:rsidRDefault="00B63D1B" w:rsidP="00B63D1B" w:rsidR="00B63D1B" w:rsidRPr="00A85F22">
      <w:pPr>
        <w:pStyle w:val="TableContents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>-</w:t>
      </w:r>
      <w:r w:rsidRPr="00B63D1B">
        <w:rPr>
          <w:rFonts w:cs="Times New Roman"/>
          <w:b/>
          <w:bCs/>
          <w:sz w:val="22"/>
          <w:szCs w:val="22"/>
        </w:rPr>
        <w:t xml:space="preserve"> </w:t>
      </w:r>
      <w:r w:rsidRPr="00A85F22">
        <w:rPr>
          <w:rFonts w:cs="Times New Roman"/>
          <w:b/>
          <w:bCs/>
          <w:sz w:val="22"/>
          <w:szCs w:val="22"/>
        </w:rPr>
        <w:t>TRIGLAV OSIGURANJE  d.d.</w:t>
      </w:r>
    </w:p>
    <w:p w:rsidRDefault="005834A2" w:rsidP="00B63D1B" w:rsidR="00B63D1B">
      <w:pPr>
        <w:pStyle w:val="TableContents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</w:t>
      </w:r>
      <w:r w:rsidR="00B63D1B">
        <w:rPr>
          <w:rFonts w:cs="Times New Roman"/>
          <w:bCs/>
          <w:sz w:val="22"/>
          <w:szCs w:val="22"/>
        </w:rPr>
        <w:t xml:space="preserve">Zagreb, Antuna </w:t>
      </w:r>
      <w:proofErr w:type="spellStart"/>
      <w:r w:rsidR="00B63D1B">
        <w:rPr>
          <w:rFonts w:cs="Times New Roman"/>
          <w:bCs/>
          <w:sz w:val="22"/>
          <w:szCs w:val="22"/>
        </w:rPr>
        <w:t>Heinza</w:t>
      </w:r>
      <w:proofErr w:type="spellEnd"/>
      <w:r w:rsidR="00B63D1B">
        <w:rPr>
          <w:rFonts w:cs="Times New Roman"/>
          <w:bCs/>
          <w:sz w:val="22"/>
          <w:szCs w:val="22"/>
        </w:rPr>
        <w:t xml:space="preserve"> 4……………………………………………………………</w:t>
      </w:r>
      <w:r w:rsidR="00732AC4">
        <w:rPr>
          <w:rFonts w:cs="Times New Roman"/>
          <w:bCs/>
          <w:sz w:val="22"/>
          <w:szCs w:val="22"/>
        </w:rPr>
        <w:t>.</w:t>
      </w:r>
      <w:r w:rsidR="00B63D1B">
        <w:rPr>
          <w:rFonts w:cs="Times New Roman"/>
          <w:bCs/>
          <w:sz w:val="22"/>
          <w:szCs w:val="22"/>
        </w:rPr>
        <w:t>……49.537,98 kn</w:t>
      </w:r>
    </w:p>
    <w:p w:rsidRDefault="00B63D1B" w:rsidP="00B63D1B" w:rsidR="00B63D1B">
      <w:pPr>
        <w:pStyle w:val="TableContents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- </w:t>
      </w:r>
      <w:r w:rsidRPr="00A85F22">
        <w:rPr>
          <w:rFonts w:cs="Times New Roman"/>
          <w:b/>
          <w:bCs/>
          <w:sz w:val="22"/>
          <w:szCs w:val="22"/>
        </w:rPr>
        <w:t>SUVLASNICI ZGRADE</w:t>
      </w:r>
      <w:r>
        <w:rPr>
          <w:rFonts w:cs="Times New Roman"/>
          <w:bCs/>
          <w:sz w:val="22"/>
          <w:szCs w:val="22"/>
        </w:rPr>
        <w:t xml:space="preserve">  </w:t>
      </w:r>
    </w:p>
    <w:p w:rsidRDefault="005834A2" w:rsidP="00B63D1B" w:rsidR="00B63D1B">
      <w:pPr>
        <w:pStyle w:val="TableContents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</w:t>
      </w:r>
      <w:r w:rsidR="00B63D1B">
        <w:rPr>
          <w:rFonts w:cs="Times New Roman"/>
          <w:bCs/>
          <w:sz w:val="22"/>
          <w:szCs w:val="22"/>
        </w:rPr>
        <w:t>Strojarska cesta 12, Zagreb…………………………………………………………</w:t>
      </w:r>
      <w:r w:rsidR="00732AC4">
        <w:rPr>
          <w:rFonts w:cs="Times New Roman"/>
          <w:bCs/>
          <w:sz w:val="22"/>
          <w:szCs w:val="22"/>
        </w:rPr>
        <w:t>.</w:t>
      </w:r>
      <w:r w:rsidR="00B63D1B">
        <w:rPr>
          <w:rFonts w:cs="Times New Roman"/>
          <w:bCs/>
          <w:sz w:val="22"/>
          <w:szCs w:val="22"/>
        </w:rPr>
        <w:t>…….13.051,03 kn</w:t>
      </w:r>
    </w:p>
    <w:p w:rsidRDefault="00732AC4" w:rsidP="00B63D1B" w:rsidR="00732AC4">
      <w:pPr>
        <w:pStyle w:val="TableContents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- </w:t>
      </w:r>
      <w:r w:rsidRPr="005834A2">
        <w:rPr>
          <w:rFonts w:cs="Times New Roman"/>
          <w:b/>
          <w:bCs/>
          <w:sz w:val="22"/>
          <w:szCs w:val="22"/>
        </w:rPr>
        <w:t xml:space="preserve">HRVATSKE </w:t>
      </w:r>
      <w:r w:rsidR="005834A2">
        <w:rPr>
          <w:rFonts w:cs="Times New Roman"/>
          <w:b/>
          <w:bCs/>
          <w:sz w:val="22"/>
          <w:szCs w:val="22"/>
        </w:rPr>
        <w:t xml:space="preserve"> </w:t>
      </w:r>
      <w:r w:rsidRPr="005834A2">
        <w:rPr>
          <w:rFonts w:cs="Times New Roman"/>
          <w:b/>
          <w:bCs/>
          <w:sz w:val="22"/>
          <w:szCs w:val="22"/>
        </w:rPr>
        <w:t>AUTOCESTE</w:t>
      </w:r>
      <w:r w:rsidR="001962E6">
        <w:rPr>
          <w:rFonts w:cs="Times New Roman"/>
          <w:bCs/>
          <w:sz w:val="22"/>
          <w:szCs w:val="22"/>
        </w:rPr>
        <w:t xml:space="preserve"> d.o.o.</w:t>
      </w:r>
    </w:p>
    <w:p w:rsidRDefault="005834A2" w:rsidP="00B63D1B" w:rsidR="00B63D1B" w:rsidRPr="00B63D1B">
      <w:pPr>
        <w:pStyle w:val="TableContents"/>
        <w:rPr>
          <w:rFonts w:cs="Times New Roman"/>
          <w:bCs/>
          <w:sz w:val="22"/>
          <w:szCs w:val="22"/>
        </w:rPr>
      </w:pPr>
      <w:r>
        <w:rPr>
          <w:rFonts w:cs="Times New Roman"/>
          <w:bCs/>
          <w:sz w:val="22"/>
          <w:szCs w:val="22"/>
        </w:rPr>
        <w:t xml:space="preserve">  </w:t>
      </w:r>
      <w:r w:rsidR="00732AC4">
        <w:rPr>
          <w:rFonts w:cs="Times New Roman"/>
          <w:bCs/>
          <w:sz w:val="22"/>
          <w:szCs w:val="22"/>
        </w:rPr>
        <w:t xml:space="preserve">Zagreb, </w:t>
      </w:r>
      <w:proofErr w:type="spellStart"/>
      <w:r w:rsidR="00732AC4">
        <w:rPr>
          <w:rFonts w:cs="Times New Roman"/>
          <w:bCs/>
          <w:sz w:val="22"/>
          <w:szCs w:val="22"/>
        </w:rPr>
        <w:t>Širolina</w:t>
      </w:r>
      <w:proofErr w:type="spellEnd"/>
      <w:r w:rsidR="00732AC4">
        <w:rPr>
          <w:rFonts w:cs="Times New Roman"/>
          <w:bCs/>
          <w:sz w:val="22"/>
          <w:szCs w:val="22"/>
        </w:rPr>
        <w:t xml:space="preserve"> 4…………………………………………………………………………….</w:t>
      </w:r>
      <w:r w:rsidR="00732AC4" w:rsidRPr="00A85F22">
        <w:rPr>
          <w:sz w:val="22"/>
          <w:szCs w:val="22"/>
        </w:rPr>
        <w:t>421,21 kn</w:t>
      </w:r>
    </w:p>
    <w:p w:rsidRDefault="00732AC4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</w:rPr>
        <w:t xml:space="preserve">- </w:t>
      </w:r>
      <w:r w:rsidRPr="005834A2">
        <w:rPr>
          <w:b/>
          <w:bCs/>
          <w:sz w:val="22"/>
          <w:szCs w:val="22"/>
        </w:rPr>
        <w:t>ZAGREBAČKA BANKA d.d</w:t>
      </w:r>
      <w:r>
        <w:rPr>
          <w:bCs/>
          <w:sz w:val="22"/>
          <w:szCs w:val="22"/>
        </w:rPr>
        <w:t xml:space="preserve">. </w:t>
      </w:r>
    </w:p>
    <w:p w:rsidRDefault="005834A2" w:rsidP="000E2207" w:rsidR="00B63D1B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>
        <w:rPr>
          <w:bCs/>
          <w:sz w:val="22"/>
          <w:szCs w:val="22"/>
        </w:rPr>
        <w:t>Trg bana J. Jelačića 10, Zagreb………………………………………………………..</w:t>
      </w:r>
      <w:r>
        <w:rPr>
          <w:bCs/>
          <w:sz w:val="22"/>
          <w:szCs w:val="22"/>
        </w:rPr>
        <w:t>.</w:t>
      </w:r>
      <w:r w:rsidR="00732AC4">
        <w:rPr>
          <w:bCs/>
          <w:sz w:val="22"/>
          <w:szCs w:val="22"/>
        </w:rPr>
        <w:t>...852.457,56 kn</w:t>
      </w:r>
    </w:p>
    <w:p w:rsidRDefault="00732AC4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>SUVLASNICI ZGRADE</w:t>
      </w:r>
      <w:r>
        <w:rPr>
          <w:bCs/>
          <w:sz w:val="22"/>
          <w:szCs w:val="22"/>
        </w:rPr>
        <w:t xml:space="preserve">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proofErr w:type="spellStart"/>
      <w:r w:rsidR="00732AC4">
        <w:rPr>
          <w:bCs/>
          <w:sz w:val="22"/>
          <w:szCs w:val="22"/>
        </w:rPr>
        <w:t>Ferenčakova</w:t>
      </w:r>
      <w:proofErr w:type="spellEnd"/>
      <w:r w:rsidR="00732AC4">
        <w:rPr>
          <w:bCs/>
          <w:sz w:val="22"/>
          <w:szCs w:val="22"/>
        </w:rPr>
        <w:t xml:space="preserve"> 51, Dugo Selo……………………………………………………………..</w:t>
      </w:r>
      <w:r>
        <w:rPr>
          <w:bCs/>
          <w:sz w:val="22"/>
          <w:szCs w:val="22"/>
        </w:rPr>
        <w:t>.</w:t>
      </w:r>
      <w:r w:rsidR="00732AC4">
        <w:rPr>
          <w:bCs/>
          <w:sz w:val="22"/>
          <w:szCs w:val="22"/>
        </w:rPr>
        <w:t>…2.178,92 kn</w:t>
      </w:r>
    </w:p>
    <w:p w:rsidRDefault="00732AC4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>-</w:t>
      </w:r>
      <w:r w:rsidRPr="00732AC4">
        <w:rPr>
          <w:bCs/>
          <w:sz w:val="22"/>
          <w:szCs w:val="22"/>
        </w:rPr>
        <w:t xml:space="preserve"> </w:t>
      </w:r>
      <w:r w:rsidRPr="005834A2">
        <w:rPr>
          <w:b/>
          <w:bCs/>
          <w:sz w:val="22"/>
          <w:szCs w:val="22"/>
        </w:rPr>
        <w:t>CROATIA OSIGURANJE d.d.</w:t>
      </w:r>
      <w:r>
        <w:rPr>
          <w:bCs/>
          <w:sz w:val="22"/>
          <w:szCs w:val="22"/>
        </w:rPr>
        <w:t xml:space="preserve">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>
        <w:rPr>
          <w:bCs/>
          <w:sz w:val="22"/>
          <w:szCs w:val="22"/>
        </w:rPr>
        <w:t>Vatroslava Jagića 33, Zagreb…………………………………………………………</w:t>
      </w:r>
      <w:r>
        <w:rPr>
          <w:bCs/>
          <w:sz w:val="22"/>
          <w:szCs w:val="22"/>
        </w:rPr>
        <w:t>.</w:t>
      </w:r>
      <w:r w:rsidR="00732AC4">
        <w:rPr>
          <w:bCs/>
          <w:sz w:val="22"/>
          <w:szCs w:val="22"/>
        </w:rPr>
        <w:t>…..12.472,76 kn</w:t>
      </w:r>
    </w:p>
    <w:p w:rsidRDefault="00732AC4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>INA-Industrija nafte d.d.</w:t>
      </w:r>
      <w:r>
        <w:rPr>
          <w:bCs/>
          <w:sz w:val="22"/>
          <w:szCs w:val="22"/>
        </w:rPr>
        <w:t xml:space="preserve">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>
        <w:rPr>
          <w:bCs/>
          <w:sz w:val="22"/>
          <w:szCs w:val="22"/>
        </w:rPr>
        <w:t>Zagreb, Avenija V. Holjevca 10……………………………………………………………6.933,10 kn</w:t>
      </w:r>
    </w:p>
    <w:p w:rsidRDefault="00732AC4" w:rsidP="000E2207" w:rsidR="00732AC4">
      <w:pPr>
        <w:tabs>
          <w:tab w:pos="284" w:val="left"/>
        </w:tabs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>
        <w:rPr>
          <w:b/>
          <w:bCs/>
          <w:sz w:val="22"/>
          <w:szCs w:val="22"/>
        </w:rPr>
        <w:t xml:space="preserve">TRIŠĆANAC  d.o.o.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 xml:space="preserve">Dugo Selo, </w:t>
      </w:r>
      <w:proofErr w:type="spellStart"/>
      <w:r w:rsidR="00732AC4" w:rsidRPr="00732AC4">
        <w:rPr>
          <w:bCs/>
          <w:sz w:val="22"/>
          <w:szCs w:val="22"/>
        </w:rPr>
        <w:t>Kozinšćak</w:t>
      </w:r>
      <w:proofErr w:type="spellEnd"/>
      <w:r w:rsidR="00732AC4" w:rsidRPr="00732AC4">
        <w:rPr>
          <w:bCs/>
          <w:sz w:val="22"/>
          <w:szCs w:val="22"/>
        </w:rPr>
        <w:t xml:space="preserve">, </w:t>
      </w:r>
      <w:proofErr w:type="spellStart"/>
      <w:r w:rsidR="00732AC4" w:rsidRPr="00732AC4">
        <w:rPr>
          <w:bCs/>
          <w:sz w:val="22"/>
          <w:szCs w:val="22"/>
        </w:rPr>
        <w:t>Kozinska</w:t>
      </w:r>
      <w:proofErr w:type="spellEnd"/>
      <w:r w:rsidR="00732AC4" w:rsidRPr="00732AC4">
        <w:rPr>
          <w:bCs/>
          <w:sz w:val="22"/>
          <w:szCs w:val="22"/>
        </w:rPr>
        <w:t xml:space="preserve"> 44………………………………………</w:t>
      </w:r>
      <w:r w:rsidR="00732AC4">
        <w:rPr>
          <w:bCs/>
          <w:sz w:val="22"/>
          <w:szCs w:val="22"/>
        </w:rPr>
        <w:t>….</w:t>
      </w:r>
      <w:r>
        <w:rPr>
          <w:bCs/>
          <w:sz w:val="22"/>
          <w:szCs w:val="22"/>
        </w:rPr>
        <w:t>………</w:t>
      </w:r>
      <w:r w:rsidR="00732AC4" w:rsidRPr="00732AC4">
        <w:rPr>
          <w:bCs/>
          <w:sz w:val="22"/>
          <w:szCs w:val="22"/>
        </w:rPr>
        <w:t>.</w:t>
      </w:r>
      <w:r>
        <w:rPr>
          <w:bCs/>
          <w:sz w:val="22"/>
          <w:szCs w:val="22"/>
        </w:rPr>
        <w:t xml:space="preserve"> ..</w:t>
      </w:r>
      <w:r w:rsidR="00732AC4" w:rsidRPr="00732AC4">
        <w:rPr>
          <w:bCs/>
          <w:sz w:val="22"/>
          <w:szCs w:val="22"/>
        </w:rPr>
        <w:t>226.335,42 kn</w:t>
      </w:r>
    </w:p>
    <w:p w:rsidRDefault="00732AC4" w:rsidP="000E2207" w:rsidR="00732AC4" w:rsidRPr="005834A2">
      <w:pPr>
        <w:tabs>
          <w:tab w:pos="284" w:val="left"/>
        </w:tabs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 xml:space="preserve">STUBLIĆ IMPEX d.o.o.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>Dugoselska 16, Sesvete</w:t>
      </w:r>
      <w:r w:rsidR="00732AC4">
        <w:rPr>
          <w:bCs/>
          <w:sz w:val="22"/>
          <w:szCs w:val="22"/>
        </w:rPr>
        <w:t>……………………………………………………………………..</w:t>
      </w:r>
      <w:r w:rsidR="00732AC4" w:rsidRPr="00732AC4">
        <w:rPr>
          <w:bCs/>
          <w:sz w:val="22"/>
          <w:szCs w:val="22"/>
        </w:rPr>
        <w:t>5.378,42 kn</w:t>
      </w:r>
    </w:p>
    <w:p w:rsidRDefault="00732AC4" w:rsidP="000E2207" w:rsidR="00732AC4" w:rsidRPr="005834A2">
      <w:pPr>
        <w:tabs>
          <w:tab w:pos="284" w:val="left"/>
        </w:tabs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 xml:space="preserve">UNIQA osiguranje d.d.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>Zagreb, Planinska13A</w:t>
      </w:r>
      <w:r w:rsidR="00732AC4">
        <w:rPr>
          <w:bCs/>
          <w:sz w:val="22"/>
          <w:szCs w:val="22"/>
        </w:rPr>
        <w:t>……………………………………………………….…………….</w:t>
      </w:r>
      <w:r w:rsidR="00732AC4" w:rsidRPr="00732AC4">
        <w:rPr>
          <w:bCs/>
          <w:sz w:val="22"/>
          <w:szCs w:val="22"/>
        </w:rPr>
        <w:t>83.443,86 kn</w:t>
      </w:r>
    </w:p>
    <w:p w:rsidRDefault="00732AC4" w:rsidP="000E2207" w:rsidR="00732AC4" w:rsidRPr="00732AC4">
      <w:pPr>
        <w:tabs>
          <w:tab w:pos="284" w:val="left"/>
        </w:tabs>
        <w:rPr>
          <w:bCs/>
          <w:sz w:val="22"/>
          <w:szCs w:val="22"/>
        </w:rPr>
      </w:pPr>
      <w:r w:rsidRPr="00732AC4">
        <w:rPr>
          <w:bCs/>
          <w:sz w:val="22"/>
          <w:szCs w:val="22"/>
        </w:rPr>
        <w:t xml:space="preserve">- </w:t>
      </w:r>
      <w:proofErr w:type="spellStart"/>
      <w:r w:rsidRPr="005834A2">
        <w:rPr>
          <w:b/>
          <w:bCs/>
          <w:sz w:val="22"/>
          <w:szCs w:val="22"/>
        </w:rPr>
        <w:t>Wiener</w:t>
      </w:r>
      <w:proofErr w:type="spellEnd"/>
      <w:r w:rsidRPr="005834A2">
        <w:rPr>
          <w:b/>
          <w:bCs/>
          <w:sz w:val="22"/>
          <w:szCs w:val="22"/>
        </w:rPr>
        <w:t xml:space="preserve"> osiguranje</w:t>
      </w:r>
      <w:r w:rsidRPr="00732AC4">
        <w:rPr>
          <w:bCs/>
          <w:sz w:val="22"/>
          <w:szCs w:val="22"/>
        </w:rPr>
        <w:t xml:space="preserve"> </w:t>
      </w:r>
    </w:p>
    <w:p w:rsidRDefault="005834A2" w:rsidP="000E2207" w:rsidR="00732AC4" w:rsidRP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proofErr w:type="spellStart"/>
      <w:r w:rsidR="00732AC4" w:rsidRPr="00732AC4">
        <w:rPr>
          <w:bCs/>
          <w:sz w:val="22"/>
          <w:szCs w:val="22"/>
        </w:rPr>
        <w:t>Vienna</w:t>
      </w:r>
      <w:proofErr w:type="spellEnd"/>
      <w:r w:rsidR="00732AC4" w:rsidRPr="00732AC4">
        <w:rPr>
          <w:bCs/>
          <w:sz w:val="22"/>
          <w:szCs w:val="22"/>
        </w:rPr>
        <w:t xml:space="preserve"> Insurance Group d.d.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>Zagreb, Slavonska ulica 24…………………………………………</w:t>
      </w:r>
      <w:r>
        <w:rPr>
          <w:bCs/>
          <w:sz w:val="22"/>
          <w:szCs w:val="22"/>
        </w:rPr>
        <w:t>.</w:t>
      </w:r>
      <w:r w:rsidR="00732AC4" w:rsidRPr="00732AC4">
        <w:rPr>
          <w:bCs/>
          <w:sz w:val="22"/>
          <w:szCs w:val="22"/>
        </w:rPr>
        <w:t>………</w:t>
      </w:r>
      <w:r w:rsidR="00732AC4">
        <w:rPr>
          <w:bCs/>
          <w:sz w:val="22"/>
          <w:szCs w:val="22"/>
        </w:rPr>
        <w:t>.</w:t>
      </w:r>
      <w:r w:rsidR="00732AC4" w:rsidRPr="00732AC4">
        <w:rPr>
          <w:bCs/>
          <w:sz w:val="22"/>
          <w:szCs w:val="22"/>
        </w:rPr>
        <w:t>……………34.773,60 kn</w:t>
      </w:r>
    </w:p>
    <w:p w:rsidRDefault="00732AC4" w:rsidP="000E2207" w:rsidR="00732AC4" w:rsidRPr="005834A2">
      <w:pPr>
        <w:tabs>
          <w:tab w:pos="284" w:val="left"/>
        </w:tabs>
        <w:rPr>
          <w:b/>
          <w:bCs/>
          <w:sz w:val="22"/>
          <w:szCs w:val="22"/>
        </w:rPr>
      </w:pPr>
      <w:r w:rsidRPr="00732AC4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 xml:space="preserve">HRVATSKE VODE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>Zagreb, Ulica grada Vukovara 220……………………………………………............</w:t>
      </w:r>
      <w:r>
        <w:rPr>
          <w:bCs/>
          <w:sz w:val="22"/>
          <w:szCs w:val="22"/>
        </w:rPr>
        <w:t>.....</w:t>
      </w:r>
      <w:r w:rsidR="00732AC4" w:rsidRPr="00732AC4">
        <w:rPr>
          <w:bCs/>
          <w:sz w:val="22"/>
          <w:szCs w:val="22"/>
        </w:rPr>
        <w:t>......965,02 kn</w:t>
      </w:r>
    </w:p>
    <w:p w:rsidRDefault="00732AC4" w:rsidP="000E2207" w:rsidR="00732AC4" w:rsidRPr="005834A2">
      <w:pPr>
        <w:tabs>
          <w:tab w:pos="284" w:val="left"/>
        </w:tabs>
        <w:rPr>
          <w:b/>
          <w:bCs/>
          <w:sz w:val="22"/>
          <w:szCs w:val="22"/>
        </w:rPr>
      </w:pPr>
      <w:r w:rsidRPr="00732AC4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 xml:space="preserve">HRVATSKE VODE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>Zagreb, Ulica grada Vukovara 220…………………………………………………</w:t>
      </w:r>
      <w:r>
        <w:rPr>
          <w:bCs/>
          <w:sz w:val="22"/>
          <w:szCs w:val="22"/>
        </w:rPr>
        <w:t>…..</w:t>
      </w:r>
      <w:r w:rsidR="00732AC4" w:rsidRPr="00732AC4">
        <w:rPr>
          <w:bCs/>
          <w:sz w:val="22"/>
          <w:szCs w:val="22"/>
        </w:rPr>
        <w:t>…..4.098,49 kn</w:t>
      </w:r>
    </w:p>
    <w:p w:rsidRDefault="00732AC4" w:rsidP="000E2207" w:rsidR="00732AC4" w:rsidRP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>EUROBETON d.d.</w:t>
      </w:r>
      <w:r w:rsidRPr="00732AC4">
        <w:rPr>
          <w:bCs/>
          <w:sz w:val="22"/>
          <w:szCs w:val="22"/>
        </w:rPr>
        <w:t xml:space="preserve"> 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>Prelog, Kalmana Mesarića 38</w:t>
      </w:r>
      <w:r w:rsidR="00732AC4">
        <w:rPr>
          <w:bCs/>
          <w:sz w:val="22"/>
          <w:szCs w:val="22"/>
        </w:rPr>
        <w:t>…………………………………………………………</w:t>
      </w:r>
      <w:r>
        <w:rPr>
          <w:bCs/>
          <w:sz w:val="22"/>
          <w:szCs w:val="22"/>
        </w:rPr>
        <w:t>.</w:t>
      </w:r>
      <w:r w:rsidR="00732AC4">
        <w:rPr>
          <w:bCs/>
          <w:sz w:val="22"/>
          <w:szCs w:val="22"/>
        </w:rPr>
        <w:t>….</w:t>
      </w:r>
      <w:r w:rsidR="00732AC4" w:rsidRPr="00732AC4">
        <w:rPr>
          <w:bCs/>
          <w:sz w:val="22"/>
          <w:szCs w:val="22"/>
        </w:rPr>
        <w:t>38.935,92 kn</w:t>
      </w:r>
    </w:p>
    <w:p w:rsidRDefault="00732AC4" w:rsidP="000E2207" w:rsidR="00732AC4" w:rsidRPr="00732AC4">
      <w:pPr>
        <w:tabs>
          <w:tab w:pos="284" w:val="left"/>
        </w:tabs>
        <w:rPr>
          <w:bCs/>
          <w:sz w:val="22"/>
          <w:szCs w:val="22"/>
        </w:rPr>
      </w:pPr>
      <w:r w:rsidRPr="00732AC4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>SWIETELSKY d.o.o.</w:t>
      </w:r>
      <w:r w:rsidRPr="00732AC4">
        <w:rPr>
          <w:bCs/>
          <w:sz w:val="22"/>
          <w:szCs w:val="22"/>
        </w:rPr>
        <w:t xml:space="preserve"> </w:t>
      </w:r>
    </w:p>
    <w:p w:rsidRDefault="005834A2" w:rsidP="000E2207" w:rsidR="00732AC4" w:rsidRPr="002426FE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732AC4" w:rsidRPr="00732AC4">
        <w:rPr>
          <w:bCs/>
          <w:sz w:val="22"/>
          <w:szCs w:val="22"/>
        </w:rPr>
        <w:t>Zagreb, Nova cesta 192………………………………………………………………</w:t>
      </w:r>
      <w:r>
        <w:rPr>
          <w:bCs/>
          <w:sz w:val="22"/>
          <w:szCs w:val="22"/>
        </w:rPr>
        <w:t>…</w:t>
      </w:r>
      <w:r w:rsidR="00732AC4" w:rsidRPr="00732AC4">
        <w:rPr>
          <w:bCs/>
          <w:sz w:val="22"/>
          <w:szCs w:val="22"/>
        </w:rPr>
        <w:t>….</w:t>
      </w:r>
      <w:r w:rsidR="00732AC4" w:rsidRPr="002426FE">
        <w:rPr>
          <w:bCs/>
          <w:sz w:val="22"/>
          <w:szCs w:val="22"/>
        </w:rPr>
        <w:t>9.162,83 kn</w:t>
      </w:r>
    </w:p>
    <w:p w:rsidRDefault="002A00DA" w:rsidP="000E2207" w:rsidR="002A00DA">
      <w:pPr>
        <w:tabs>
          <w:tab w:pos="284" w:val="left"/>
        </w:tabs>
        <w:rPr>
          <w:bCs/>
          <w:sz w:val="22"/>
          <w:szCs w:val="22"/>
        </w:rPr>
      </w:pPr>
    </w:p>
    <w:p w:rsidRDefault="002426FE" w:rsidP="000E2207" w:rsidR="002426FE" w:rsidRPr="005834A2">
      <w:pPr>
        <w:tabs>
          <w:tab w:pos="284" w:val="left"/>
        </w:tabs>
        <w:rPr>
          <w:b/>
          <w:bCs/>
          <w:sz w:val="22"/>
          <w:szCs w:val="22"/>
        </w:rPr>
      </w:pPr>
      <w:r w:rsidRPr="002426FE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>HEP Elektra d.o.o.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2426FE" w:rsidRPr="002426FE">
        <w:rPr>
          <w:bCs/>
          <w:sz w:val="22"/>
          <w:szCs w:val="22"/>
        </w:rPr>
        <w:t xml:space="preserve">Zagreb, </w:t>
      </w:r>
      <w:proofErr w:type="spellStart"/>
      <w:r w:rsidR="002426FE" w:rsidRPr="002426FE">
        <w:rPr>
          <w:bCs/>
          <w:sz w:val="22"/>
          <w:szCs w:val="22"/>
        </w:rPr>
        <w:t>Gundulićeva</w:t>
      </w:r>
      <w:proofErr w:type="spellEnd"/>
      <w:r w:rsidR="002426FE" w:rsidRPr="002426FE">
        <w:rPr>
          <w:bCs/>
          <w:sz w:val="22"/>
          <w:szCs w:val="22"/>
        </w:rPr>
        <w:t xml:space="preserve"> 32…………………………………………………………</w:t>
      </w:r>
      <w:r>
        <w:rPr>
          <w:bCs/>
          <w:sz w:val="22"/>
          <w:szCs w:val="22"/>
        </w:rPr>
        <w:t>……</w:t>
      </w:r>
      <w:r w:rsidR="002426FE" w:rsidRPr="002426FE">
        <w:rPr>
          <w:bCs/>
          <w:sz w:val="22"/>
          <w:szCs w:val="22"/>
        </w:rPr>
        <w:t>…….3.094,67 kn</w:t>
      </w:r>
    </w:p>
    <w:p w:rsidRDefault="002426FE" w:rsidP="000E2207" w:rsidR="002426FE" w:rsidRPr="005834A2">
      <w:pPr>
        <w:tabs>
          <w:tab w:pos="284" w:val="left"/>
        </w:tabs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 xml:space="preserve">FINANCIJSKA AGENCIJA </w:t>
      </w:r>
    </w:p>
    <w:p w:rsidRDefault="005834A2" w:rsidP="000E2207" w:rsidR="002426FE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2426FE" w:rsidRPr="002426FE">
        <w:rPr>
          <w:bCs/>
          <w:sz w:val="22"/>
          <w:szCs w:val="22"/>
        </w:rPr>
        <w:t>Zagreb,Ulica grada Vukovara 70……………………………………..…………</w:t>
      </w:r>
      <w:r w:rsidR="002426FE">
        <w:rPr>
          <w:bCs/>
          <w:sz w:val="22"/>
          <w:szCs w:val="22"/>
        </w:rPr>
        <w:t>…</w:t>
      </w:r>
      <w:r>
        <w:rPr>
          <w:bCs/>
          <w:sz w:val="22"/>
          <w:szCs w:val="22"/>
        </w:rPr>
        <w:t>…..</w:t>
      </w:r>
      <w:r w:rsidR="002426FE">
        <w:rPr>
          <w:bCs/>
          <w:sz w:val="22"/>
          <w:szCs w:val="22"/>
        </w:rPr>
        <w:t>.</w:t>
      </w:r>
      <w:r w:rsidR="002426FE" w:rsidRPr="002426FE">
        <w:rPr>
          <w:bCs/>
          <w:sz w:val="22"/>
          <w:szCs w:val="22"/>
        </w:rPr>
        <w:t>…..2.420,65 kn</w:t>
      </w:r>
    </w:p>
    <w:p w:rsidRDefault="002426FE" w:rsidP="000E2207" w:rsidR="002426FE" w:rsidRPr="005834A2">
      <w:pPr>
        <w:tabs>
          <w:tab w:pos="284" w:val="left"/>
        </w:tabs>
        <w:rPr>
          <w:b/>
          <w:bCs/>
          <w:sz w:val="22"/>
          <w:szCs w:val="22"/>
        </w:rPr>
      </w:pPr>
      <w:r w:rsidRPr="002426FE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>HRVATSKE ŠUME d.o.o.</w:t>
      </w:r>
    </w:p>
    <w:p w:rsidRDefault="005834A2" w:rsidP="000E2207" w:rsidR="002426FE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2426FE" w:rsidRPr="002426FE">
        <w:rPr>
          <w:bCs/>
          <w:sz w:val="22"/>
          <w:szCs w:val="22"/>
        </w:rPr>
        <w:t xml:space="preserve">Zagreb, LJ. F. </w:t>
      </w:r>
      <w:proofErr w:type="spellStart"/>
      <w:r w:rsidR="002426FE" w:rsidRPr="002426FE">
        <w:rPr>
          <w:bCs/>
          <w:sz w:val="22"/>
          <w:szCs w:val="22"/>
        </w:rPr>
        <w:t>Vukotinovića</w:t>
      </w:r>
      <w:proofErr w:type="spellEnd"/>
      <w:r w:rsidR="002426FE" w:rsidRPr="002426FE">
        <w:rPr>
          <w:bCs/>
          <w:sz w:val="22"/>
          <w:szCs w:val="22"/>
        </w:rPr>
        <w:t xml:space="preserve"> 2…………………………………………………</w:t>
      </w:r>
      <w:r>
        <w:rPr>
          <w:bCs/>
          <w:sz w:val="22"/>
          <w:szCs w:val="22"/>
        </w:rPr>
        <w:t>……</w:t>
      </w:r>
      <w:r w:rsidR="002426FE" w:rsidRPr="002426FE">
        <w:rPr>
          <w:bCs/>
          <w:sz w:val="22"/>
          <w:szCs w:val="22"/>
        </w:rPr>
        <w:t>…….49.084,77 kn</w:t>
      </w:r>
    </w:p>
    <w:p w:rsidRDefault="002426FE" w:rsidP="000E2207" w:rsidR="002426FE" w:rsidRPr="002426FE">
      <w:pPr>
        <w:tabs>
          <w:tab w:pos="284" w:val="left"/>
        </w:tabs>
        <w:rPr>
          <w:bCs/>
          <w:sz w:val="22"/>
          <w:szCs w:val="22"/>
        </w:rPr>
      </w:pPr>
      <w:r w:rsidRPr="002426FE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>VELEBIT PROMET d.o.o</w:t>
      </w:r>
      <w:r w:rsidRPr="002426FE">
        <w:rPr>
          <w:bCs/>
          <w:sz w:val="22"/>
          <w:szCs w:val="22"/>
        </w:rPr>
        <w:t xml:space="preserve">. </w:t>
      </w:r>
    </w:p>
    <w:p w:rsidRDefault="005834A2" w:rsidP="000E2207" w:rsidR="005834A2" w:rsidRPr="002426FE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2426FE" w:rsidRPr="002426FE">
        <w:rPr>
          <w:bCs/>
          <w:sz w:val="22"/>
          <w:szCs w:val="22"/>
        </w:rPr>
        <w:t>Dugo Selo, Industrijska 5……………………………………………………</w:t>
      </w:r>
      <w:r>
        <w:rPr>
          <w:bCs/>
          <w:sz w:val="22"/>
          <w:szCs w:val="22"/>
        </w:rPr>
        <w:t>……...</w:t>
      </w:r>
      <w:r w:rsidR="002426FE" w:rsidRPr="002426FE">
        <w:rPr>
          <w:bCs/>
          <w:sz w:val="22"/>
          <w:szCs w:val="22"/>
        </w:rPr>
        <w:t>…..…10.301,18 kn</w:t>
      </w:r>
    </w:p>
    <w:p w:rsidRDefault="002426FE" w:rsidP="000E2207" w:rsidR="002426FE" w:rsidRPr="005834A2">
      <w:pPr>
        <w:tabs>
          <w:tab w:pos="284" w:val="left"/>
        </w:tabs>
        <w:rPr>
          <w:b/>
          <w:bCs/>
          <w:sz w:val="22"/>
          <w:szCs w:val="22"/>
        </w:rPr>
      </w:pPr>
      <w:r w:rsidRPr="002426FE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 xml:space="preserve">Zagrebački holding d.o.o. </w:t>
      </w:r>
    </w:p>
    <w:p w:rsidRDefault="005834A2" w:rsidP="000E2207" w:rsidR="00732AC4" w:rsidRPr="002426FE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2426FE" w:rsidRPr="002426FE">
        <w:rPr>
          <w:bCs/>
          <w:sz w:val="22"/>
          <w:szCs w:val="22"/>
        </w:rPr>
        <w:t>Zagreb, Ulica grada Vukovara 41………………………………………..…</w:t>
      </w:r>
      <w:r>
        <w:rPr>
          <w:bCs/>
          <w:sz w:val="22"/>
          <w:szCs w:val="22"/>
        </w:rPr>
        <w:t>…………</w:t>
      </w:r>
      <w:r w:rsidR="002426FE" w:rsidRPr="002426FE">
        <w:rPr>
          <w:bCs/>
          <w:sz w:val="22"/>
          <w:szCs w:val="22"/>
        </w:rPr>
        <w:t>…..14.218,08 kn</w:t>
      </w:r>
    </w:p>
    <w:p w:rsidRDefault="002426FE" w:rsidP="000E2207" w:rsidR="002426FE" w:rsidRPr="005834A2">
      <w:pPr>
        <w:tabs>
          <w:tab w:pos="284" w:val="left"/>
        </w:tabs>
        <w:rPr>
          <w:b/>
          <w:bCs/>
          <w:sz w:val="22"/>
          <w:szCs w:val="22"/>
        </w:rPr>
      </w:pPr>
      <w:r w:rsidRPr="002426FE">
        <w:rPr>
          <w:bCs/>
          <w:sz w:val="22"/>
          <w:szCs w:val="22"/>
        </w:rPr>
        <w:t xml:space="preserve">- </w:t>
      </w:r>
      <w:r w:rsidR="005834A2">
        <w:rPr>
          <w:b/>
          <w:bCs/>
          <w:sz w:val="22"/>
          <w:szCs w:val="22"/>
        </w:rPr>
        <w:t>Papak Ivan</w:t>
      </w:r>
    </w:p>
    <w:p w:rsidRDefault="005834A2" w:rsidP="000E2207" w:rsidR="00732AC4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2426FE" w:rsidRPr="002426FE">
        <w:rPr>
          <w:bCs/>
          <w:sz w:val="22"/>
          <w:szCs w:val="22"/>
        </w:rPr>
        <w:t xml:space="preserve">Dugo Selo, </w:t>
      </w:r>
      <w:proofErr w:type="spellStart"/>
      <w:r w:rsidR="002426FE" w:rsidRPr="002426FE">
        <w:rPr>
          <w:bCs/>
          <w:sz w:val="22"/>
          <w:szCs w:val="22"/>
        </w:rPr>
        <w:t>Rugvička</w:t>
      </w:r>
      <w:proofErr w:type="spellEnd"/>
      <w:r w:rsidR="002426FE" w:rsidRPr="002426FE">
        <w:rPr>
          <w:bCs/>
          <w:sz w:val="22"/>
          <w:szCs w:val="22"/>
        </w:rPr>
        <w:t xml:space="preserve"> 120…………………………………………………</w:t>
      </w:r>
      <w:r>
        <w:rPr>
          <w:bCs/>
          <w:sz w:val="22"/>
          <w:szCs w:val="22"/>
        </w:rPr>
        <w:t>………..</w:t>
      </w:r>
      <w:r w:rsidR="002426FE" w:rsidRPr="002426FE">
        <w:rPr>
          <w:bCs/>
          <w:sz w:val="22"/>
          <w:szCs w:val="22"/>
        </w:rPr>
        <w:t>……108.000,00 kn</w:t>
      </w:r>
    </w:p>
    <w:p w:rsidRDefault="002426FE" w:rsidP="000E2207" w:rsidR="002426FE" w:rsidRPr="005834A2">
      <w:pPr>
        <w:tabs>
          <w:tab w:pos="284" w:val="left"/>
        </w:tabs>
        <w:rPr>
          <w:b/>
          <w:bCs/>
          <w:sz w:val="22"/>
          <w:szCs w:val="22"/>
        </w:rPr>
      </w:pPr>
      <w:r w:rsidRPr="002426FE">
        <w:rPr>
          <w:bCs/>
          <w:sz w:val="22"/>
          <w:szCs w:val="22"/>
        </w:rPr>
        <w:t xml:space="preserve">- </w:t>
      </w:r>
      <w:r w:rsidRPr="005834A2">
        <w:rPr>
          <w:b/>
          <w:bCs/>
          <w:sz w:val="22"/>
          <w:szCs w:val="22"/>
        </w:rPr>
        <w:t xml:space="preserve">DUKOM PLIN d.o.o. </w:t>
      </w:r>
    </w:p>
    <w:p w:rsidRDefault="005834A2" w:rsidP="000E2207" w:rsidR="002426FE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2426FE" w:rsidRPr="002426FE">
        <w:rPr>
          <w:bCs/>
          <w:sz w:val="22"/>
          <w:szCs w:val="22"/>
        </w:rPr>
        <w:t>Dugo Selo, Slavka Kolara 4…………………………………………………</w:t>
      </w:r>
      <w:r>
        <w:rPr>
          <w:bCs/>
          <w:sz w:val="22"/>
          <w:szCs w:val="22"/>
        </w:rPr>
        <w:t>…………...</w:t>
      </w:r>
      <w:r w:rsidR="002426FE" w:rsidRPr="002426FE">
        <w:rPr>
          <w:bCs/>
          <w:sz w:val="22"/>
          <w:szCs w:val="22"/>
        </w:rPr>
        <w:t>…4.595,50 kn</w:t>
      </w:r>
    </w:p>
    <w:p w:rsidRDefault="00DE765E" w:rsidP="00DE765E" w:rsidR="00DE765E" w:rsidRPr="00F61868">
      <w:pPr>
        <w:pStyle w:val="TableContents"/>
        <w:rPr>
          <w:rFonts w:cs="Times New Roman"/>
          <w:b/>
          <w:bCs/>
          <w:sz w:val="22"/>
          <w:szCs w:val="22"/>
        </w:rPr>
      </w:pPr>
      <w:r>
        <w:rPr>
          <w:bCs/>
          <w:sz w:val="22"/>
          <w:szCs w:val="22"/>
        </w:rPr>
        <w:t xml:space="preserve">- </w:t>
      </w:r>
      <w:r w:rsidRPr="00F61868">
        <w:rPr>
          <w:rFonts w:cs="Times New Roman"/>
          <w:b/>
          <w:bCs/>
          <w:sz w:val="22"/>
          <w:szCs w:val="22"/>
        </w:rPr>
        <w:t xml:space="preserve">GRADSKA PLINARA </w:t>
      </w:r>
    </w:p>
    <w:p w:rsidRDefault="00F61868" w:rsidP="00DE765E" w:rsidR="00DE765E" w:rsidRPr="00F61868">
      <w:pPr>
        <w:pStyle w:val="TableContents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 xml:space="preserve">  </w:t>
      </w:r>
      <w:r w:rsidR="00DE765E" w:rsidRPr="00F61868">
        <w:rPr>
          <w:rFonts w:cs="Times New Roman"/>
          <w:b/>
          <w:bCs/>
          <w:sz w:val="22"/>
          <w:szCs w:val="22"/>
        </w:rPr>
        <w:t>ZAGREB-OPSKRBA d.o.o.</w:t>
      </w:r>
    </w:p>
    <w:p w:rsidRDefault="00F61868" w:rsidP="000E2207" w:rsidR="00DE765E" w:rsidRPr="00F61868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Zagreb, Radnička cesta 1</w:t>
      </w:r>
      <w:r w:rsidR="00DE765E" w:rsidRPr="00F61868">
        <w:rPr>
          <w:bCs/>
          <w:sz w:val="22"/>
          <w:szCs w:val="22"/>
        </w:rPr>
        <w:t>…………………………………………………………………..3.024,90 kn</w:t>
      </w:r>
    </w:p>
    <w:p w:rsidRDefault="00DE765E" w:rsidP="00DE765E" w:rsidR="00DE765E" w:rsidRPr="00F61868">
      <w:pPr>
        <w:pStyle w:val="TableContents"/>
        <w:rPr>
          <w:rFonts w:cs="Times New Roman"/>
          <w:b/>
          <w:bCs/>
          <w:sz w:val="22"/>
          <w:szCs w:val="22"/>
        </w:rPr>
      </w:pPr>
      <w:r w:rsidRPr="00F61868">
        <w:rPr>
          <w:b/>
          <w:bCs/>
          <w:sz w:val="22"/>
          <w:szCs w:val="22"/>
        </w:rPr>
        <w:t xml:space="preserve">- </w:t>
      </w:r>
      <w:r w:rsidRPr="00F61868">
        <w:rPr>
          <w:rFonts w:cs="Times New Roman"/>
          <w:b/>
          <w:bCs/>
          <w:sz w:val="22"/>
          <w:szCs w:val="22"/>
        </w:rPr>
        <w:t>K.M.C.-PROM d.o.o.</w:t>
      </w:r>
    </w:p>
    <w:p w:rsidRDefault="00F61868" w:rsidP="00DE765E" w:rsidR="00DE765E" w:rsidRPr="00F61868">
      <w:pPr>
        <w:tabs>
          <w:tab w:pos="284" w:val="left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</w:t>
      </w:r>
      <w:r w:rsidR="00DE765E" w:rsidRPr="00F61868">
        <w:rPr>
          <w:bCs/>
          <w:sz w:val="22"/>
          <w:szCs w:val="22"/>
        </w:rPr>
        <w:t>Dugo Selo, Katarine Zrinski 4………………………………………………</w:t>
      </w:r>
      <w:r>
        <w:rPr>
          <w:bCs/>
          <w:sz w:val="22"/>
          <w:szCs w:val="22"/>
        </w:rPr>
        <w:t>…</w:t>
      </w:r>
      <w:r w:rsidR="00DE765E" w:rsidRPr="00F61868">
        <w:rPr>
          <w:bCs/>
          <w:sz w:val="22"/>
          <w:szCs w:val="22"/>
        </w:rPr>
        <w:t>………….15.168,52 kn</w:t>
      </w:r>
    </w:p>
    <w:p w:rsidRDefault="00DE765E" w:rsidP="000E2207" w:rsidR="00DE765E">
      <w:pPr>
        <w:tabs>
          <w:tab w:pos="284" w:val="left"/>
        </w:tabs>
        <w:rPr>
          <w:bCs/>
          <w:sz w:val="22"/>
          <w:szCs w:val="22"/>
        </w:rPr>
      </w:pPr>
    </w:p>
    <w:p w:rsidRDefault="002640C0" w:rsidP="000E2207" w:rsidR="002426FE" w:rsidRPr="002426FE">
      <w:pPr>
        <w:tabs>
          <w:tab w:pos="284" w:val="left"/>
        </w:tabs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  <w:r w:rsidR="002426FE" w:rsidRPr="002640C0">
        <w:rPr>
          <w:b/>
          <w:bCs/>
          <w:sz w:val="22"/>
          <w:szCs w:val="22"/>
        </w:rPr>
        <w:t>Ukupno…</w:t>
      </w:r>
      <w:r w:rsidR="002426FE">
        <w:rPr>
          <w:bCs/>
          <w:sz w:val="22"/>
          <w:szCs w:val="22"/>
        </w:rPr>
        <w:t>…………………………………………………</w:t>
      </w:r>
      <w:r>
        <w:rPr>
          <w:bCs/>
          <w:sz w:val="22"/>
          <w:szCs w:val="22"/>
        </w:rPr>
        <w:t>…….</w:t>
      </w:r>
      <w:r w:rsidR="002426FE">
        <w:rPr>
          <w:bCs/>
          <w:sz w:val="22"/>
          <w:szCs w:val="22"/>
        </w:rPr>
        <w:t>…………………….</w:t>
      </w:r>
      <w:r w:rsidR="002426FE">
        <w:rPr>
          <w:b/>
          <w:bCs/>
          <w:sz w:val="22"/>
          <w:szCs w:val="22"/>
        </w:rPr>
        <w:t>4</w:t>
      </w:r>
      <w:r w:rsidR="00221BA8">
        <w:rPr>
          <w:b/>
          <w:bCs/>
          <w:sz w:val="22"/>
          <w:szCs w:val="22"/>
        </w:rPr>
        <w:t>.715.835,35</w:t>
      </w:r>
      <w:r w:rsidR="002426FE">
        <w:rPr>
          <w:b/>
          <w:bCs/>
          <w:sz w:val="22"/>
          <w:szCs w:val="22"/>
        </w:rPr>
        <w:t xml:space="preserve"> kn</w:t>
      </w:r>
    </w:p>
    <w:p w:rsidRDefault="00B63D1B" w:rsidP="000E2207" w:rsidR="00B63D1B" w:rsidRPr="002426FE">
      <w:pPr>
        <w:tabs>
          <w:tab w:pos="284" w:val="left"/>
        </w:tabs>
        <w:rPr>
          <w:bCs/>
        </w:rPr>
      </w:pPr>
    </w:p>
    <w:p w:rsidRDefault="00B63D1B" w:rsidP="000E2207" w:rsidR="00B63D1B">
      <w:pPr>
        <w:tabs>
          <w:tab w:pos="284" w:val="left"/>
        </w:tabs>
        <w:rPr>
          <w:bCs/>
        </w:rPr>
      </w:pPr>
    </w:p>
    <w:p w:rsidRDefault="002426FE" w:rsidP="000E2207" w:rsidR="002426FE">
      <w:pPr>
        <w:tabs>
          <w:tab w:pos="284" w:val="left"/>
        </w:tabs>
        <w:rPr>
          <w:bCs/>
        </w:rPr>
      </w:pPr>
    </w:p>
    <w:p w:rsidRDefault="000E2207" w:rsidP="00F61868" w:rsidR="000E2207" w:rsidRPr="00F61868">
      <w:pPr>
        <w:ind w:left="142"/>
        <w:rPr>
          <w:bCs/>
        </w:rPr>
      </w:pPr>
      <w:r w:rsidRPr="00EF6F6F">
        <w:rPr>
          <w:bCs/>
        </w:rPr>
        <w:t>PRIZNATO</w:t>
      </w:r>
      <w:r w:rsidR="00137657">
        <w:rPr>
          <w:bCs/>
        </w:rPr>
        <w:t xml:space="preserve">  </w:t>
      </w:r>
      <w:r w:rsidR="00914BC9">
        <w:rPr>
          <w:bCs/>
        </w:rPr>
        <w:t xml:space="preserve"> I i II viši isplatni red:</w:t>
      </w:r>
      <w:r w:rsidR="00137657">
        <w:rPr>
          <w:bCs/>
        </w:rPr>
        <w:tab/>
      </w:r>
      <w:r w:rsidRPr="00EF6F6F">
        <w:rPr>
          <w:bCs/>
        </w:rPr>
        <w:tab/>
      </w:r>
      <w:r w:rsidRPr="00EF6F6F">
        <w:rPr>
          <w:bCs/>
        </w:rPr>
        <w:tab/>
        <w:t xml:space="preserve">                </w:t>
      </w:r>
      <w:r w:rsidR="00F61868">
        <w:rPr>
          <w:bCs/>
        </w:rPr>
        <w:t xml:space="preserve">              </w:t>
      </w:r>
      <w:r w:rsidR="00221BA8">
        <w:rPr>
          <w:b/>
          <w:bCs/>
        </w:rPr>
        <w:t>5.</w:t>
      </w:r>
      <w:r w:rsidR="004E3FC6">
        <w:rPr>
          <w:b/>
          <w:bCs/>
        </w:rPr>
        <w:t>423</w:t>
      </w:r>
      <w:r w:rsidR="00221BA8">
        <w:rPr>
          <w:b/>
          <w:bCs/>
        </w:rPr>
        <w:t>.</w:t>
      </w:r>
      <w:r w:rsidR="004E3FC6">
        <w:rPr>
          <w:b/>
          <w:bCs/>
        </w:rPr>
        <w:t>651,53</w:t>
      </w:r>
      <w:r w:rsidR="00221BA8">
        <w:rPr>
          <w:b/>
          <w:bCs/>
        </w:rPr>
        <w:t xml:space="preserve"> kn</w:t>
      </w:r>
      <w:r w:rsidR="00301ECA" w:rsidRPr="002640C0">
        <w:rPr>
          <w:b/>
          <w:bCs/>
        </w:rPr>
        <w:t xml:space="preserve"> </w:t>
      </w:r>
      <w:r w:rsidR="00221BA8">
        <w:rPr>
          <w:b/>
          <w:bCs/>
        </w:rPr>
        <w:t xml:space="preserve"> </w:t>
      </w:r>
      <w:r w:rsidRPr="00EF6F6F">
        <w:rPr>
          <w:bCs/>
        </w:rPr>
        <w:t xml:space="preserve"> O</w:t>
      </w:r>
      <w:r w:rsidR="002640C0">
        <w:rPr>
          <w:bCs/>
        </w:rPr>
        <w:t>SPORENO:</w:t>
      </w:r>
      <w:r w:rsidR="002640C0">
        <w:rPr>
          <w:bCs/>
        </w:rPr>
        <w:tab/>
      </w:r>
      <w:r w:rsidR="002640C0">
        <w:rPr>
          <w:bCs/>
        </w:rPr>
        <w:tab/>
      </w:r>
      <w:r w:rsidR="002640C0">
        <w:rPr>
          <w:bCs/>
        </w:rPr>
        <w:tab/>
      </w:r>
      <w:r w:rsidR="002640C0">
        <w:rPr>
          <w:bCs/>
        </w:rPr>
        <w:tab/>
      </w:r>
      <w:r w:rsidR="002640C0">
        <w:rPr>
          <w:bCs/>
        </w:rPr>
        <w:tab/>
      </w:r>
      <w:r w:rsidR="002640C0">
        <w:rPr>
          <w:bCs/>
        </w:rPr>
        <w:tab/>
      </w:r>
      <w:r w:rsidR="002640C0">
        <w:rPr>
          <w:bCs/>
        </w:rPr>
        <w:tab/>
        <w:t xml:space="preserve">                       </w:t>
      </w:r>
      <w:r w:rsidRPr="00EF6F6F">
        <w:rPr>
          <w:bCs/>
        </w:rPr>
        <w:t xml:space="preserve">        </w:t>
      </w:r>
      <w:r w:rsidR="00301ECA">
        <w:rPr>
          <w:bCs/>
        </w:rPr>
        <w:t xml:space="preserve"> </w:t>
      </w:r>
      <w:r w:rsidR="00301ECA" w:rsidRPr="002640C0">
        <w:rPr>
          <w:b/>
          <w:bCs/>
        </w:rPr>
        <w:t xml:space="preserve">0,00 </w:t>
      </w:r>
      <w:r w:rsidRPr="002640C0">
        <w:rPr>
          <w:b/>
          <w:bCs/>
        </w:rPr>
        <w:t>kn</w:t>
      </w:r>
    </w:p>
    <w:p w:rsidRDefault="00F61868" w:rsidP="000E2207" w:rsidR="00F61868">
      <w:pPr>
        <w:ind w:left="360"/>
        <w:rPr>
          <w:bCs/>
        </w:rPr>
      </w:pPr>
    </w:p>
    <w:p w:rsidRDefault="00137657" w:rsidP="000E2207" w:rsidR="00137657">
      <w:pPr>
        <w:ind w:left="360"/>
        <w:rPr>
          <w:bCs/>
        </w:rPr>
      </w:pPr>
    </w:p>
    <w:p w:rsidRDefault="000E2207" w:rsidP="00A5560F" w:rsidR="000E2207" w:rsidRPr="00725779">
      <w:pPr>
        <w:ind w:left="142"/>
        <w:jc w:val="both"/>
        <w:rPr>
          <w:bCs/>
        </w:rPr>
      </w:pPr>
      <w:r w:rsidRPr="00725779">
        <w:rPr>
          <w:bCs/>
        </w:rPr>
        <w:t xml:space="preserve">RAZLUČNI VJEROVNIK:  </w:t>
      </w:r>
      <w:r w:rsidR="00286385" w:rsidRPr="00725779">
        <w:rPr>
          <w:bCs/>
        </w:rPr>
        <w:t>2</w:t>
      </w:r>
    </w:p>
    <w:p w:rsidRDefault="002640C0" w:rsidP="00A5560F" w:rsidR="00914BC9" w:rsidRPr="00725779">
      <w:pPr>
        <w:pStyle w:val="TableContents"/>
        <w:jc w:val="both"/>
      </w:pPr>
      <w:r w:rsidRPr="00725779">
        <w:rPr>
          <w:bCs/>
        </w:rPr>
        <w:t xml:space="preserve">- </w:t>
      </w:r>
      <w:r w:rsidR="00914BC9" w:rsidRPr="00725779">
        <w:rPr>
          <w:b/>
          <w:bCs/>
        </w:rPr>
        <w:t xml:space="preserve">RH </w:t>
      </w:r>
      <w:r w:rsidR="00914BC9" w:rsidRPr="00725779">
        <w:rPr>
          <w:b/>
        </w:rPr>
        <w:t>Ministarstvo financija</w:t>
      </w:r>
      <w:r w:rsidR="00914BC9" w:rsidRPr="00725779">
        <w:t>, Porezna uprava</w:t>
      </w:r>
    </w:p>
    <w:p w:rsidRDefault="00303257" w:rsidP="00A5560F" w:rsidR="00286385" w:rsidRPr="00725779">
      <w:pPr>
        <w:pStyle w:val="TableContents"/>
        <w:jc w:val="both"/>
      </w:pPr>
      <w:r>
        <w:t xml:space="preserve">- </w:t>
      </w:r>
      <w:proofErr w:type="spellStart"/>
      <w:r w:rsidR="00286385" w:rsidRPr="00725779">
        <w:rPr>
          <w:b/>
        </w:rPr>
        <w:t>Eurobeton</w:t>
      </w:r>
      <w:proofErr w:type="spellEnd"/>
      <w:r w:rsidR="00286385" w:rsidRPr="00725779">
        <w:rPr>
          <w:b/>
        </w:rPr>
        <w:t xml:space="preserve"> d.d.</w:t>
      </w:r>
      <w:r w:rsidR="00286385" w:rsidRPr="00725779">
        <w:t xml:space="preserve"> Prelog, (potrebno izbrisati</w:t>
      </w:r>
      <w:r w:rsidR="00221BA8" w:rsidRPr="00725779">
        <w:t xml:space="preserve"> jer je stečeno nakon </w:t>
      </w:r>
      <w:proofErr w:type="spellStart"/>
      <w:r w:rsidR="00221BA8" w:rsidRPr="00725779">
        <w:t>podnešenog</w:t>
      </w:r>
      <w:proofErr w:type="spellEnd"/>
      <w:r w:rsidR="00221BA8" w:rsidRPr="00725779">
        <w:t xml:space="preserve"> zahtjeva za otvaranje stečajnog postupka)</w:t>
      </w:r>
    </w:p>
    <w:p w:rsidRDefault="00914BC9" w:rsidP="000E2207" w:rsidR="00914BC9" w:rsidRPr="00EF6F6F">
      <w:pPr>
        <w:ind w:left="360"/>
        <w:rPr>
          <w:bCs/>
        </w:rPr>
      </w:pP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  <w:bCs/>
        </w:rPr>
      </w:pPr>
    </w:p>
    <w:p w:rsidRDefault="000E2207" w:rsidP="000E2207" w:rsidR="000E2207" w:rsidRPr="00EF6F6F">
      <w:pPr>
        <w:rPr>
          <w:b/>
        </w:rPr>
      </w:pPr>
      <w:r w:rsidRPr="00EF6F6F">
        <w:rPr>
          <w:b/>
        </w:rPr>
        <w:t>3.</w:t>
      </w:r>
      <w:r w:rsidR="00667A2B" w:rsidRPr="00EF6F6F">
        <w:rPr>
          <w:b/>
        </w:rPr>
        <w:tab/>
      </w:r>
      <w:r w:rsidRPr="00EF6F6F">
        <w:rPr>
          <w:b/>
        </w:rPr>
        <w:t xml:space="preserve">PREGLED IMOVINE I OBVEZA </w:t>
      </w:r>
    </w:p>
    <w:p w:rsidRDefault="00667A2B" w:rsidP="000E2207" w:rsidR="00667A2B" w:rsidRPr="00EF6F6F">
      <w:pPr>
        <w:rPr>
          <w:b/>
        </w:rPr>
      </w:pP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Pregled imovine i obveza stečajnog dužnika:</w:t>
      </w:r>
    </w:p>
    <w:p w:rsidRDefault="000E2207" w:rsidP="000E2207" w:rsidR="000E2207" w:rsidRPr="00EF6F6F"/>
    <w:p w:rsidRDefault="000E2207" w:rsidP="00A5560F" w:rsidR="000E2207" w:rsidRPr="00EF6F6F">
      <w:pPr>
        <w:tabs>
          <w:tab w:pos="284" w:val="left"/>
        </w:tabs>
        <w:jc w:val="both"/>
      </w:pPr>
      <w:r w:rsidRPr="00EF6F6F">
        <w:tab/>
        <w:t xml:space="preserve"> IMOVINA – vrijednost se ne može iskazati jer imovina nije procijenjena. </w:t>
      </w:r>
      <w:r w:rsidRPr="00EF6F6F">
        <w:tab/>
      </w:r>
      <w:r w:rsidRPr="00EF6F6F">
        <w:tab/>
      </w:r>
      <w:r w:rsidRPr="00EF6F6F">
        <w:tab/>
        <w:t xml:space="preserve"> </w:t>
      </w:r>
    </w:p>
    <w:p w:rsidRDefault="002640C0" w:rsidP="00667A2B" w:rsidR="000E2207">
      <w:pPr>
        <w:tabs>
          <w:tab w:pos="284" w:val="left"/>
        </w:tabs>
      </w:pPr>
      <w:r>
        <w:tab/>
        <w:t xml:space="preserve"> </w:t>
      </w:r>
      <w:r w:rsidR="000E2207" w:rsidRPr="00EF6F6F">
        <w:t>Nekretnine:...............................................</w:t>
      </w:r>
      <w:r w:rsidR="00B4747D" w:rsidRPr="00EF6F6F">
        <w:t>.</w:t>
      </w:r>
      <w:r w:rsidR="000E2207" w:rsidRPr="00EF6F6F">
        <w:t>.</w:t>
      </w:r>
      <w:r w:rsidR="00286385">
        <w:t>nisu procijenjene</w:t>
      </w:r>
      <w:r w:rsidR="000E2207" w:rsidRPr="00EF6F6F">
        <w:t xml:space="preserve"> </w:t>
      </w:r>
      <w:r w:rsidR="00F61868">
        <w:tab/>
        <w:t xml:space="preserve"> </w:t>
      </w:r>
      <w:r w:rsidR="00F61868">
        <w:tab/>
      </w:r>
      <w:r w:rsidR="00F61868">
        <w:tab/>
      </w:r>
      <w:r w:rsidR="00F61868">
        <w:tab/>
      </w:r>
      <w:r w:rsidR="00F61868">
        <w:tab/>
        <w:t xml:space="preserve"> </w:t>
      </w:r>
      <w:r w:rsidR="000E2207" w:rsidRPr="00EF6F6F">
        <w:t>Pokretnine:........................</w:t>
      </w:r>
      <w:r w:rsidR="00F61868">
        <w:t>.</w:t>
      </w:r>
      <w:r w:rsidR="000E2207" w:rsidRPr="00EF6F6F">
        <w:t>.........................</w:t>
      </w:r>
      <w:r w:rsidR="00B4747D" w:rsidRPr="00EF6F6F">
        <w:t xml:space="preserve">nisu </w:t>
      </w:r>
      <w:r w:rsidR="000E2207" w:rsidRPr="00EF6F6F">
        <w:t>procijenjene</w:t>
      </w:r>
    </w:p>
    <w:p w:rsidRDefault="00137657" w:rsidP="00667A2B" w:rsidR="00221BA8" w:rsidRPr="00EF6F6F">
      <w:pPr>
        <w:tabs>
          <w:tab w:pos="284" w:val="left"/>
        </w:tabs>
      </w:pPr>
      <w:r>
        <w:t xml:space="preserve">      </w:t>
      </w:r>
      <w:r w:rsidR="00221BA8">
        <w:t>Udjeli u društvu</w:t>
      </w:r>
    </w:p>
    <w:p w:rsidRDefault="000E2207" w:rsidP="002640C0" w:rsidR="000E2207" w:rsidRPr="00EF6F6F">
      <w:pPr>
        <w:tabs>
          <w:tab w:pos="284" w:val="left"/>
        </w:tabs>
        <w:ind w:left="360"/>
      </w:pPr>
      <w:r w:rsidRPr="00EF6F6F">
        <w:t>Potraživanja:...........................................</w:t>
      </w:r>
      <w:r w:rsidR="002640C0">
        <w:t>.</w:t>
      </w:r>
      <w:r w:rsidRPr="00EF6F6F">
        <w:t>...</w:t>
      </w:r>
      <w:r w:rsidR="00286385">
        <w:t>nema</w:t>
      </w:r>
      <w:r w:rsidRPr="00EF6F6F">
        <w:t xml:space="preserve"> </w:t>
      </w:r>
    </w:p>
    <w:p w:rsidRDefault="000E2207" w:rsidP="000E2207" w:rsidR="000E2207" w:rsidRPr="00EF6F6F">
      <w:pPr>
        <w:tabs>
          <w:tab w:pos="360" w:val="left"/>
          <w:tab w:pos="4680" w:val="left"/>
          <w:tab w:pos="4860" w:val="left"/>
          <w:tab w:pos="4962" w:val="left"/>
        </w:tabs>
        <w:ind w:left="360"/>
      </w:pPr>
      <w:r w:rsidRPr="00EF6F6F">
        <w:t>Parnica: ................................................</w:t>
      </w:r>
      <w:r w:rsidR="002640C0">
        <w:t>.</w:t>
      </w:r>
      <w:r w:rsidR="00B4747D" w:rsidRPr="00EF6F6F">
        <w:t>.....</w:t>
      </w:r>
      <w:r w:rsidRPr="00EF6F6F">
        <w:t>nema</w:t>
      </w:r>
      <w:r w:rsidRPr="00EF6F6F">
        <w:tab/>
      </w:r>
      <w:r w:rsidRPr="00EF6F6F">
        <w:tab/>
        <w:t xml:space="preserve">       </w:t>
      </w:r>
    </w:p>
    <w:p w:rsidRDefault="000E2207" w:rsidP="000E2207" w:rsidR="000E2207" w:rsidRPr="00EF6F6F">
      <w:pPr>
        <w:tabs>
          <w:tab w:pos="360" w:val="left"/>
        </w:tabs>
        <w:ind w:left="360"/>
      </w:pPr>
    </w:p>
    <w:p w:rsidRDefault="000E2207" w:rsidP="000E2207" w:rsidR="000E2207">
      <w:pPr>
        <w:tabs>
          <w:tab w:pos="360" w:val="left"/>
        </w:tabs>
      </w:pPr>
    </w:p>
    <w:p w:rsidRDefault="00F61868" w:rsidP="000E2207" w:rsidR="00F61868">
      <w:pPr>
        <w:tabs>
          <w:tab w:pos="360" w:val="left"/>
        </w:tabs>
      </w:pPr>
    </w:p>
    <w:p w:rsidRDefault="00F61868" w:rsidP="000E2207" w:rsidR="00F61868" w:rsidRPr="00EF6F6F">
      <w:pPr>
        <w:tabs>
          <w:tab w:pos="360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  <w:r w:rsidRPr="00EF6F6F">
        <w:t xml:space="preserve"> </w:t>
      </w:r>
      <w:r w:rsidRPr="00EF6F6F">
        <w:tab/>
        <w:t xml:space="preserve"> OBVEZE</w:t>
      </w:r>
    </w:p>
    <w:p w:rsidRDefault="000E2207" w:rsidP="000E2207" w:rsidR="000E220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360" w:val="left"/>
          <w:tab w:pos="4860" w:val="left"/>
        </w:tabs>
        <w:ind w:left="360"/>
      </w:pPr>
      <w:r w:rsidRPr="00EF6F6F">
        <w:t>I isplatni red ........................................</w:t>
      </w:r>
      <w:r w:rsidR="002640C0">
        <w:t>......</w:t>
      </w:r>
      <w:r w:rsidRPr="00EF6F6F">
        <w:t>.</w:t>
      </w:r>
      <w:r w:rsidR="002640C0">
        <w:t>.</w:t>
      </w:r>
      <w:r w:rsidRPr="00EF6F6F">
        <w:t>......</w:t>
      </w:r>
      <w:r w:rsidR="007951DB">
        <w:t>707</w:t>
      </w:r>
      <w:r w:rsidR="00B92256">
        <w:t>.8</w:t>
      </w:r>
      <w:r w:rsidR="007951DB">
        <w:t>16</w:t>
      </w:r>
      <w:r w:rsidR="00B92256">
        <w:t>,</w:t>
      </w:r>
      <w:r w:rsidR="007951DB">
        <w:t>18</w:t>
      </w:r>
      <w:r w:rsidR="00914BC9">
        <w:t xml:space="preserve"> kn</w:t>
      </w:r>
      <w:r w:rsidRPr="00EF6F6F">
        <w:t xml:space="preserve"> 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  <w:t>II viši isplatni red.....................................</w:t>
      </w:r>
      <w:r w:rsidR="00F61868">
        <w:t>..</w:t>
      </w:r>
      <w:r w:rsidRPr="00EF6F6F">
        <w:t>....</w:t>
      </w:r>
      <w:r w:rsidR="00914BC9">
        <w:t>.</w:t>
      </w:r>
      <w:r w:rsidR="00221BA8">
        <w:t>4.715.835,35</w:t>
      </w:r>
      <w:r w:rsidR="002640C0">
        <w:t xml:space="preserve"> </w:t>
      </w:r>
      <w:r w:rsidRPr="00EF6F6F">
        <w:t>kn</w:t>
      </w:r>
    </w:p>
    <w:p w:rsidRDefault="000E2207" w:rsidP="000E2207" w:rsidR="000E2207" w:rsidRPr="00EF6F6F">
      <w:pPr>
        <w:tabs>
          <w:tab w:pos="360" w:val="left"/>
        </w:tabs>
      </w:pPr>
      <w:r w:rsidRPr="00EF6F6F">
        <w:tab/>
      </w:r>
      <w:proofErr w:type="spellStart"/>
      <w:r w:rsidRPr="00EF6F6F">
        <w:t>Razlučni</w:t>
      </w:r>
      <w:proofErr w:type="spellEnd"/>
      <w:r w:rsidRPr="00EF6F6F">
        <w:t xml:space="preserve"> </w:t>
      </w:r>
      <w:proofErr w:type="spellStart"/>
      <w:r w:rsidRPr="00EF6F6F">
        <w:t>vjerovnik.............</w:t>
      </w:r>
      <w:r w:rsidRPr="00EF6F6F">
        <w:rPr>
          <w:bCs/>
        </w:rPr>
        <w:t>.........</w:t>
      </w:r>
      <w:r w:rsidR="00914BC9">
        <w:rPr>
          <w:bCs/>
        </w:rPr>
        <w:t>.</w:t>
      </w:r>
      <w:r w:rsidRPr="00EF6F6F">
        <w:rPr>
          <w:bCs/>
        </w:rPr>
        <w:t>.</w:t>
      </w:r>
      <w:r w:rsidR="002E5797" w:rsidRPr="00EF6F6F">
        <w:rPr>
          <w:bCs/>
        </w:rPr>
        <w:t>.....</w:t>
      </w:r>
      <w:r w:rsidR="00F61868">
        <w:rPr>
          <w:bCs/>
        </w:rPr>
        <w:t>..</w:t>
      </w:r>
      <w:r w:rsidR="002E5797" w:rsidRPr="00EF6F6F">
        <w:rPr>
          <w:bCs/>
        </w:rPr>
        <w:t>.......</w:t>
      </w:r>
      <w:r w:rsidRPr="00EF6F6F">
        <w:rPr>
          <w:bCs/>
        </w:rPr>
        <w:t>..</w:t>
      </w:r>
      <w:proofErr w:type="spellEnd"/>
      <w:r w:rsidRPr="00EF6F6F">
        <w:rPr>
          <w:bCs/>
        </w:rPr>
        <w:t>.</w:t>
      </w:r>
      <w:r w:rsidR="00914BC9" w:rsidRPr="00914BC9">
        <w:rPr>
          <w:bCs/>
        </w:rPr>
        <w:t xml:space="preserve"> </w:t>
      </w:r>
      <w:r w:rsidR="00286385">
        <w:rPr>
          <w:bCs/>
        </w:rPr>
        <w:t>3.204.716,88</w:t>
      </w:r>
      <w:r w:rsidR="00914BC9">
        <w:rPr>
          <w:bCs/>
        </w:rPr>
        <w:t xml:space="preserve"> </w:t>
      </w:r>
      <w:r w:rsidR="00914BC9" w:rsidRPr="00EF6F6F">
        <w:rPr>
          <w:bCs/>
        </w:rPr>
        <w:t>kn</w:t>
      </w:r>
    </w:p>
    <w:p w:rsidRDefault="000E2207" w:rsidP="000E2207" w:rsidR="000E2207" w:rsidRPr="00EF6F6F">
      <w:pPr>
        <w:tabs>
          <w:tab w:pos="360" w:val="left"/>
        </w:tabs>
      </w:pPr>
    </w:p>
    <w:p w:rsidRDefault="000E2207" w:rsidP="000E2207" w:rsidR="000E2207" w:rsidRPr="00EF6F6F"/>
    <w:p w:rsidRDefault="000E2207" w:rsidP="000E2207" w:rsidR="000E2207" w:rsidRPr="00EF6F6F">
      <w:pPr>
        <w:tabs>
          <w:tab w:pos="284" w:val="left"/>
        </w:tabs>
      </w:pPr>
      <w:r w:rsidRPr="00EF6F6F">
        <w:tab/>
        <w:t xml:space="preserve"> ODNOS OBVEZE / IMOVINA   </w:t>
      </w:r>
    </w:p>
    <w:p w:rsidRDefault="000E2207" w:rsidP="000E2207" w:rsidR="000E2207" w:rsidRPr="00EF6F6F"/>
    <w:p w:rsidRDefault="000E2207" w:rsidP="000E2207" w:rsidR="000E2207" w:rsidRPr="00EF6F6F">
      <w:pPr>
        <w:tabs>
          <w:tab w:pos="360" w:val="left"/>
        </w:tabs>
        <w:rPr>
          <w:b/>
        </w:rPr>
      </w:pPr>
      <w:r w:rsidRPr="00EF6F6F">
        <w:tab/>
        <w:t>Odnos obveza i imovine ne može se iskazati jer pokretnine nisu procijenjene.</w:t>
      </w:r>
    </w:p>
    <w:p w:rsidRDefault="000E2207" w:rsidP="000E2207" w:rsidR="000E2207">
      <w:pPr>
        <w:tabs>
          <w:tab w:pos="284" w:val="left"/>
        </w:tabs>
      </w:pPr>
      <w:r w:rsidRPr="00EF6F6F">
        <w:tab/>
      </w:r>
    </w:p>
    <w:p w:rsidRDefault="00137657" w:rsidP="000E2207" w:rsidR="00137657">
      <w:pPr>
        <w:tabs>
          <w:tab w:pos="284" w:val="left"/>
        </w:tabs>
      </w:pPr>
    </w:p>
    <w:p w:rsidRDefault="00137657" w:rsidP="000E2207" w:rsidR="00137657">
      <w:pPr>
        <w:tabs>
          <w:tab w:pos="284" w:val="left"/>
        </w:tabs>
      </w:pPr>
    </w:p>
    <w:p w:rsidRDefault="00137657" w:rsidP="000E2207" w:rsidR="00137657" w:rsidRPr="00EF6F6F">
      <w:pPr>
        <w:tabs>
          <w:tab w:pos="284" w:val="left"/>
        </w:tabs>
      </w:pPr>
    </w:p>
    <w:p w:rsidRDefault="000E2207" w:rsidP="000E2207" w:rsidR="000E2207" w:rsidRPr="00EF6F6F">
      <w:pPr>
        <w:tabs>
          <w:tab w:pos="284" w:val="left"/>
        </w:tabs>
      </w:pPr>
    </w:p>
    <w:p w:rsidRDefault="00F61868" w:rsidP="000E2207" w:rsidR="000E2207" w:rsidRPr="00EF6F6F">
      <w:pPr>
        <w:tabs>
          <w:tab w:pos="284" w:val="left"/>
        </w:tabs>
      </w:pPr>
      <w:r>
        <w:tab/>
      </w:r>
      <w:r w:rsidR="000E2207" w:rsidRPr="00EF6F6F">
        <w:t xml:space="preserve">U Zagrebu, </w:t>
      </w:r>
      <w:r w:rsidR="007951DB">
        <w:t>22</w:t>
      </w:r>
      <w:r w:rsidR="00914BC9">
        <w:t>.</w:t>
      </w:r>
      <w:r w:rsidR="00286385">
        <w:t>01</w:t>
      </w:r>
      <w:r w:rsidR="000E2207" w:rsidRPr="00EF6F6F">
        <w:t>.201</w:t>
      </w:r>
      <w:r w:rsidR="00286385">
        <w:t>8</w:t>
      </w:r>
      <w:r w:rsidR="000E2207" w:rsidRPr="00EF6F6F">
        <w:t>.</w:t>
      </w:r>
      <w:r w:rsidR="00301ECA">
        <w:t>g.</w:t>
      </w:r>
    </w:p>
    <w:p w:rsidRDefault="000E2207" w:rsidP="000E2207" w:rsidR="000E2207" w:rsidRPr="00EF6F6F"/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="002640C0">
        <w:tab/>
      </w:r>
      <w:r w:rsidRPr="00EF6F6F">
        <w:t>Stečajni upravitelj</w:t>
      </w: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="002640C0">
        <w:tab/>
      </w:r>
      <w:r w:rsidRPr="00EF6F6F"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667A2B" w:rsidP="00667A2B" w:rsidR="00667A2B">
      <w:pPr>
        <w:rPr>
          <w:b/>
        </w:rPr>
      </w:pPr>
    </w:p>
    <w:p w:rsidRDefault="00A53BE5" w:rsidP="00667A2B" w:rsidR="00A53BE5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CF4E9E" w:rsidP="00667A2B" w:rsidR="00CF4E9E">
      <w:pPr>
        <w:rPr>
          <w:b/>
        </w:rPr>
      </w:pPr>
    </w:p>
    <w:p w:rsidRDefault="00F61868" w:rsidP="00667A2B" w:rsidR="00F61868">
      <w:pPr>
        <w:rPr>
          <w:b/>
        </w:rPr>
      </w:pPr>
    </w:p>
    <w:p w:rsidRDefault="00F61868" w:rsidP="00667A2B" w:rsidR="00F61868">
      <w:pPr>
        <w:rPr>
          <w:b/>
        </w:rPr>
      </w:pPr>
    </w:p>
    <w:p w:rsidRDefault="00F61868" w:rsidP="00667A2B" w:rsidR="00F61868">
      <w:pPr>
        <w:rPr>
          <w:b/>
        </w:rPr>
      </w:pPr>
    </w:p>
    <w:p w:rsidRDefault="00F61868" w:rsidP="00667A2B" w:rsidR="00F61868">
      <w:pPr>
        <w:rPr>
          <w:b/>
        </w:rPr>
      </w:pPr>
    </w:p>
    <w:p w:rsidRDefault="000A6165" w:rsidP="00667A2B" w:rsidR="000A6165">
      <w:pPr>
        <w:jc w:val="center"/>
        <w:rPr>
          <w:b/>
        </w:rPr>
      </w:pPr>
    </w:p>
    <w:p w:rsidRDefault="00667A2B" w:rsidP="00667A2B" w:rsidR="00667A2B" w:rsidRPr="00EF6F6F">
      <w:pPr>
        <w:jc w:val="center"/>
        <w:rPr>
          <w:b/>
        </w:rPr>
      </w:pPr>
      <w:r w:rsidRPr="00EF6F6F">
        <w:rPr>
          <w:b/>
        </w:rPr>
        <w:t>TRGOVAČKI SUD U ZAGREBU</w:t>
      </w:r>
      <w:r w:rsidR="004D5835">
        <w:rPr>
          <w:b/>
        </w:rPr>
        <w:t xml:space="preserve"> </w:t>
      </w:r>
    </w:p>
    <w:p w:rsidRDefault="004D5835" w:rsidP="00667A2B" w:rsidR="00667A2B" w:rsidRPr="00EF6F6F">
      <w:pPr>
        <w:jc w:val="center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67A2B" w:rsidP="00667A2B" w:rsidR="00667A2B">
      <w:pPr>
        <w:rPr>
          <w:b/>
        </w:rPr>
      </w:pPr>
    </w:p>
    <w:p w:rsidRDefault="00301ECA" w:rsidP="00667A2B" w:rsidR="00301ECA" w:rsidRPr="00EF6F6F">
      <w:pPr>
        <w:rPr>
          <w:b/>
        </w:rPr>
      </w:pPr>
    </w:p>
    <w:p w:rsidRDefault="00667A2B" w:rsidP="00667A2B" w:rsidR="00667A2B" w:rsidRPr="00EF6F6F">
      <w:pPr>
        <w:jc w:val="right"/>
        <w:rPr>
          <w:b/>
        </w:rPr>
      </w:pPr>
      <w:r w:rsidRPr="00EF6F6F">
        <w:rPr>
          <w:b/>
        </w:rPr>
        <w:t>Posl.br. 1 St-</w:t>
      </w:r>
      <w:r w:rsidR="004D5835">
        <w:rPr>
          <w:b/>
        </w:rPr>
        <w:t>857/2014</w:t>
      </w:r>
    </w:p>
    <w:p w:rsidRDefault="00667A2B" w:rsidP="00667A2B" w:rsidR="00667A2B" w:rsidRPr="00EF6F6F">
      <w:pPr>
        <w:jc w:val="right"/>
      </w:pPr>
      <w:r w:rsidRPr="00EF6F6F">
        <w:t>Stečajni sudac:</w:t>
      </w:r>
      <w:r w:rsidR="004D5835">
        <w:t>Nikola Ribarić</w:t>
      </w:r>
    </w:p>
    <w:p w:rsidRDefault="00667A2B" w:rsidP="00667A2B" w:rsidR="00667A2B" w:rsidRPr="00EF6F6F"/>
    <w:p w:rsidRDefault="004D5835" w:rsidP="00667A2B" w:rsidR="00667A2B" w:rsidRPr="00EF6F6F">
      <w:pPr>
        <w:rPr>
          <w:b/>
        </w:rPr>
      </w:pPr>
      <w:r>
        <w:rPr>
          <w:b/>
        </w:rPr>
        <w:t>GRADITELJ-DUGO SELO</w:t>
      </w:r>
      <w:r w:rsidR="00667A2B" w:rsidRPr="00EF6F6F">
        <w:rPr>
          <w:b/>
        </w:rPr>
        <w:t xml:space="preserve">  d.o.o. u stečaju</w:t>
      </w:r>
    </w:p>
    <w:p w:rsidRDefault="004D5835" w:rsidP="00667A2B" w:rsidR="00667A2B" w:rsidRPr="00EF6F6F">
      <w:r>
        <w:t>Grad Dugo Selo</w:t>
      </w:r>
      <w:r w:rsidR="00A74966">
        <w:t xml:space="preserve">, </w:t>
      </w:r>
      <w:proofErr w:type="spellStart"/>
      <w:r w:rsidR="00A74966">
        <w:t>Rugvička</w:t>
      </w:r>
      <w:proofErr w:type="spellEnd"/>
      <w:r w:rsidR="00A74966">
        <w:t xml:space="preserve"> 176</w:t>
      </w:r>
    </w:p>
    <w:p w:rsidRDefault="001015BE" w:rsidP="001015BE" w:rsidR="001015BE" w:rsidRPr="00EF6F6F">
      <w:r w:rsidRPr="00EF6F6F">
        <w:t>OIB:</w:t>
      </w:r>
      <w:r w:rsidR="00A74966">
        <w:t>87183370173</w:t>
      </w:r>
    </w:p>
    <w:p w:rsidRDefault="000E2207" w:rsidP="000E2207" w:rsidR="000E2207">
      <w:pPr>
        <w:rPr>
          <w:b/>
        </w:rPr>
      </w:pPr>
      <w:r w:rsidRPr="00EF6F6F">
        <w:rPr>
          <w:b/>
        </w:rPr>
        <w:tab/>
      </w:r>
      <w:r w:rsidRPr="00EF6F6F">
        <w:rPr>
          <w:b/>
        </w:rPr>
        <w:tab/>
      </w:r>
      <w:r w:rsidRPr="00EF6F6F">
        <w:rPr>
          <w:b/>
        </w:rPr>
        <w:tab/>
      </w:r>
    </w:p>
    <w:p w:rsidRDefault="00137657" w:rsidP="000E2207" w:rsidR="00137657" w:rsidRPr="00EF6F6F">
      <w:pPr>
        <w:rPr>
          <w:b/>
        </w:rPr>
      </w:pPr>
    </w:p>
    <w:p w:rsidRDefault="000E2207" w:rsidP="000E2207" w:rsidR="000E2207" w:rsidRPr="00301ECA">
      <w:pPr>
        <w:jc w:val="center"/>
        <w:rPr>
          <w:b/>
        </w:rPr>
      </w:pPr>
      <w:r w:rsidRPr="00301ECA">
        <w:rPr>
          <w:b/>
        </w:rPr>
        <w:t>I Z V J E Š Ć E</w:t>
      </w:r>
    </w:p>
    <w:p w:rsidRDefault="000E2207" w:rsidP="00667A2B" w:rsidR="000E2207" w:rsidRPr="00EF6F6F">
      <w:pPr>
        <w:jc w:val="center"/>
      </w:pPr>
      <w:r w:rsidRPr="00EF6F6F">
        <w:t xml:space="preserve">za izvještajno ročište </w:t>
      </w:r>
      <w:r w:rsidR="00A74966">
        <w:t>31.01.2018</w:t>
      </w:r>
      <w:r w:rsidRPr="00EF6F6F">
        <w:t>.</w:t>
      </w:r>
      <w:r w:rsidR="00667A2B" w:rsidRPr="00EF6F6F">
        <w:t>g.</w:t>
      </w:r>
    </w:p>
    <w:p w:rsidRDefault="000E2207" w:rsidP="000E2207" w:rsidR="000E2207" w:rsidRPr="00EF6F6F">
      <w:pPr>
        <w:jc w:val="center"/>
      </w:pPr>
      <w:r w:rsidRPr="00EF6F6F">
        <w:t>O GOSPODARSKOM  POLOŽAJU  STEČAJNOG  DUŽNIKA</w:t>
      </w:r>
    </w:p>
    <w:p w:rsidRDefault="00667A2B" w:rsidP="000E2207" w:rsidR="00667A2B" w:rsidRPr="00EF6F6F">
      <w:pPr>
        <w:jc w:val="center"/>
      </w:pPr>
      <w:r w:rsidRPr="00EF6F6F">
        <w:t>__________________________________________________________________________</w:t>
      </w:r>
    </w:p>
    <w:p w:rsidRDefault="000E2207" w:rsidP="000E2207" w:rsidR="000E2207" w:rsidRPr="00EF6F6F"/>
    <w:p w:rsidRDefault="000E2207" w:rsidP="000E2207" w:rsidR="000E2207" w:rsidRPr="00EF6F6F"/>
    <w:p w:rsidRDefault="00C518E8" w:rsidP="00C518E8" w:rsidR="000E2207" w:rsidRPr="00EF6F6F">
      <w:pPr>
        <w:tabs>
          <w:tab w:pos="426" w:val="left"/>
        </w:tabs>
        <w:ind w:right="23"/>
        <w:jc w:val="both"/>
      </w:pPr>
      <w:r>
        <w:t>1.</w:t>
      </w:r>
      <w:r>
        <w:tab/>
      </w:r>
      <w:r w:rsidR="000E2207" w:rsidRPr="00EF6F6F">
        <w:t>OSNOVNI  PODACI  O  STEČAJNOM  DUŽNIKU</w:t>
      </w:r>
    </w:p>
    <w:p w:rsidRDefault="00A5560F" w:rsidP="000E2207" w:rsidR="000E2207" w:rsidRPr="00EF6F6F">
      <w:pPr>
        <w:tabs>
          <w:tab w:pos="284" w:val="left"/>
        </w:tabs>
        <w:ind w:right="23"/>
        <w:jc w:val="both"/>
      </w:pPr>
      <w:r>
        <w:tab/>
        <w:t>- Naziv trgovačkog društva</w:t>
      </w:r>
      <w:r w:rsidR="000E2207" w:rsidRPr="00EF6F6F">
        <w:t xml:space="preserve">: </w:t>
      </w:r>
      <w:r w:rsidR="00A74966">
        <w:t>GRADITELJ DUGO SELO</w:t>
      </w:r>
      <w:r w:rsidR="000E2207" w:rsidRPr="00EF6F6F">
        <w:t xml:space="preserve">  d.o.o. u stečaju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Sjedište: </w:t>
      </w:r>
      <w:r w:rsidR="00A74966">
        <w:t xml:space="preserve">Grad Dugo Selo, </w:t>
      </w:r>
      <w:proofErr w:type="spellStart"/>
      <w:r w:rsidR="00A74966">
        <w:t>Rugvička</w:t>
      </w:r>
      <w:proofErr w:type="spellEnd"/>
      <w:r w:rsidR="00A74966">
        <w:t xml:space="preserve"> 176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 xml:space="preserve">- OIB: </w:t>
      </w:r>
      <w:r w:rsidR="00A74966">
        <w:t>87183370173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ab/>
        <w:t>- Direktor</w:t>
      </w:r>
      <w:r w:rsidR="00A74966">
        <w:t>i</w:t>
      </w:r>
      <w:r w:rsidRPr="00EF6F6F">
        <w:t>:</w:t>
      </w:r>
      <w:r w:rsidR="00F14CB3" w:rsidRPr="00EF6F6F">
        <w:t xml:space="preserve"> </w:t>
      </w:r>
      <w:r w:rsidR="00A74966">
        <w:t>Ilija Papak i Ivan Papak</w:t>
      </w:r>
    </w:p>
    <w:p w:rsidRDefault="000E2207" w:rsidP="00F14CB3" w:rsidR="00ED09A8" w:rsidRPr="00EF6F6F">
      <w:pPr>
        <w:tabs>
          <w:tab w:pos="284" w:val="left"/>
        </w:tabs>
        <w:ind w:right="23"/>
        <w:jc w:val="both"/>
      </w:pPr>
      <w:r w:rsidRPr="00EF6F6F">
        <w:tab/>
        <w:t>- Prijedlog za pokretanje stečajnog postupka podni</w:t>
      </w:r>
      <w:r w:rsidR="00ED09A8" w:rsidRPr="00EF6F6F">
        <w:t>jela</w:t>
      </w:r>
      <w:r w:rsidRPr="00EF6F6F">
        <w:t xml:space="preserve"> je </w:t>
      </w:r>
      <w:r w:rsidR="00ED09A8" w:rsidRPr="00EF6F6F">
        <w:t>FINA</w:t>
      </w:r>
      <w:r w:rsidRPr="00EF6F6F">
        <w:t xml:space="preserve"> </w:t>
      </w:r>
      <w:r w:rsidR="00F14CB3" w:rsidRPr="00EF6F6F">
        <w:t xml:space="preserve">dana </w:t>
      </w:r>
      <w:r w:rsidR="00A74966">
        <w:t>28.10.2014.</w:t>
      </w:r>
      <w:r w:rsidR="00ED09A8" w:rsidRPr="00EF6F6F">
        <w:t>.</w:t>
      </w:r>
      <w:r w:rsidR="00F14CB3" w:rsidRPr="00EF6F6F">
        <w:t>g.</w:t>
      </w:r>
    </w:p>
    <w:p w:rsidRDefault="000E2207" w:rsidP="00F14CB3" w:rsidR="000E2207" w:rsidRPr="00EF6F6F">
      <w:pPr>
        <w:tabs>
          <w:tab w:pos="284" w:val="left"/>
        </w:tabs>
        <w:ind w:right="23"/>
        <w:jc w:val="both"/>
      </w:pPr>
      <w:r w:rsidRPr="00EF6F6F">
        <w:t xml:space="preserve">     </w:t>
      </w:r>
      <w:r w:rsidR="00ED09A8" w:rsidRPr="00EF6F6F">
        <w:t>-</w:t>
      </w:r>
      <w:r w:rsidRPr="00EF6F6F">
        <w:t>Trgovački sud</w:t>
      </w:r>
      <w:r w:rsidR="00F14CB3" w:rsidRPr="00EF6F6F">
        <w:t xml:space="preserve"> </w:t>
      </w:r>
      <w:r w:rsidRPr="00EF6F6F">
        <w:t xml:space="preserve">u Zagrebu je Rješenjem od dana </w:t>
      </w:r>
      <w:r w:rsidR="00A74966">
        <w:t>27.11.2017</w:t>
      </w:r>
      <w:r w:rsidR="00ED09A8" w:rsidRPr="00EF6F6F">
        <w:t>.</w:t>
      </w:r>
      <w:r w:rsidR="00C518E8">
        <w:t xml:space="preserve">g. </w:t>
      </w:r>
      <w:r w:rsidRPr="00EF6F6F">
        <w:t>otvorio stečajni postupak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ind w:right="23"/>
      </w:pPr>
    </w:p>
    <w:p w:rsidRDefault="00C518E8" w:rsidP="00C518E8" w:rsidR="000E2207" w:rsidRPr="00EF6F6F">
      <w:pPr>
        <w:tabs>
          <w:tab w:pos="426" w:val="left"/>
        </w:tabs>
        <w:ind w:right="23"/>
      </w:pPr>
      <w:r>
        <w:t>2.</w:t>
      </w:r>
      <w:r>
        <w:tab/>
      </w:r>
      <w:r w:rsidR="000E2207" w:rsidRPr="00EF6F6F">
        <w:t>RADNJE  NAKON  OTVARANJA  STEČAJA</w:t>
      </w:r>
    </w:p>
    <w:p w:rsidRDefault="000E2207" w:rsidP="000E2207" w:rsidR="000E2207" w:rsidRPr="00EF6F6F">
      <w:pPr>
        <w:ind w:right="23" w:left="360"/>
      </w:pPr>
      <w:r w:rsidRPr="00EF6F6F">
        <w:t>- Izradio novi štambilj</w:t>
      </w:r>
    </w:p>
    <w:p w:rsidRDefault="000E2207" w:rsidP="000E2207" w:rsidR="000E2207" w:rsidRPr="00EF6F6F">
      <w:pPr>
        <w:tabs>
          <w:tab w:pos="426" w:val="left"/>
        </w:tabs>
        <w:ind w:firstLine="360" w:right="23"/>
      </w:pPr>
      <w:r w:rsidRPr="00EF6F6F">
        <w:t>- Izvršio prijavu u Državnom zavodu za statistiku</w:t>
      </w:r>
    </w:p>
    <w:p w:rsidRDefault="000E2207" w:rsidP="000E2207" w:rsidR="000E2207" w:rsidRPr="00EF6F6F">
      <w:pPr>
        <w:ind w:firstLine="360" w:right="23"/>
      </w:pPr>
      <w:r w:rsidRPr="00EF6F6F">
        <w:t xml:space="preserve">- Izvršio uvid u zadnju poreznu prijavu </w:t>
      </w:r>
    </w:p>
    <w:p w:rsidRDefault="000E2207" w:rsidP="000E2207" w:rsidR="000E2207" w:rsidRPr="00EF6F6F">
      <w:pPr>
        <w:ind w:right="23" w:left="360"/>
      </w:pPr>
      <w:r w:rsidRPr="00EF6F6F">
        <w:t xml:space="preserve">- Utvrdio stanje stečajne mase </w:t>
      </w:r>
    </w:p>
    <w:p w:rsidRDefault="000E2207" w:rsidP="000E2207" w:rsidR="000E2207" w:rsidRPr="00EF6F6F">
      <w:pPr>
        <w:ind w:firstLine="360" w:right="23"/>
      </w:pPr>
      <w:r w:rsidRPr="00EF6F6F">
        <w:t>- Izradio popis vjerovnika</w:t>
      </w:r>
    </w:p>
    <w:p w:rsidRDefault="00221BA8" w:rsidP="000E2207" w:rsidR="000E2207" w:rsidRPr="00EF6F6F">
      <w:pPr>
        <w:ind w:firstLine="360" w:right="23"/>
      </w:pPr>
      <w:r>
        <w:t>- Odjavio zaposlene radnike</w:t>
      </w:r>
      <w:r w:rsidR="000E2207" w:rsidRPr="00EF6F6F">
        <w:tab/>
      </w:r>
    </w:p>
    <w:p w:rsidRDefault="000E2207" w:rsidP="000E2207" w:rsidR="000E2207">
      <w:pPr>
        <w:ind w:right="23"/>
      </w:pPr>
    </w:p>
    <w:p w:rsidRDefault="00A5560F" w:rsidP="000E2207" w:rsidR="00A5560F" w:rsidRPr="00EF6F6F">
      <w:pPr>
        <w:ind w:right="23"/>
      </w:pPr>
    </w:p>
    <w:p w:rsidRDefault="00C518E8" w:rsidP="00C518E8" w:rsidR="000E2207" w:rsidRPr="00EF6F6F">
      <w:pPr>
        <w:tabs>
          <w:tab w:pos="426" w:val="left"/>
        </w:tabs>
        <w:ind w:right="23"/>
      </w:pPr>
      <w:r>
        <w:t>3.</w:t>
      </w:r>
      <w:r>
        <w:tab/>
      </w:r>
      <w:r w:rsidR="000E2207" w:rsidRPr="00EF6F6F">
        <w:t xml:space="preserve">GOSPODARSKI  POLOŽAJ  DUŽNIKA </w:t>
      </w:r>
    </w:p>
    <w:p w:rsidRDefault="000E2207" w:rsidP="00A5560F" w:rsidR="000E2207" w:rsidRPr="00EF6F6F">
      <w:pPr>
        <w:tabs>
          <w:tab w:pos="284" w:val="left"/>
        </w:tabs>
        <w:ind w:right="23" w:left="360"/>
        <w:jc w:val="both"/>
      </w:pPr>
      <w:r w:rsidRPr="00EF6F6F">
        <w:t xml:space="preserve">- Stečajni dužnik obavljao je poslove </w:t>
      </w:r>
      <w:r w:rsidR="00A74966">
        <w:t>građenja</w:t>
      </w:r>
    </w:p>
    <w:p w:rsidRDefault="000E2207" w:rsidP="00A5560F" w:rsidR="00A5560F">
      <w:pPr>
        <w:tabs>
          <w:tab w:pos="284" w:val="left"/>
        </w:tabs>
        <w:ind w:right="23" w:left="360"/>
        <w:jc w:val="both"/>
      </w:pPr>
      <w:r w:rsidRPr="00EF6F6F">
        <w:t xml:space="preserve">- Sjedište stečajnog dužnika je </w:t>
      </w:r>
      <w:r w:rsidR="00A74966">
        <w:t xml:space="preserve">u Gradu Dugo Selo. </w:t>
      </w:r>
      <w:proofErr w:type="spellStart"/>
      <w:r w:rsidR="00A74966">
        <w:t>Rugvička</w:t>
      </w:r>
      <w:proofErr w:type="spellEnd"/>
      <w:r w:rsidR="00A74966">
        <w:t xml:space="preserve"> 176,</w:t>
      </w:r>
      <w:r w:rsidRPr="00EF6F6F">
        <w:t xml:space="preserve"> u zakupljenom </w:t>
      </w:r>
      <w:r w:rsidR="00A5560F">
        <w:t xml:space="preserve">  </w:t>
      </w:r>
    </w:p>
    <w:p w:rsidRDefault="00A5560F" w:rsidP="00A5560F" w:rsidR="000E2207" w:rsidRPr="00EF6F6F">
      <w:pPr>
        <w:tabs>
          <w:tab w:pos="284" w:val="left"/>
        </w:tabs>
        <w:ind w:right="23" w:left="360"/>
        <w:jc w:val="both"/>
      </w:pPr>
      <w:r>
        <w:t xml:space="preserve">  </w:t>
      </w:r>
      <w:r w:rsidR="000E2207" w:rsidRPr="00EF6F6F">
        <w:t>prostoru, koji je nakon prestanka rada otkazan.</w:t>
      </w:r>
    </w:p>
    <w:p w:rsidRDefault="000E2207" w:rsidP="00A5560F" w:rsidR="000E2207" w:rsidRPr="00EF6F6F">
      <w:pPr>
        <w:ind w:right="23" w:left="360"/>
        <w:jc w:val="both"/>
      </w:pPr>
      <w:r w:rsidRPr="00EF6F6F">
        <w:t>- Stečaj</w:t>
      </w:r>
      <w:r w:rsidR="00A5560F">
        <w:t xml:space="preserve">ni dužnik prestao je poslovati </w:t>
      </w:r>
      <w:r w:rsidR="00ED09A8" w:rsidRPr="00EF6F6F">
        <w:t>tijekom</w:t>
      </w:r>
      <w:r w:rsidR="00A5560F">
        <w:t xml:space="preserve"> </w:t>
      </w:r>
      <w:r w:rsidRPr="00EF6F6F">
        <w:t>201</w:t>
      </w:r>
      <w:r w:rsidR="00A74966">
        <w:t>4</w:t>
      </w:r>
      <w:r w:rsidRPr="00EF6F6F">
        <w:t>. godine.</w:t>
      </w:r>
    </w:p>
    <w:p w:rsidRDefault="000E2207" w:rsidP="00A5560F" w:rsidR="000E2207" w:rsidRPr="00EF6F6F">
      <w:pPr>
        <w:ind w:right="23" w:left="360"/>
        <w:jc w:val="both"/>
      </w:pPr>
      <w:r w:rsidRPr="00EF6F6F">
        <w:t xml:space="preserve">- Stečajni dužnik </w:t>
      </w:r>
      <w:r w:rsidR="00137657">
        <w:t>ima 5</w:t>
      </w:r>
      <w:r w:rsidRPr="00EF6F6F">
        <w:t xml:space="preserve"> zaposlenih radnika </w:t>
      </w:r>
      <w:r w:rsidR="00A74966">
        <w:t>u trenutku otvaranja stečajnog postupka</w:t>
      </w:r>
    </w:p>
    <w:p w:rsidRDefault="000E2207" w:rsidP="00A5560F" w:rsidR="000E2207">
      <w:pPr>
        <w:ind w:right="23" w:left="360"/>
        <w:jc w:val="both"/>
      </w:pPr>
    </w:p>
    <w:p w:rsidRDefault="000A6165" w:rsidP="000E2207" w:rsidR="000A6165">
      <w:pPr>
        <w:ind w:right="23" w:left="360"/>
      </w:pPr>
    </w:p>
    <w:p w:rsidRDefault="000A6165" w:rsidP="000E2207" w:rsidR="000A6165">
      <w:pPr>
        <w:ind w:right="23" w:left="360"/>
      </w:pPr>
    </w:p>
    <w:p w:rsidRDefault="000A6165" w:rsidP="000E2207" w:rsidR="000A6165">
      <w:pPr>
        <w:ind w:right="23" w:left="360"/>
      </w:pPr>
    </w:p>
    <w:p w:rsidRDefault="000E2207" w:rsidP="000E2207" w:rsidR="000E2207" w:rsidRPr="00EF6F6F">
      <w:pPr>
        <w:ind w:right="23"/>
        <w:rPr>
          <w:b/>
        </w:rPr>
      </w:pPr>
    </w:p>
    <w:p w:rsidRDefault="000A6165" w:rsidP="000E2207" w:rsidR="000A6165">
      <w:pPr>
        <w:ind w:right="23"/>
      </w:pPr>
    </w:p>
    <w:p w:rsidRDefault="00303257" w:rsidP="00C518E8" w:rsidR="00303257">
      <w:pPr>
        <w:tabs>
          <w:tab w:pos="426" w:val="left"/>
        </w:tabs>
        <w:ind w:right="23"/>
      </w:pPr>
    </w:p>
    <w:p w:rsidRDefault="00C518E8" w:rsidP="00C518E8" w:rsidR="000E2207" w:rsidRPr="00EF6F6F">
      <w:pPr>
        <w:tabs>
          <w:tab w:pos="426" w:val="left"/>
        </w:tabs>
        <w:ind w:right="23"/>
      </w:pPr>
      <w:r>
        <w:t>4.</w:t>
      </w:r>
      <w:r>
        <w:tab/>
      </w:r>
      <w:r w:rsidR="000E2207" w:rsidRPr="00EF6F6F">
        <w:t>IMOVINA  STEČAJNOG  DUŽNIKA – PREDMETI  STEČAJNE MASE</w:t>
      </w:r>
    </w:p>
    <w:p w:rsidRDefault="000E2207" w:rsidP="000E2207" w:rsidR="000E2207">
      <w:pPr>
        <w:tabs>
          <w:tab w:pos="284" w:val="left"/>
        </w:tabs>
        <w:ind w:right="23"/>
      </w:pPr>
    </w:p>
    <w:p w:rsidRDefault="000E2207" w:rsidP="006D5E17" w:rsidR="006D5E17">
      <w:pPr>
        <w:tabs>
          <w:tab w:pos="426" w:val="left"/>
        </w:tabs>
      </w:pPr>
      <w:r w:rsidRPr="00EF6F6F">
        <w:rPr>
          <w:b/>
        </w:rPr>
        <w:tab/>
      </w:r>
      <w:r w:rsidRPr="00EF6F6F">
        <w:t>POKRETNINE</w:t>
      </w:r>
    </w:p>
    <w:p w:rsidRDefault="006D5E17" w:rsidP="006D5E17" w:rsidR="006D5E17">
      <w:pPr>
        <w:tabs>
          <w:tab w:pos="426" w:val="left"/>
        </w:tabs>
      </w:pPr>
      <w:r w:rsidRPr="00EF6F6F">
        <w:t>Dužnik ima pokretnina i to: Motorn</w:t>
      </w:r>
      <w:r>
        <w:t>a</w:t>
      </w:r>
      <w:r w:rsidRPr="00EF6F6F">
        <w:t xml:space="preserve"> vozil</w:t>
      </w:r>
      <w:r>
        <w:t>a:</w:t>
      </w:r>
      <w:proofErr w:type="spellStart"/>
      <w:r>
        <w:t>Chervolet</w:t>
      </w:r>
      <w:proofErr w:type="spellEnd"/>
      <w:r>
        <w:t xml:space="preserve"> </w:t>
      </w:r>
      <w:proofErr w:type="spellStart"/>
      <w:r>
        <w:t>Captiva</w:t>
      </w:r>
      <w:proofErr w:type="spellEnd"/>
      <w:r>
        <w:t xml:space="preserve"> 2.0.,iz 2010., Nissan x- </w:t>
      </w:r>
    </w:p>
    <w:p w:rsidRDefault="006D5E17" w:rsidP="006D5E17" w:rsidR="006D5E17" w:rsidRPr="00EF6F6F">
      <w:pPr>
        <w:jc w:val="both"/>
      </w:pPr>
      <w:proofErr w:type="spellStart"/>
      <w:r>
        <w:t>trail</w:t>
      </w:r>
      <w:proofErr w:type="spellEnd"/>
      <w:r>
        <w:t xml:space="preserve"> 2.2, iz 2006., Renault </w:t>
      </w:r>
      <w:proofErr w:type="spellStart"/>
      <w:r>
        <w:t>Kango</w:t>
      </w:r>
      <w:proofErr w:type="spellEnd"/>
      <w:r>
        <w:t xml:space="preserve"> 1.5, iz 2004., Renault </w:t>
      </w:r>
      <w:proofErr w:type="spellStart"/>
      <w:r>
        <w:t>Megane</w:t>
      </w:r>
      <w:proofErr w:type="spellEnd"/>
      <w:r>
        <w:t xml:space="preserve"> 1.5, iz 2006., Volkswagen </w:t>
      </w:r>
      <w:proofErr w:type="spellStart"/>
      <w:r>
        <w:t>carawele</w:t>
      </w:r>
      <w:proofErr w:type="spellEnd"/>
      <w:r>
        <w:t xml:space="preserve"> 2.5, iz 1995., Mercedes sprinter 208 CDI, iz 2006., Mercedes 208D. iz 1995., Mercedes 211 CDI, iz 2000.,Mercedes 1928 K, iz 1981., Mercedes </w:t>
      </w:r>
      <w:proofErr w:type="spellStart"/>
      <w:r>
        <w:t>Acrtos</w:t>
      </w:r>
      <w:proofErr w:type="spellEnd"/>
      <w:r>
        <w:t xml:space="preserve"> 2640 K, iz 2000., Mercedes </w:t>
      </w:r>
      <w:proofErr w:type="spellStart"/>
      <w:r>
        <w:t>Actros</w:t>
      </w:r>
      <w:proofErr w:type="spellEnd"/>
      <w:r>
        <w:t xml:space="preserve"> 3340 K, iz 1995., TAM 260 T 26 K iz 1993., </w:t>
      </w:r>
      <w:proofErr w:type="spellStart"/>
      <w:r>
        <w:t>Kassbohrer</w:t>
      </w:r>
      <w:proofErr w:type="spellEnd"/>
      <w:r>
        <w:t xml:space="preserve"> TL UF 32(</w:t>
      </w:r>
      <w:proofErr w:type="spellStart"/>
      <w:r>
        <w:t>Lab</w:t>
      </w:r>
      <w:proofErr w:type="spellEnd"/>
      <w:r>
        <w:t xml:space="preserve">), iz 1980., </w:t>
      </w:r>
      <w:proofErr w:type="spellStart"/>
      <w:r>
        <w:t>Schmitz</w:t>
      </w:r>
      <w:proofErr w:type="spellEnd"/>
      <w:r>
        <w:t xml:space="preserve"> </w:t>
      </w:r>
      <w:proofErr w:type="spellStart"/>
      <w:r>
        <w:t>Gotha</w:t>
      </w:r>
      <w:proofErr w:type="spellEnd"/>
      <w:r>
        <w:t xml:space="preserve"> ZKI 18, iz 2007., </w:t>
      </w:r>
      <w:proofErr w:type="spellStart"/>
      <w:r>
        <w:t>Schmitz</w:t>
      </w:r>
      <w:proofErr w:type="spellEnd"/>
      <w:r>
        <w:t xml:space="preserve"> ZKI 18, iz 2000.Priključno vozilo, iz 2000., Radni stroj JCB, 4Cx, iz 1998., </w:t>
      </w:r>
      <w:proofErr w:type="spellStart"/>
      <w:r>
        <w:t>Daimler</w:t>
      </w:r>
      <w:proofErr w:type="spellEnd"/>
      <w:r>
        <w:t xml:space="preserve"> </w:t>
      </w:r>
      <w:proofErr w:type="spellStart"/>
      <w:r>
        <w:t>Unimog</w:t>
      </w:r>
      <w:proofErr w:type="spellEnd"/>
      <w:r>
        <w:t xml:space="preserve"> U 400, iz 2003. i Teretni automobil Mercedes 814, iz 1994. Na svim vozilima postoji zabrana otuđenja.</w:t>
      </w:r>
    </w:p>
    <w:p w:rsidRDefault="00ED09A8" w:rsidP="006D5E17" w:rsidR="00ED09A8" w:rsidRPr="00EF6F6F">
      <w:pPr>
        <w:tabs>
          <w:tab w:pos="426" w:val="left"/>
        </w:tabs>
        <w:jc w:val="both"/>
      </w:pPr>
    </w:p>
    <w:p w:rsidRDefault="000E2207" w:rsidP="00ED09A8" w:rsidR="000E2207" w:rsidRPr="00EF6F6F">
      <w:pPr>
        <w:jc w:val="both"/>
      </w:pPr>
    </w:p>
    <w:p w:rsidRDefault="000E2207" w:rsidP="000E2207" w:rsidR="000E2207" w:rsidRPr="00EF6F6F">
      <w:pPr>
        <w:tabs>
          <w:tab w:pos="284" w:val="left"/>
        </w:tabs>
      </w:pPr>
      <w:r w:rsidRPr="00EF6F6F">
        <w:rPr>
          <w:b/>
        </w:rPr>
        <w:tab/>
      </w:r>
      <w:r w:rsidR="00301ECA">
        <w:rPr>
          <w:b/>
        </w:rPr>
        <w:t xml:space="preserve">  </w:t>
      </w:r>
      <w:r w:rsidRPr="00EF6F6F">
        <w:t>NEKRETNINE</w:t>
      </w:r>
    </w:p>
    <w:p w:rsidRDefault="001962E6" w:rsidP="000E2207" w:rsidR="000E2207">
      <w:pPr>
        <w:tabs>
          <w:tab w:pos="426" w:val="left"/>
        </w:tabs>
        <w:jc w:val="both"/>
      </w:pPr>
      <w:r>
        <w:t>S</w:t>
      </w:r>
      <w:r w:rsidR="00A74966">
        <w:t>tan u Dugom Selu</w:t>
      </w:r>
      <w:r>
        <w:t xml:space="preserve"> opterećen </w:t>
      </w:r>
      <w:proofErr w:type="spellStart"/>
      <w:r>
        <w:t>razlučnim</w:t>
      </w:r>
      <w:proofErr w:type="spellEnd"/>
      <w:r>
        <w:t xml:space="preserve"> pravom kojeg treba</w:t>
      </w:r>
      <w:r w:rsidR="006D5E17">
        <w:t xml:space="preserve"> brisati, jer je stečeno nakon </w:t>
      </w:r>
      <w:r>
        <w:t>podnošenja prijedloga za otvaranje stečajnog postupka (2016. god.)</w:t>
      </w:r>
    </w:p>
    <w:p w:rsidRDefault="00137657" w:rsidP="000E2207" w:rsidR="00137657" w:rsidRPr="00EF6F6F">
      <w:pPr>
        <w:tabs>
          <w:tab w:pos="426" w:val="left"/>
        </w:tabs>
        <w:jc w:val="both"/>
      </w:pPr>
    </w:p>
    <w:p w:rsidRDefault="000E2207" w:rsidP="000E2207" w:rsidR="000E2207">
      <w:pPr>
        <w:tabs>
          <w:tab w:pos="284" w:val="left"/>
          <w:tab w:pos="426" w:val="left"/>
        </w:tabs>
        <w:jc w:val="both"/>
      </w:pPr>
      <w:r w:rsidRPr="00EF6F6F">
        <w:tab/>
      </w:r>
      <w:r w:rsidRPr="00EF6F6F">
        <w:tab/>
      </w:r>
      <w:r w:rsidR="00221BA8">
        <w:t>PRAVA</w:t>
      </w:r>
    </w:p>
    <w:p w:rsidRDefault="00221BA8" w:rsidP="000E2207" w:rsidR="00221BA8">
      <w:pPr>
        <w:tabs>
          <w:tab w:pos="284" w:val="left"/>
          <w:tab w:pos="426" w:val="left"/>
        </w:tabs>
        <w:jc w:val="both"/>
      </w:pPr>
      <w:r>
        <w:t xml:space="preserve">Udjeli u društvu </w:t>
      </w:r>
      <w:proofErr w:type="spellStart"/>
      <w:r>
        <w:t>Freeland</w:t>
      </w:r>
      <w:proofErr w:type="spellEnd"/>
      <w:r>
        <w:t xml:space="preserve"> graditelj d.o.o. </w:t>
      </w:r>
    </w:p>
    <w:p w:rsidRDefault="00137657" w:rsidP="000E2207" w:rsidR="00137657" w:rsidRPr="00EF6F6F">
      <w:pPr>
        <w:tabs>
          <w:tab w:pos="284" w:val="left"/>
          <w:tab w:pos="426" w:val="left"/>
        </w:tabs>
        <w:jc w:val="both"/>
      </w:pPr>
    </w:p>
    <w:p w:rsidRDefault="000E2207" w:rsidP="000E2207" w:rsidR="000E2207" w:rsidRPr="00EF6F6F">
      <w:pPr>
        <w:tabs>
          <w:tab w:pos="284" w:val="left"/>
        </w:tabs>
        <w:jc w:val="both"/>
      </w:pPr>
      <w:r w:rsidRPr="00EF6F6F">
        <w:t xml:space="preserve">    </w:t>
      </w:r>
      <w:r w:rsidR="00301ECA">
        <w:t xml:space="preserve">  </w:t>
      </w:r>
      <w:r w:rsidR="00137657">
        <w:t xml:space="preserve"> </w:t>
      </w:r>
      <w:r w:rsidRPr="00EF6F6F">
        <w:t>POTRAŽIVANJA</w:t>
      </w:r>
    </w:p>
    <w:p w:rsidRDefault="00ED09A8" w:rsidP="00ED09A8" w:rsidR="00ED09A8" w:rsidRPr="00EF6F6F">
      <w:pPr>
        <w:tabs>
          <w:tab w:pos="360" w:val="left"/>
        </w:tabs>
      </w:pPr>
      <w:r w:rsidRPr="00EF6F6F">
        <w:t xml:space="preserve">Stečajni </w:t>
      </w:r>
      <w:r w:rsidRPr="00A5560F">
        <w:t xml:space="preserve">dužnik </w:t>
      </w:r>
      <w:r w:rsidR="00A74966" w:rsidRPr="00A5560F">
        <w:t>nema</w:t>
      </w:r>
      <w:r w:rsidRPr="00A5560F">
        <w:t xml:space="preserve"> </w:t>
      </w:r>
      <w:r w:rsidRPr="00EF6F6F">
        <w:t xml:space="preserve">potraživanja </w:t>
      </w:r>
      <w:r w:rsidR="00A74966">
        <w:t xml:space="preserve"> </w:t>
      </w:r>
    </w:p>
    <w:p w:rsidRDefault="000E2207" w:rsidP="000E2207" w:rsidR="000E2207" w:rsidRPr="00EF6F6F">
      <w:pPr>
        <w:tabs>
          <w:tab w:pos="360" w:val="left"/>
        </w:tabs>
        <w:jc w:val="both"/>
      </w:pPr>
    </w:p>
    <w:p w:rsidRDefault="00301ECA" w:rsidP="000E2207" w:rsidR="000E2207" w:rsidRPr="00EF6F6F">
      <w:pPr>
        <w:tabs>
          <w:tab w:pos="284" w:val="left"/>
          <w:tab w:pos="426" w:val="left"/>
        </w:tabs>
        <w:ind w:left="284"/>
        <w:jc w:val="both"/>
      </w:pPr>
      <w:r>
        <w:t xml:space="preserve">  </w:t>
      </w:r>
      <w:r w:rsidR="00137657">
        <w:t xml:space="preserve"> </w:t>
      </w:r>
      <w:r w:rsidR="000E2207" w:rsidRPr="00EF6F6F">
        <w:t>PARNICE</w:t>
      </w:r>
    </w:p>
    <w:p w:rsidRDefault="000E2207" w:rsidP="00C518E8" w:rsidR="000E2207" w:rsidRPr="00EF6F6F">
      <w:pPr>
        <w:tabs>
          <w:tab w:pos="360" w:val="left"/>
        </w:tabs>
        <w:jc w:val="both"/>
      </w:pPr>
      <w:r w:rsidRPr="00EF6F6F">
        <w:t>Stečajni dužnik nema parnica koje vodi u svoju korist</w:t>
      </w:r>
    </w:p>
    <w:p w:rsidRDefault="000E2207" w:rsidP="000E2207" w:rsidR="000E2207" w:rsidRPr="00EF6F6F">
      <w:pPr>
        <w:tabs>
          <w:tab w:pos="426" w:val="left"/>
        </w:tabs>
        <w:ind w:right="23"/>
        <w:rPr>
          <w:b/>
        </w:rPr>
      </w:pPr>
    </w:p>
    <w:p w:rsidRDefault="000E2207" w:rsidP="000E2207" w:rsidR="000E2207">
      <w:pPr>
        <w:ind w:right="23"/>
        <w:rPr>
          <w:b/>
        </w:rPr>
      </w:pPr>
    </w:p>
    <w:p w:rsidRDefault="002273AC" w:rsidP="000E2207" w:rsidR="002273AC" w:rsidRPr="00EF6F6F">
      <w:pPr>
        <w:ind w:right="23"/>
        <w:rPr>
          <w:b/>
        </w:rPr>
      </w:pPr>
    </w:p>
    <w:p w:rsidRDefault="00C518E8" w:rsidP="00C518E8" w:rsidR="000E2207" w:rsidRPr="00EF6F6F">
      <w:pPr>
        <w:tabs>
          <w:tab w:pos="426" w:val="left"/>
        </w:tabs>
        <w:ind w:right="23"/>
      </w:pPr>
      <w:r>
        <w:t>5.</w:t>
      </w:r>
      <w:r>
        <w:tab/>
      </w:r>
      <w:r w:rsidR="000E2207" w:rsidRPr="00EF6F6F">
        <w:t>OBVEZE STEČAJNOG DUŽNIKA</w:t>
      </w: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</w:pPr>
      <w:r w:rsidRPr="00EF6F6F">
        <w:t>Prema prijavljenim tražbinama vjerovnika obveze stečajnog dužnika:</w:t>
      </w:r>
    </w:p>
    <w:p w:rsidRDefault="00F14CB3" w:rsidP="000E2207" w:rsidR="00F14CB3" w:rsidRPr="00EF6F6F">
      <w:pPr>
        <w:tabs>
          <w:tab w:pos="360" w:val="left"/>
          <w:tab w:pos="3828" w:val="left"/>
          <w:tab w:pos="4860" w:val="left"/>
        </w:tabs>
        <w:ind w:left="360"/>
      </w:pPr>
    </w:p>
    <w:p w:rsidRDefault="000E2207" w:rsidP="002273AC" w:rsidR="002273AC" w:rsidRPr="00EF6F6F">
      <w:pPr>
        <w:tabs>
          <w:tab w:pos="284" w:val="left"/>
          <w:tab w:pos="3828" w:val="left"/>
        </w:tabs>
        <w:ind w:firstLine="360" w:right="23"/>
      </w:pPr>
      <w:r w:rsidRPr="00EF6F6F">
        <w:t xml:space="preserve">PRVI   VIŠI   ISPLATNI  RED : </w:t>
      </w:r>
      <w:r w:rsidRPr="00EF6F6F">
        <w:tab/>
      </w:r>
      <w:r w:rsidR="008F4642">
        <w:t>5</w:t>
      </w:r>
      <w:r w:rsidRPr="00EF6F6F">
        <w:t xml:space="preserve">  VJEROVNIKA</w:t>
      </w:r>
      <w:r w:rsidR="002273AC">
        <w:t xml:space="preserve"> </w:t>
      </w:r>
      <w:r w:rsidR="002273AC" w:rsidRPr="00EF6F6F">
        <w:t>S UKUPNIM TRAŽBINAMA</w:t>
      </w:r>
    </w:p>
    <w:p w:rsidRDefault="002273AC" w:rsidP="002273AC" w:rsidR="002273AC" w:rsidRPr="00EF6F6F">
      <w:pPr>
        <w:tabs>
          <w:tab w:pos="360" w:val="left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 w:rsidR="008F4642">
        <w:t>707.816,18</w:t>
      </w:r>
      <w:r w:rsidRPr="00EF6F6F">
        <w:rPr>
          <w:b/>
        </w:rPr>
        <w:t xml:space="preserve"> </w:t>
      </w:r>
      <w:r w:rsidRPr="00EF6F6F">
        <w:t>kn</w:t>
      </w:r>
    </w:p>
    <w:p w:rsidRDefault="000E2207" w:rsidP="000E2207" w:rsidR="000E2207" w:rsidRPr="00EF6F6F">
      <w:pPr>
        <w:ind w:right="23" w:left="3795"/>
        <w:rPr>
          <w:color w:val="FF0000"/>
        </w:rPr>
      </w:pPr>
    </w:p>
    <w:p w:rsidRDefault="000E2207" w:rsidP="000E2207" w:rsidR="000E2207" w:rsidRPr="00EF6F6F">
      <w:pPr>
        <w:tabs>
          <w:tab w:pos="284" w:val="left"/>
          <w:tab w:pos="3828" w:val="left"/>
        </w:tabs>
        <w:ind w:firstLine="360" w:right="23"/>
      </w:pPr>
      <w:r w:rsidRPr="00EF6F6F">
        <w:t xml:space="preserve">DRUGI  VIŠI  ISPLATNI  RED:  </w:t>
      </w:r>
      <w:r w:rsidRPr="00EF6F6F">
        <w:tab/>
      </w:r>
      <w:r w:rsidR="00A74966">
        <w:t>2</w:t>
      </w:r>
      <w:r w:rsidR="001962E6">
        <w:t>5</w:t>
      </w:r>
      <w:r w:rsidRPr="00EF6F6F">
        <w:t xml:space="preserve"> VJEROVNIKA  S UKUPNIM TRAŽBINAMA</w:t>
      </w:r>
    </w:p>
    <w:p w:rsidRDefault="000E2207" w:rsidP="000E2207" w:rsidR="000E2207" w:rsidRPr="00EF6F6F">
      <w:pPr>
        <w:tabs>
          <w:tab w:pos="360" w:val="left"/>
        </w:tabs>
      </w:pPr>
      <w:r w:rsidRPr="00EF6F6F">
        <w:t xml:space="preserve">     </w:t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     </w:t>
      </w:r>
      <w:r w:rsidRPr="00EF6F6F">
        <w:tab/>
        <w:t xml:space="preserve">     U IZNOSU OD  </w:t>
      </w:r>
      <w:r w:rsidR="00CF4E9E">
        <w:t>4.715.835,35</w:t>
      </w:r>
    </w:p>
    <w:p w:rsidRDefault="000E2207" w:rsidP="000E2207" w:rsidR="000E2207" w:rsidRPr="00EF6F6F">
      <w:pPr>
        <w:tabs>
          <w:tab w:pos="360" w:val="left"/>
        </w:tabs>
      </w:pPr>
      <w:r w:rsidRPr="00EF6F6F">
        <w:rPr>
          <w:bCs/>
        </w:rPr>
        <w:t xml:space="preserve">  </w:t>
      </w:r>
    </w:p>
    <w:p w:rsidRDefault="000E2207" w:rsidP="000E2207" w:rsidR="000E2207" w:rsidRPr="00EF6F6F">
      <w:pPr>
        <w:tabs>
          <w:tab w:pos="3780" w:val="left"/>
        </w:tabs>
        <w:ind w:right="23"/>
      </w:pPr>
      <w:r w:rsidRPr="00EF6F6F">
        <w:t xml:space="preserve">      RAZLUČNI  VJEROVNICI:  </w:t>
      </w:r>
      <w:r w:rsidRPr="00EF6F6F">
        <w:tab/>
        <w:t xml:space="preserve"> </w:t>
      </w:r>
      <w:r w:rsidR="00D72D42">
        <w:t>2</w:t>
      </w:r>
      <w:r w:rsidRPr="00EF6F6F">
        <w:t xml:space="preserve">  VJEROVNIK  </w:t>
      </w:r>
      <w:r w:rsidR="00D72D42">
        <w:t>od čega 1 za brisanje</w:t>
      </w:r>
    </w:p>
    <w:p w:rsidRDefault="000E2207" w:rsidP="000E2207" w:rsidR="000E2207" w:rsidRPr="00EF6F6F">
      <w:pPr>
        <w:tabs>
          <w:tab w:pos="3780" w:val="left"/>
        </w:tabs>
        <w:ind w:right="23"/>
      </w:pPr>
    </w:p>
    <w:p w:rsidRDefault="000E2207" w:rsidP="000E2207" w:rsidR="000E2207" w:rsidRPr="00EF6F6F">
      <w:pPr>
        <w:ind w:right="23"/>
        <w:rPr>
          <w:b/>
        </w:rPr>
      </w:pPr>
    </w:p>
    <w:p w:rsidRDefault="000E2207" w:rsidP="000E2207" w:rsidR="000E2207" w:rsidRPr="00EF6F6F">
      <w:pPr>
        <w:tabs>
          <w:tab w:pos="426" w:val="left"/>
        </w:tabs>
        <w:ind w:right="23"/>
      </w:pPr>
      <w:r w:rsidRPr="00EF6F6F">
        <w:rPr>
          <w:b/>
        </w:rPr>
        <w:t xml:space="preserve">      </w:t>
      </w:r>
      <w:r w:rsidRPr="00EF6F6F">
        <w:t>IZLUČNI VJEROVNIK:</w:t>
      </w:r>
      <w:r w:rsidRPr="00EF6F6F">
        <w:tab/>
      </w:r>
      <w:r w:rsidRPr="00EF6F6F">
        <w:tab/>
        <w:t xml:space="preserve">     0  VJEROVNIKA</w:t>
      </w:r>
      <w:r w:rsidRPr="00EF6F6F">
        <w:tab/>
      </w:r>
    </w:p>
    <w:p w:rsidRDefault="000E2207" w:rsidP="000E2207" w:rsidR="000E2207">
      <w:pPr>
        <w:ind w:right="23"/>
        <w:rPr>
          <w:b/>
        </w:rPr>
      </w:pPr>
    </w:p>
    <w:p w:rsidRDefault="002273AC" w:rsidP="000E2207" w:rsidR="002273AC" w:rsidRPr="00EF6F6F">
      <w:pPr>
        <w:ind w:right="23"/>
        <w:rPr>
          <w:b/>
        </w:rPr>
      </w:pPr>
    </w:p>
    <w:p w:rsidRDefault="000E2207" w:rsidP="000E2207" w:rsidR="000E2207" w:rsidRPr="00EF6F6F">
      <w:pPr>
        <w:ind w:right="23"/>
        <w:rPr>
          <w:b/>
        </w:rPr>
      </w:pPr>
    </w:p>
    <w:p w:rsidRDefault="00B5591D" w:rsidP="006D5E17" w:rsidR="000E2207" w:rsidRPr="00EF6F6F">
      <w:pPr>
        <w:tabs>
          <w:tab w:pos="426" w:val="left"/>
        </w:tabs>
        <w:ind w:right="23"/>
      </w:pPr>
      <w:r w:rsidRPr="00EF6F6F">
        <w:t>6.</w:t>
      </w:r>
      <w:r w:rsidRPr="00EF6F6F">
        <w:tab/>
      </w:r>
      <w:r w:rsidR="000E2207" w:rsidRPr="00EF6F6F">
        <w:t>IMOVINA I OBVEZE</w:t>
      </w:r>
    </w:p>
    <w:p w:rsidRDefault="00157548" w:rsidP="00C518E8" w:rsidR="000E2207" w:rsidRPr="00EF6F6F">
      <w:pPr>
        <w:tabs>
          <w:tab w:pos="426" w:val="left"/>
        </w:tabs>
      </w:pPr>
      <w:r w:rsidRPr="00EF6F6F">
        <w:tab/>
        <w:t xml:space="preserve">Obveze iznose: </w:t>
      </w:r>
      <w:r w:rsidRPr="00EF6F6F">
        <w:tab/>
      </w:r>
      <w:r w:rsidRPr="00EF6F6F">
        <w:tab/>
      </w:r>
      <w:r w:rsidRPr="00EF6F6F">
        <w:tab/>
      </w:r>
      <w:r w:rsidR="008F4642" w:rsidRPr="008F4642">
        <w:rPr>
          <w:bCs/>
        </w:rPr>
        <w:t>5.423.651,53 kn</w:t>
      </w:r>
      <w:r w:rsidR="008F4642" w:rsidRPr="002640C0">
        <w:rPr>
          <w:b/>
          <w:bCs/>
        </w:rPr>
        <w:t xml:space="preserve"> </w:t>
      </w:r>
      <w:r w:rsidR="008F4642">
        <w:rPr>
          <w:b/>
          <w:bCs/>
        </w:rPr>
        <w:t xml:space="preserve"> </w:t>
      </w:r>
      <w:r w:rsidR="008F4642" w:rsidRPr="00EF6F6F">
        <w:rPr>
          <w:bCs/>
        </w:rPr>
        <w:t xml:space="preserve"> </w:t>
      </w:r>
    </w:p>
    <w:p w:rsidRDefault="000E2207" w:rsidP="00C518E8" w:rsidR="000E2207" w:rsidRPr="00EF6F6F">
      <w:pPr>
        <w:tabs>
          <w:tab w:pos="426" w:val="left"/>
        </w:tabs>
        <w:rPr>
          <w:b/>
        </w:rPr>
      </w:pPr>
      <w:r w:rsidRPr="00EF6F6F">
        <w:tab/>
        <w:t>Imovina nije procijenjena</w:t>
      </w:r>
    </w:p>
    <w:p w:rsidRDefault="000E2207" w:rsidP="000E2207" w:rsidR="000E2207" w:rsidRPr="00EF6F6F">
      <w:pPr>
        <w:rPr>
          <w:b/>
          <w:bCs/>
        </w:rPr>
      </w:pPr>
    </w:p>
    <w:p w:rsidRDefault="006D5E17" w:rsidP="00C518E8" w:rsidR="006D5E17">
      <w:pPr>
        <w:tabs>
          <w:tab w:pos="426" w:val="left"/>
        </w:tabs>
        <w:ind w:right="23"/>
        <w:rPr>
          <w:b/>
        </w:rPr>
      </w:pPr>
    </w:p>
    <w:p w:rsidRDefault="000E2207" w:rsidP="00C518E8" w:rsidR="000E2207" w:rsidRPr="00EF6F6F">
      <w:pPr>
        <w:tabs>
          <w:tab w:pos="426" w:val="left"/>
        </w:tabs>
        <w:ind w:right="23"/>
      </w:pPr>
      <w:r w:rsidRPr="00EF6F6F">
        <w:t>7.</w:t>
      </w:r>
      <w:r w:rsidR="00C518E8">
        <w:tab/>
      </w:r>
      <w:r w:rsidRPr="00EF6F6F">
        <w:t>PREDVIDIVI TROŠKOVI</w:t>
      </w:r>
    </w:p>
    <w:p w:rsidRDefault="000E2207" w:rsidP="000E2207" w:rsidR="000E2207" w:rsidRPr="00EF6F6F">
      <w:pPr>
        <w:ind w:right="23"/>
        <w:rPr>
          <w:b/>
        </w:rPr>
      </w:pPr>
    </w:p>
    <w:p w:rsidRDefault="000E2207" w:rsidP="00C518E8" w:rsidR="000E2207" w:rsidRPr="00EF6F6F">
      <w:pPr>
        <w:tabs>
          <w:tab w:pos="360" w:val="left"/>
        </w:tabs>
        <w:ind w:right="23" w:left="360"/>
        <w:jc w:val="both"/>
      </w:pPr>
      <w:r w:rsidRPr="00EF6F6F">
        <w:t>Prema čl.1</w:t>
      </w:r>
      <w:r w:rsidR="00157548" w:rsidRPr="00EF6F6F">
        <w:t>55</w:t>
      </w:r>
      <w:r w:rsidRPr="00EF6F6F">
        <w:t>. toč.1.</w:t>
      </w:r>
      <w:r w:rsidR="00157548" w:rsidRPr="00EF6F6F">
        <w:t>,</w:t>
      </w:r>
      <w:r w:rsidRPr="00EF6F6F">
        <w:t>2.</w:t>
      </w:r>
      <w:r w:rsidR="00157548" w:rsidRPr="00EF6F6F">
        <w:t>,3. i 4.</w:t>
      </w:r>
      <w:r w:rsidRPr="00EF6F6F">
        <w:t xml:space="preserve"> Stečajnog zakona </w:t>
      </w:r>
      <w:r w:rsidR="00157548" w:rsidRPr="00EF6F6F">
        <w:t>iznos troškova</w:t>
      </w:r>
      <w:r w:rsidRPr="00EF6F6F">
        <w:t xml:space="preserve"> u ovom Izvješću ne mogu </w:t>
      </w:r>
      <w:r w:rsidR="00A5560F">
        <w:t xml:space="preserve">se </w:t>
      </w:r>
      <w:r w:rsidRPr="00EF6F6F">
        <w:t>točno iskazati.</w:t>
      </w:r>
    </w:p>
    <w:p w:rsidRDefault="00301ECA" w:rsidP="000E2207" w:rsidR="00301ECA">
      <w:pPr>
        <w:ind w:firstLine="360" w:right="23"/>
      </w:pPr>
    </w:p>
    <w:p w:rsidRDefault="00137657" w:rsidP="000E2207" w:rsidR="00137657" w:rsidRPr="00EF6F6F">
      <w:pPr>
        <w:ind w:firstLine="360" w:right="23"/>
      </w:pPr>
    </w:p>
    <w:p w:rsidRDefault="00C518E8" w:rsidP="00C518E8" w:rsidR="000E2207" w:rsidRPr="00EF6F6F">
      <w:pPr>
        <w:tabs>
          <w:tab w:pos="426" w:val="left"/>
        </w:tabs>
        <w:ind w:right="23"/>
      </w:pPr>
      <w:r>
        <w:t xml:space="preserve">8. </w:t>
      </w:r>
      <w:r>
        <w:tab/>
      </w:r>
      <w:r w:rsidR="000E2207" w:rsidRPr="00EF6F6F">
        <w:t>ZAKLJUČAK I PRIJEDLOZI</w:t>
      </w:r>
    </w:p>
    <w:p w:rsidRDefault="000E2207" w:rsidP="000E2207" w:rsidR="000E2207" w:rsidRPr="00EF6F6F">
      <w:pPr>
        <w:ind w:right="23"/>
        <w:rPr>
          <w:b/>
        </w:rPr>
      </w:pPr>
    </w:p>
    <w:p w:rsidRDefault="008F4642" w:rsidP="000E2207" w:rsidR="000E2207" w:rsidRPr="00EF6F6F">
      <w:pPr>
        <w:numPr>
          <w:ilvl w:val="0"/>
          <w:numId w:val="1"/>
        </w:numPr>
        <w:ind w:right="23"/>
      </w:pPr>
      <w:r>
        <w:t>Stečajni d</w:t>
      </w:r>
      <w:r w:rsidR="000E2207" w:rsidRPr="00EF6F6F">
        <w:t xml:space="preserve">užnik prestao je poslovati </w:t>
      </w:r>
      <w:r w:rsidR="00157548" w:rsidRPr="00EF6F6F">
        <w:t>tijekom</w:t>
      </w:r>
      <w:r w:rsidR="000E2207" w:rsidRPr="00EF6F6F">
        <w:t xml:space="preserve"> 201</w:t>
      </w:r>
      <w:r w:rsidR="00D72D42">
        <w:t>4</w:t>
      </w:r>
      <w:r w:rsidR="000E2207" w:rsidRPr="00EF6F6F">
        <w:t>.</w:t>
      </w:r>
      <w:r w:rsidR="006E37AB">
        <w:t>g.</w:t>
      </w:r>
    </w:p>
    <w:p w:rsidRDefault="000E2207" w:rsidP="000E2207" w:rsidR="000E2207" w:rsidRPr="00EF6F6F">
      <w:pPr>
        <w:numPr>
          <w:ilvl w:val="0"/>
          <w:numId w:val="1"/>
        </w:numPr>
        <w:ind w:right="23"/>
      </w:pPr>
      <w:r w:rsidRPr="00EF6F6F">
        <w:t>Nema uvjeta za nastavak poslovanja stečajnog dužnika</w:t>
      </w:r>
    </w:p>
    <w:p w:rsidRDefault="00137657" w:rsidP="000E2207" w:rsidR="00137657">
      <w:pPr>
        <w:ind w:firstLine="360" w:right="23"/>
      </w:pPr>
    </w:p>
    <w:p w:rsidRDefault="00137657" w:rsidP="00137657" w:rsidR="00137657">
      <w:pPr>
        <w:ind w:right="23"/>
      </w:pPr>
    </w:p>
    <w:p w:rsidRDefault="00137657" w:rsidP="00137657" w:rsidR="00137657">
      <w:pPr>
        <w:ind w:right="23"/>
      </w:pPr>
    </w:p>
    <w:p w:rsidRDefault="000E2207" w:rsidP="00137657" w:rsidR="000E2207" w:rsidRPr="00EF6F6F">
      <w:pPr>
        <w:ind w:right="23"/>
      </w:pPr>
      <w:r w:rsidRPr="00EF6F6F">
        <w:t>Predlažem donošenje odluka:</w:t>
      </w:r>
    </w:p>
    <w:p w:rsidRDefault="000E2207" w:rsidP="000E2207" w:rsidR="000E2207" w:rsidRPr="00EF6F6F">
      <w:pPr>
        <w:ind w:right="23"/>
      </w:pP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Usvaja se Izvješće stečajnog upravitelja;</w:t>
      </w: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Obustavlja se poslovanje stečajnog dužnika;</w:t>
      </w:r>
    </w:p>
    <w:p w:rsidRDefault="000E2207" w:rsidP="000E2207" w:rsidR="000E2207" w:rsidRPr="00EF6F6F">
      <w:pPr>
        <w:numPr>
          <w:ilvl w:val="0"/>
          <w:numId w:val="2"/>
        </w:numPr>
        <w:ind w:right="23"/>
        <w:rPr>
          <w:b/>
        </w:rPr>
      </w:pPr>
      <w:r w:rsidRPr="00EF6F6F">
        <w:rPr>
          <w:b/>
        </w:rPr>
        <w:t>Određuje se procjena i unovčenje</w:t>
      </w:r>
      <w:r w:rsidR="00450A27" w:rsidRPr="00EF6F6F">
        <w:rPr>
          <w:b/>
        </w:rPr>
        <w:t xml:space="preserve"> motorn</w:t>
      </w:r>
      <w:r w:rsidR="00CF4E9E">
        <w:rPr>
          <w:b/>
        </w:rPr>
        <w:t>ih</w:t>
      </w:r>
      <w:r w:rsidR="00450A27" w:rsidRPr="00EF6F6F">
        <w:rPr>
          <w:b/>
        </w:rPr>
        <w:t xml:space="preserve"> vozila</w:t>
      </w:r>
      <w:r w:rsidRPr="00EF6F6F">
        <w:rPr>
          <w:b/>
        </w:rPr>
        <w:t xml:space="preserve"> stečajnog dužnika</w:t>
      </w:r>
      <w:r w:rsidR="00CF4E9E">
        <w:rPr>
          <w:b/>
        </w:rPr>
        <w:t xml:space="preserve"> i namirenje </w:t>
      </w:r>
      <w:proofErr w:type="spellStart"/>
      <w:r w:rsidR="00CF4E9E">
        <w:rPr>
          <w:b/>
        </w:rPr>
        <w:t>razlučnog</w:t>
      </w:r>
      <w:proofErr w:type="spellEnd"/>
      <w:r w:rsidR="00CF4E9E">
        <w:rPr>
          <w:b/>
        </w:rPr>
        <w:t xml:space="preserve"> vjerovnika</w:t>
      </w:r>
      <w:r w:rsidR="002273AC">
        <w:rPr>
          <w:b/>
        </w:rPr>
        <w:t xml:space="preserve">, te </w:t>
      </w:r>
      <w:r w:rsidR="000A6165">
        <w:rPr>
          <w:b/>
        </w:rPr>
        <w:t xml:space="preserve"> </w:t>
      </w:r>
      <w:r w:rsidR="00CF4E9E">
        <w:rPr>
          <w:b/>
        </w:rPr>
        <w:t>podnošenje zahtijeva za brisanje zabilježbe ovrhe i procijene i unovčenja stana u Dugom Selu i prodaje udjela  u društvu slobodnom pogodbom</w:t>
      </w:r>
      <w:r w:rsidR="00B97592">
        <w:rPr>
          <w:b/>
        </w:rPr>
        <w:t>.</w:t>
      </w: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0E2207" w:rsidR="000E2207">
      <w:pPr>
        <w:ind w:right="23" w:left="360"/>
        <w:rPr>
          <w:b/>
        </w:rPr>
      </w:pPr>
    </w:p>
    <w:p w:rsidRDefault="00304668" w:rsidP="000E2207" w:rsidR="00304668" w:rsidRPr="00EF6F6F">
      <w:pPr>
        <w:ind w:right="23" w:left="360"/>
        <w:rPr>
          <w:b/>
        </w:rPr>
      </w:pPr>
    </w:p>
    <w:p w:rsidRDefault="000E2207" w:rsidP="000E2207" w:rsidR="000E2207" w:rsidRPr="00EF6F6F">
      <w:pPr>
        <w:ind w:right="23" w:left="360"/>
        <w:rPr>
          <w:b/>
        </w:rPr>
      </w:pPr>
    </w:p>
    <w:p w:rsidRDefault="000E2207" w:rsidP="00137657" w:rsidR="000E2207" w:rsidRPr="00EF6F6F">
      <w:r w:rsidRPr="00EF6F6F">
        <w:t xml:space="preserve">U  Zagrebu, </w:t>
      </w:r>
      <w:r w:rsidR="008F4642">
        <w:t>22</w:t>
      </w:r>
      <w:r w:rsidR="002273AC">
        <w:t>.</w:t>
      </w:r>
      <w:r w:rsidR="00D72D42">
        <w:t>01</w:t>
      </w:r>
      <w:r w:rsidRPr="00EF6F6F">
        <w:t>.201</w:t>
      </w:r>
      <w:r w:rsidR="00D72D42">
        <w:t>8</w:t>
      </w:r>
      <w:r w:rsidRPr="00EF6F6F">
        <w:t>.</w:t>
      </w:r>
      <w:r w:rsidR="004913E3">
        <w:t>g.</w:t>
      </w:r>
    </w:p>
    <w:p w:rsidRDefault="000E2207" w:rsidP="000E2207" w:rsidR="000E2207" w:rsidRPr="00EF6F6F">
      <w:pPr>
        <w:ind w:firstLine="360"/>
      </w:pP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>Stečajni upravitelj</w:t>
      </w:r>
    </w:p>
    <w:p w:rsidRDefault="000E2207" w:rsidP="000E2207" w:rsidR="000E2207" w:rsidRPr="00EF6F6F"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</w:r>
      <w:r w:rsidRPr="00EF6F6F">
        <w:tab/>
        <w:t xml:space="preserve">Ante Jukić, </w:t>
      </w:r>
      <w:proofErr w:type="spellStart"/>
      <w:r w:rsidRPr="00EF6F6F">
        <w:t>dipl.iur</w:t>
      </w:r>
      <w:proofErr w:type="spellEnd"/>
      <w:r w:rsidRPr="00EF6F6F">
        <w:t>.</w:t>
      </w:r>
    </w:p>
    <w:p w:rsidRDefault="000E2207" w:rsidP="000E2207" w:rsidR="000E2207" w:rsidRPr="00EF6F6F"/>
    <w:p w:rsidRDefault="000E2207" w:rsidP="000E2207" w:rsidR="000E2207" w:rsidRPr="00EF6F6F"/>
    <w:sectPr w:rsidSect="0098777C" w:rsidR="000E2207" w:rsidRPr="00EF6F6F">
      <w:headerReference w:type="default" r:id="rId9"/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712" w:rsidP="00420558" w:rsidR="00232712">
      <w:r>
        <w:separator/>
      </w:r>
    </w:p>
  </w:endnote>
  <w:endnote w:id="0" w:type="continuationSeparator">
    <w:p w:rsidRDefault="00232712" w:rsidP="00420558" w:rsidR="0023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712" w:rsidP="00420558" w:rsidR="00232712">
      <w:r>
        <w:separator/>
      </w:r>
    </w:p>
  </w:footnote>
  <w:footnote w:id="0" w:type="continuationSeparator">
    <w:p w:rsidRDefault="00232712" w:rsidP="00420558" w:rsidR="00232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558" w:rsidP="00420558" w:rsidR="00420558" w:rsidRPr="003829CB">
    <w:pPr>
      <w:jc w:val="center"/>
      <w:rPr>
        <w:i/>
        <w:color w:val="808080"/>
      </w:rPr>
    </w:pPr>
    <w:r w:rsidRPr="003829CB">
      <w:rPr>
        <w:i/>
        <w:color w:val="808080"/>
      </w:rPr>
      <w:t>Stečajni upravitelj</w:t>
    </w:r>
    <w:r>
      <w:rPr>
        <w:i/>
        <w:color w:val="808080"/>
      </w:rPr>
      <w:t xml:space="preserve"> </w:t>
    </w:r>
    <w:r w:rsidRPr="003829CB">
      <w:rPr>
        <w:i/>
        <w:color w:val="808080"/>
      </w:rPr>
      <w:t>ANTE JUKIĆ</w:t>
    </w:r>
  </w:p>
  <w:p w:rsidRDefault="00420558" w:rsidP="00420558" w:rsidR="00420558">
    <w:pPr>
      <w:jc w:val="center"/>
      <w:rPr>
        <w:i/>
        <w:color w:val="808080"/>
      </w:rPr>
    </w:pPr>
    <w:r w:rsidRPr="003829CB">
      <w:rPr>
        <w:i/>
        <w:color w:val="808080"/>
      </w:rPr>
      <w:t xml:space="preserve">Majstora </w:t>
    </w:r>
    <w:proofErr w:type="spellStart"/>
    <w:r w:rsidRPr="003829CB">
      <w:rPr>
        <w:i/>
        <w:color w:val="808080"/>
      </w:rPr>
      <w:t>Radonje</w:t>
    </w:r>
    <w:proofErr w:type="spellEnd"/>
    <w:r w:rsidRPr="003829CB">
      <w:rPr>
        <w:i/>
        <w:color w:val="808080"/>
      </w:rPr>
      <w:t xml:space="preserve"> 12, Zagreb, </w:t>
    </w:r>
    <w:hyperlink r:id="rId1" w:history="true">
      <w:r w:rsidRPr="00420558">
        <w:rPr>
          <w:rStyle w:val="Hiperveza"/>
          <w:i/>
          <w:color w:val="808080"/>
          <w:u w:val="none"/>
        </w:rPr>
        <w:t>ajukic.zg@gmail.com</w:t>
      </w:r>
    </w:hyperlink>
  </w:p>
  <w:p w:rsidRDefault="00420558" w:rsidP="00420558" w:rsidR="00420558" w:rsidRPr="00420558">
    <w:pPr>
      <w:jc w:val="center"/>
      <w:rPr>
        <w:i/>
        <w:color w:val="808080"/>
      </w:rPr>
    </w:pPr>
    <w:r>
      <w:rPr>
        <w:i/>
        <w:color w:val="808080"/>
      </w:rPr>
      <w:t>___________________________________________________________________________</w:t>
    </w:r>
  </w:p>
  <w:p w:rsidRDefault="00420558" w:rsidR="004205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E7810"/>
    <w:multiLevelType w:val="hybridMultilevel"/>
    <w:tmpl w:val="6228079C"/>
    <w:lvl w:tplc="65B0847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53E1C6C"/>
    <w:multiLevelType w:val="multilevel"/>
    <w:tmpl w:val="3CD8BA5A"/>
    <w:lvl w:ilvl="0">
      <w:start w:val="1"/>
      <w:numFmt w:val="decimal"/>
      <w:lvlText w:val="%1."/>
      <w:lvlJc w:val="left"/>
      <w:pPr>
        <w:ind w:hanging="360" w:left="64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720" w:left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3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7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7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08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44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2445"/>
      </w:pPr>
      <w:rPr>
        <w:rFonts w:hint="default"/>
      </w:rPr>
    </w:lvl>
  </w:abstractNum>
  <w:abstractNum w:abstractNumId="2">
    <w:nsid w:val="4C4071ED"/>
    <w:multiLevelType w:val="hybridMultilevel"/>
    <w:tmpl w:val="911C6A86"/>
    <w:lvl w:tplc="1DF48812" w:ilvl="0">
      <w:start w:val="1"/>
      <w:numFmt w:val="decimal"/>
      <w:lvlText w:val="%1."/>
      <w:lvlJc w:val="left"/>
      <w:pPr>
        <w:tabs>
          <w:tab w:pos="989" w:val="num"/>
        </w:tabs>
        <w:ind w:hanging="705" w:left="9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2207"/>
    <w:rsid w:val="00003DFF"/>
    <w:rsid w:val="00035A32"/>
    <w:rsid w:val="000A6165"/>
    <w:rsid w:val="000E2207"/>
    <w:rsid w:val="001015BE"/>
    <w:rsid w:val="00130DE5"/>
    <w:rsid w:val="00137657"/>
    <w:rsid w:val="00137BC7"/>
    <w:rsid w:val="00157548"/>
    <w:rsid w:val="001962E6"/>
    <w:rsid w:val="001A4B56"/>
    <w:rsid w:val="0021071E"/>
    <w:rsid w:val="00221BA8"/>
    <w:rsid w:val="002273AC"/>
    <w:rsid w:val="00232712"/>
    <w:rsid w:val="002426FE"/>
    <w:rsid w:val="002640C0"/>
    <w:rsid w:val="00286385"/>
    <w:rsid w:val="002A00DA"/>
    <w:rsid w:val="002E0190"/>
    <w:rsid w:val="002E5797"/>
    <w:rsid w:val="00301ECA"/>
    <w:rsid w:val="00303257"/>
    <w:rsid w:val="00304668"/>
    <w:rsid w:val="00363EFD"/>
    <w:rsid w:val="003A2F5F"/>
    <w:rsid w:val="003A4649"/>
    <w:rsid w:val="003C17CC"/>
    <w:rsid w:val="003E0A4F"/>
    <w:rsid w:val="00420558"/>
    <w:rsid w:val="00435A49"/>
    <w:rsid w:val="00450A27"/>
    <w:rsid w:val="004771CE"/>
    <w:rsid w:val="004913E3"/>
    <w:rsid w:val="004B340D"/>
    <w:rsid w:val="004D5835"/>
    <w:rsid w:val="004D7E5C"/>
    <w:rsid w:val="004E3FC6"/>
    <w:rsid w:val="005834A2"/>
    <w:rsid w:val="00667A2B"/>
    <w:rsid w:val="00685DA9"/>
    <w:rsid w:val="006D5E17"/>
    <w:rsid w:val="006D6BE9"/>
    <w:rsid w:val="006E37AB"/>
    <w:rsid w:val="00725779"/>
    <w:rsid w:val="00732AC4"/>
    <w:rsid w:val="007678B3"/>
    <w:rsid w:val="007951DB"/>
    <w:rsid w:val="00864516"/>
    <w:rsid w:val="008C377D"/>
    <w:rsid w:val="008F4642"/>
    <w:rsid w:val="008F738D"/>
    <w:rsid w:val="00914BC9"/>
    <w:rsid w:val="00927F04"/>
    <w:rsid w:val="0098777C"/>
    <w:rsid w:val="009928F8"/>
    <w:rsid w:val="009A73DE"/>
    <w:rsid w:val="009C362D"/>
    <w:rsid w:val="00A039E1"/>
    <w:rsid w:val="00A23E1B"/>
    <w:rsid w:val="00A52CE4"/>
    <w:rsid w:val="00A53BE5"/>
    <w:rsid w:val="00A5560F"/>
    <w:rsid w:val="00A74966"/>
    <w:rsid w:val="00A8728F"/>
    <w:rsid w:val="00AF461B"/>
    <w:rsid w:val="00B4747D"/>
    <w:rsid w:val="00B5591D"/>
    <w:rsid w:val="00B63D1B"/>
    <w:rsid w:val="00B92256"/>
    <w:rsid w:val="00B97592"/>
    <w:rsid w:val="00BF7933"/>
    <w:rsid w:val="00C518E8"/>
    <w:rsid w:val="00C92593"/>
    <w:rsid w:val="00CA11B6"/>
    <w:rsid w:val="00CA5BEF"/>
    <w:rsid w:val="00CC6CA9"/>
    <w:rsid w:val="00CF4E9E"/>
    <w:rsid w:val="00D669D6"/>
    <w:rsid w:val="00D72D42"/>
    <w:rsid w:val="00D96B0F"/>
    <w:rsid w:val="00DE765E"/>
    <w:rsid w:val="00E02133"/>
    <w:rsid w:val="00E10764"/>
    <w:rsid w:val="00E63E98"/>
    <w:rsid w:val="00ED09A8"/>
    <w:rsid w:val="00EF6F6F"/>
    <w:rsid w:val="00F14CB3"/>
    <w:rsid w:val="00F61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2207"/>
    <w:rPr>
      <w:rFonts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20558"/>
    <w:rPr>
      <w:rFonts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20558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cs="Tahoma" w:eastAsia="Times New Roman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true" w:styleId="TableContents" w:type="paragraph">
    <w:name w:val="Table Contents"/>
    <w:basedOn w:val="Normal"/>
    <w:rsid w:val="00914BC9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C925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25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259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25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25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2207"/>
    <w:rPr>
      <w:rFonts w:ascii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205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20558"/>
    <w:rPr>
      <w:rFonts w:ascii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4205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20558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205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20558"/>
    <w:rPr>
      <w:rFonts w:ascii="Tahoma" w:cs="Tahoma" w:eastAsia="Times New Roman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420558"/>
    <w:rPr>
      <w:color w:val="0000FF"/>
      <w:u w:val="single"/>
    </w:rPr>
  </w:style>
  <w:style w:customStyle="1" w:styleId="TableContents" w:type="paragraph">
    <w:name w:val="Table Contents"/>
    <w:basedOn w:val="Normal"/>
    <w:rsid w:val="00914BC9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</w:rPr>
  </w:style>
  <w:style w:styleId="Tekstrezerviranogmjesta" w:type="character">
    <w:name w:val="Placeholder Text"/>
    <w:basedOn w:val="Zadanifontodlomka"/>
    <w:uiPriority w:val="99"/>
    <w:semiHidden/>
    <w:rsid w:val="00C925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25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259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25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25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ajukic.zg@gmail.com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St-857/2014-15</izvorni_sadrzaj>
    <derivirana_varijabla naziv="DomainObject.Oznaka_1">St-857/2014-15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2014.</izvorni_sadrzaj>
    <derivirana_varijabla naziv="DomainObject.Predmet.DatumOsnivanja_1">30.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St-857/2014</izvorni_sadrzaj>
    <derivirana_varijabla naziv="DomainObject.Predmet.OznakaBroj_1">St-857/2014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GRADITELJ-DUGO SELO društvo s ograničenom odgovornošću za graditeljstvo, trgovinu i usluge</izvorni_sadrzaj>
    <derivirana_varijabla naziv="DomainObject.Predmet.ProtustrankaFormated_1">  GRADITELJ-DUGO SELO društvo s ograničenom odgovornošću za graditeljstvo, trgovinu i usluge</derivirana_varijabla>
  </DomainObject.Predmet.ProtustrankaFormated>
  <DomainObject.Predmet.ProtustrankaFormatedOIB>
    <izvorni_sadrzaj>  GRADITELJ-DUGO SELO društvo s ograničenom odgovornošću za graditeljstvo, trgovinu i usluge, OIB 87183370173</izvorni_sadrzaj>
    <derivirana_varijabla naziv="DomainObject.Predmet.ProtustrankaFormatedOIB_1">  GRADITELJ-DUGO SELO društvo s ograničenom odgovornošću za graditeljstvo, trgovinu i usluge, OIB 87183370173</derivirana_varijabla>
  </DomainObject.Predmet.ProtustrankaFormatedOIB>
  <DomainObject.Predmet.ProtustrankaFormatedWithAdress>
    <izvorni_sadrzaj> GRADITELJ-DUGO SELO društvo s ograničenom odgovornošću za graditeljstvo, trgovinu i usluge, Rugvička 176, 10370 Dugo Selo</izvorni_sadrzaj>
    <derivirana_varijabla naziv="DomainObject.Predmet.ProtustrankaFormatedWithAdress_1"> GRADITELJ-DUGO SELO društvo s ograničenom odgovornošću za graditeljstvo, trgovinu i usluge, Rugvička 176, 10370 Dugo Selo</derivirana_varijabla>
  </DomainObject.Predmet.ProtustrankaFormatedWithAdress>
  <DomainObject.Predmet.ProtustrankaFormatedWithAdressOIB>
    <izvorni_sadrzaj> GRADITELJ-DUGO SELO društvo s ograničenom odgovornošću za graditeljstvo, trgovinu i usluge, OIB 87183370173, Rugvička 176, 10370 Dugo Selo</izvorni_sadrzaj>
    <derivirana_varijabla naziv="DomainObject.Predmet.ProtustrankaFormatedWithAdressOIB_1"> GRADITELJ-DUGO SELO društvo s ograničenom odgovornošću za graditeljstvo, trgovinu i usluge, OIB 87183370173, Rugvička 176, 10370 Dugo Selo</derivirana_varijabla>
  </DomainObject.Predmet.ProtustrankaFormatedWithAdressOIB>
  <DomainObject.Predmet.ProtustrankaWithAdress>
    <izvorni_sadrzaj>GRADITELJ-DUGO SELO društvo s ograničenom odgovornošću za graditeljstvo, trgovinu i usluge Rugvička 176, 10370 Dugo Selo</izvorni_sadrzaj>
    <derivirana_varijabla naziv="DomainObject.Predmet.ProtustrankaWithAdress_1">GRADITELJ-DUGO SELO društvo s ograničenom odgovornošću za graditeljstvo, trgovinu i usluge Rugvička 176, 10370 Dugo Selo</derivirana_varijabla>
  </DomainObject.Predmet.ProtustrankaWithAdress>
  <DomainObject.Predmet.ProtustrankaWithAdressOIB>
    <izvorni_sadrzaj>GRADITELJ-DUGO SELO društvo s ograničenom odgovornošću za graditeljstvo, trgovinu i usluge, OIB 87183370173, Rugvička 176, 10370 Dugo Selo</izvorni_sadrzaj>
    <derivirana_varijabla naziv="DomainObject.Predmet.ProtustrankaWithAdressOIB_1">GRADITELJ-DUGO SELO društvo s ograničenom odgovornošću za graditeljstvo, trgovinu i usluge, OIB 87183370173, Rugvička 176, 10370 Dugo Selo</derivirana_varijabla>
  </DomainObject.Predmet.ProtustrankaWithAdressOIB>
  <DomainObject.Predmet.ProtustrankaNazivFormated>
    <izvorni_sadrzaj>GRADITELJ-DUGO SELO društvo s ograničenom odgovornošću za graditeljstvo, trgovinu i usluge</izvorni_sadrzaj>
    <derivirana_varijabla naziv="DomainObject.Predmet.ProtustrankaNazivFormated_1">GRADITELJ-DUGO SELO društvo s ograničenom odgovornošću za graditeljstvo, trgovinu i usluge</derivirana_varijabla>
  </DomainObject.Predmet.ProtustrankaNazivFormated>
  <DomainObject.Predmet.ProtustrankaNazivFormatedOIB>
    <izvorni_sadrzaj>GRADITELJ-DUGO SELO društvo s ograničenom odgovornošću za graditeljstvo, trgovinu i usluge, OIB 87183370173</izvorni_sadrzaj>
    <derivirana_varijabla naziv="DomainObject.Predmet.ProtustrankaNazivFormatedOIB_1">GRADITELJ-DUGO SELO društvo s ograničenom odgovornošću za graditeljstvo, trgovinu i usluge, OIB 87183370173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GRADITELJ-DUGO SELO društvo s ograničenom odgovornošću za graditeljstvo, trgovinu i usluge</item>
    </izvorni_sadrzaj>
    <derivirana_varijabla naziv="DomainObject.Predmet.ProtuStrankaListFormated_1">
      <item>GRADITELJ-DUGO SELO društvo s ograničenom odgovornošću za graditeljstvo, trgovinu i usluge</item>
    </derivirana_varijabla>
  </DomainObject.Predmet.ProtuStrankaListFormated>
  <DomainObject.Predmet.ProtuStrankaListFormatedOIB>
    <izvorni_sadrzaj>
      <item>GRADITELJ-DUGO SELO društvo s ograničenom odgovornošću za graditeljstvo, trgovinu i usluge, OIB 87183370173</item>
    </izvorni_sadrzaj>
    <derivirana_varijabla naziv="DomainObject.Predmet.ProtuStrankaListFormatedOIB_1">
      <item>GRADITELJ-DUGO SELO društvo s ograničenom odgovornošću za graditeljstvo, trgovinu i usluge, OIB 87183370173</item>
    </derivirana_varijabla>
  </DomainObject.Predmet.ProtuStrankaListFormatedOIB>
  <DomainObject.Predmet.ProtuStrankaListFormatedWithAdress>
    <izvorni_sadrzaj>
      <item>GRADITELJ-DUGO SELO društvo s ograničenom odgovornošću za graditeljstvo, trgovinu i usluge, Rugvička 176, 10370 Dugo Selo</item>
    </izvorni_sadrzaj>
    <derivirana_varijabla naziv="DomainObject.Predmet.ProtuStrankaListFormatedWithAdress_1">
      <item>GRADITELJ-DUGO SELO društvo s ograničenom odgovornošću za graditeljstvo, trgovinu i usluge, Rugvička 176, 10370 Dugo Selo</item>
    </derivirana_varijabla>
  </DomainObject.Predmet.ProtuStrankaListFormatedWithAdress>
  <DomainObject.Predmet.ProtuStrankaListFormatedWithAdressOIB>
    <izvorni_sadrzaj>
      <item>GRADITELJ-DUGO SELO društvo s ograničenom odgovornošću za graditeljstvo, trgovinu i usluge, OIB 87183370173, Rugvička 176, 10370 Dugo Selo</item>
    </izvorni_sadrzaj>
    <derivirana_varijabla naziv="DomainObject.Predmet.ProtuStrankaListFormatedWithAdressOIB_1">
      <item>GRADITELJ-DUGO SELO društvo s ograničenom odgovornošću za graditeljstvo, trgovinu i usluge, OIB 87183370173, Rugvička 176, 10370 Dugo Selo</item>
    </derivirana_varijabla>
  </DomainObject.Predmet.ProtuStrankaListFormatedWithAdressOIB>
  <DomainObject.Predmet.ProtuStrankaListNazivFormated>
    <izvorni_sadrzaj>
      <item>GRADITELJ-DUGO SELO društvo s ograničenom odgovornošću za graditeljstvo, trgovinu i usluge</item>
    </izvorni_sadrzaj>
    <derivirana_varijabla naziv="DomainObject.Predmet.ProtuStrankaListNazivFormated_1">
      <item>GRADITELJ-DUGO SELO društvo s ograničenom odgovornošću za graditeljstvo, trgovinu i usluge</item>
    </derivirana_varijabla>
  </DomainObject.Predmet.ProtuStrankaListNazivFormated>
  <DomainObject.Predmet.ProtuStrankaListNazivFormatedOIB>
    <izvorni_sadrzaj>
      <item>GRADITELJ-DUGO SELO društvo s ograničenom odgovornošću za graditeljstvo, trgovinu i usluge, OIB 87183370173</item>
    </izvorni_sadrzaj>
    <derivirana_varijabla naziv="DomainObject.Predmet.ProtuStrankaListNazivFormatedOIB_1">
      <item>GRADITELJ-DUGO SELO društvo s ograničenom odgovornošću za graditeljstvo, trgovinu i usluge, OIB 87183370173</item>
    </derivirana_varijabla>
  </DomainObject.Predmet.ProtuStrankaListNazivFormatedOIB>
  <DomainObject.Predmet.OstaliList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Formated>
  <DomainObject.Predmet.OstaliList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FormatedOIB>
  <DomainObject.Predmet.OstaliListFormatedWithAdress>
    <izvorni_sadrzaj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izvorni_sadrzaj>
    <derivirana_varijabla naziv="DomainObject.Predmet.OstaliListFormatedWithAdress_1">
      <item>RH MUP, Heinzelova 98, 10000 Zagreb</item>
      <item>Ante Jukić, Majstora Radonje 12, 10000 Zagreb</item>
      <item>Ilija Papak, Kozinska 44, 10370 Kozinščak</item>
      <item>Ivan Papak, Rugvička Ulica 120, 10370 Dugo Selo</item>
      <item>RH Ministarstvo financija, Av. Dubrovnik 32, 10000 Zagreb</item>
      <item>ŽDO Velika Gorica, Trg kralja Tomislava 36, 10410 Velika Gorica</item>
      <item>RH Ministarstvo pravosuđa, Ul. grada Vukovara 49, 10000 Zagreb</item>
      <item>Općinski građ. sud u Zagrebu, zk odjel Dugo Selo, Zagrebačka 22, 10370 Dugo Selo</item>
    </derivirana_varijabla>
  </DomainObject.Predmet.OstaliListFormatedWithAdress>
  <DomainObject.Predmet.OstaliListFormatedWithAdressOIB>
    <izvorni_sadrzaj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izvorni_sadrzaj>
    <derivirana_varijabla naziv="DomainObject.Predmet.OstaliListFormatedWithAdressOIB_1">
      <item>RH MUP, Heinzelova 98, 10000 Zagreb</item>
      <item>Ante Jukić, OIB 74320689175, Majstora Radonje 12, 10000 Zagreb</item>
      <item>Ilija Papak, OIB 82201606916, Kozinska 44, 10370 Kozinščak</item>
      <item>Ivan Papak, OIB 38560821034, Rugvička Ulica 120, 10370 Dugo Selo</item>
      <item>RH Ministarstvo financija, OIB 18683136487, Av. Dubrovnik 32, 10000 Zagreb</item>
      <item>ŽDO Velika Gorica, OIB 96292040276, Trg kralja Tomislava 36, 10410 Velika Gorica</item>
      <item>RH Ministarstvo pravosuđa, OIB 26635293339, Ul. grada Vukovara 49, 10000 Zagreb</item>
      <item>Općinski građ. sud u Zagrebu, zk odjel Dugo Selo, OIB 01252163117, Zagrebačka 22, 10370 Dugo Selo</item>
    </derivirana_varijabla>
  </DomainObject.Predmet.OstaliListFormatedWithAdressOIB>
  <DomainObject.Predmet.OstaliListNazivFormated>
    <izvorni_sadrzaj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OstaliListNazivFormated_1"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OstaliListNazivFormated>
  <DomainObject.Predmet.OstaliListNazivFormatedOIB>
    <izvorni_sadrzaj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izvorni_sadrzaj>
    <derivirana_varijabla naziv="DomainObject.Predmet.OstaliListNazivFormatedOIB_1">
      <item>RH MUP</item>
      <item>Ante Jukić, OIB 74320689175</item>
      <item>Ilija Papak, OIB 82201606916</item>
      <item>Ivan Papak, OIB 38560821034</item>
      <item>RH Ministarstvo financija, OIB 18683136487</item>
      <item>ŽDO Velika Gorica, OIB 96292040276</item>
      <item>RH Ministarstvo pravosuđa, OIB 26635293339</item>
      <item>Općinski građ. sud u Zagrebu, zk odjel Dugo Selo,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GRADITELJ-DUGO SELO društvo s ograničenom odgovornošću za graditeljstvo, trgovinu i usluge</izvorni_sadrzaj>
    <derivirana_varijabla naziv="DomainObject.Predmet.ProtustrankaIDrugi_1">GRADITELJ-DUGO SELO društvo s ograničenom odgovornošću za graditeljstvo,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GRADITELJ-DUGO SELO društvo s ograničenom odgovornošću za graditeljstvo, trgovinu i usluge, OIB 87183370173, Rugvička 176, 10370 Dugo Selo</izvorni_sadrzaj>
    <derivirana_varijabla naziv="DomainObject.Predmet.ProtustrankaIDrugiAdressOIB_1">GRADITELJ-DUGO SELO društvo s ograničenom odgovornošću za graditeljstvo, trgovinu i usluge, OIB 87183370173, Rugvička 176,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izvorni_sadrzaj>
    <derivirana_varijabla naziv="DomainObject.Predmet.SudioniciListNaziv_1">
      <item>FINA Regionalni centar Zagreb</item>
      <item>GRADITELJ-DUGO SELO društvo s ograničenom odgovornošću za graditeljstvo, trgovinu i usluge</item>
      <item>RH MUP</item>
      <item>Ante Jukić</item>
      <item>Ilija Papak</item>
      <item>Ivan Papak</item>
      <item>RH Ministarstvo financija</item>
      <item>ŽDO Velika Gorica</item>
      <item>RH Ministarstvo pravosuđa</item>
      <item>Općinski građ. sud u Zagrebu, zk odjel Dugo Selo</item>
    </derivirana_varijabla>
  </DomainObject.Predmet.SudioniciListNaziv>
  <DomainObject.Predmet.SudioniciListAdressOIB>
    <izvorni_sadrzaj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izvorni_sadrzaj>
    <derivirana_varijabla naziv="DomainObject.Predmet.SudioniciListAdressOIB_1">
      <item>FINA Regionalni centar Zagreb, OIB 85821130368, Ulica grada Vukovara 70,10000 Zagreb</item>
      <item>GRADITELJ-DUGO SELO društvo s ograničenom odgovornošću za graditeljstvo, trgovinu i usluge, OIB 87183370173, Rugvička 176,10370 Dugo Selo</item>
      <item>RH MUP, Heinzelova 98,10000 Zagreb</item>
      <item>Ante Jukić, OIB 74320689175, Majstora Radonje 12,10000 Zagreb</item>
      <item>Ilija Papak, OIB 82201606916, Kozinska 44,10370 Kozinščak</item>
      <item>Ivan Papak, OIB 38560821034, Rugvička Ulica 120,10370 Dugo Selo</item>
      <item>RH Ministarstvo financija, OIB 18683136487, Av. Dubrovnik 32,10000 Zagreb</item>
      <item>ŽDO Velika Gorica, OIB 96292040276, Trg kralja Tomislava 36,10410 Velika Gorica</item>
      <item>RH Ministarstvo pravosuđa, OIB 26635293339, Ul. grada Vukovara 49,10000 Zagreb</item>
      <item>Općinski građ. sud u Zagrebu, zk odjel Dugo Selo, OIB 01252163117, Zagrebačka 22,10370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izvorni_sadrzaj>
    <derivirana_varijabla naziv="DomainObject.Predmet.SudioniciListNazivOIB_1">
      <item>, OIB 85821130368</item>
      <item>, OIB 87183370173</item>
      <item>, OIB null</item>
      <item>, OIB 74320689175</item>
      <item>, OIB 82201606916</item>
      <item>, OIB 38560821034</item>
      <item>, OIB 18683136487</item>
      <item>, OIB 96292040276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1176</properties:Words>
  <properties:Characters>8023</properties:Characters>
  <properties:Lines>331</properties:Lines>
  <properties:Paragraphs>169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9568</properties:CharactersWithSpaces>
  <properties:SharedDoc>false</properties:SharedDoc>
  <properties:HLinks>
    <vt:vector size="6" baseType="variant">
      <vt:variant>
        <vt:i4>3276887</vt:i4>
      </vt:variant>
      <vt:variant>
        <vt:i4>0</vt:i4>
      </vt:variant>
      <vt:variant>
        <vt:i4>0</vt:i4>
      </vt:variant>
      <vt:variant>
        <vt:i4>5</vt:i4>
      </vt:variant>
      <vt:variant>
        <vt:lpwstr>mailto:ajukic.zg@gmail.com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2018-01-23T15:08:00Z</dcterms:created>
  <dc:creator>Ines</dc:creator>
  <cp:lastModifiedBy>Jadranka Zelić</cp:lastModifiedBy>
  <cp:lastPrinted>2018-01-17T22:29:00Z</cp:lastPrinted>
  <dcterms:modified xmlns:xsi="http://www.w3.org/2001/XMLSchema-instance" xsi:type="dcterms:W3CDTF">2018-01-23T15:09:00Z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St-857/2014-15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