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1ca6" w14:paraId="ebd1ca6" w:rsidRDefault="00E71AD5" w:rsidP="00E71AD5" w:rsidR="00E71AD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1AD5" w:rsidP="00E71AD5" w:rsidR="00E71AD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71AD5" w:rsidP="00E71AD5" w:rsidR="00E71AD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71AD5" w:rsidP="00E71AD5" w:rsidR="00E71AD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71AD5" w:rsidP="00E71AD5" w:rsidR="00E71AD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71AD5" w:rsidP="00E71AD5" w:rsidR="00E71AD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71AD5" w:rsidP="00E71AD5" w:rsidR="00E71AD5" w:rsidRPr="005D578C">
      <w:pPr>
        <w:jc w:val="center"/>
        <w:rPr>
          <w:rFonts w:cs="Times New Roman" w:eastAsia="Times New Roman"/>
          <w:szCs w:val="24"/>
        </w:rPr>
      </w:pPr>
    </w:p>
    <w:p w:rsidRDefault="00E71AD5" w:rsidP="00E71AD5" w:rsidR="00E71AD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71AD5" w:rsidP="00E71AD5" w:rsidR="00E71AD5" w:rsidRPr="005D578C">
      <w:pPr>
        <w:rPr>
          <w:rFonts w:cs="Times New Roman" w:eastAsia="Times New Roman"/>
          <w:szCs w:val="24"/>
        </w:rPr>
      </w:pPr>
    </w:p>
    <w:p w:rsidRDefault="00E71AD5" w:rsidP="00E71AD5" w:rsidR="00E71AD5">
      <w:pPr>
        <w:ind w:firstLine="708"/>
        <w:rPr>
          <w:rFonts w:cs="Times New Roman" w:eastAsia="Times New Roman"/>
          <w:szCs w:val="24"/>
        </w:rPr>
      </w:pPr>
      <w:r w:rsidRPr="00621B6B">
        <w:rPr>
          <w:rFonts w:cs="Times New Roman" w:eastAsia="Times New Roman"/>
          <w:szCs w:val="24"/>
        </w:rPr>
        <w:t>Trgovački sud u Pazinu, po sucu Ivanu Dujiću,</w:t>
      </w:r>
      <w:r w:rsidRPr="00621B6B">
        <w:t xml:space="preserve"> </w:t>
      </w:r>
      <w:r w:rsidR="00621B6B" w:rsidRPr="00621B6B">
        <w:rPr>
          <w:iCs/>
        </w:rPr>
        <w:t xml:space="preserve">na temelju prijedloga sudske savjetnice Mihaele Kaligari, </w:t>
      </w:r>
      <w:r w:rsidRPr="00621B6B"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  <w:szCs w:val="24"/>
        </w:rPr>
        <w:t xml:space="preserve"> ANGELS CONSULTANTS d. o. o. Pula, Flanatička 11, OIB </w:t>
      </w:r>
      <w:r w:rsidRPr="00E71AD5">
        <w:rPr>
          <w:rFonts w:cs="Times New Roman" w:eastAsia="Times New Roman"/>
          <w:szCs w:val="24"/>
        </w:rPr>
        <w:t>59182331945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71AD5">
        <w:rPr>
          <w:rFonts w:cs="Times New Roman" w:eastAsia="Times New Roman"/>
          <w:szCs w:val="24"/>
        </w:rPr>
        <w:t>040326949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621B6B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travnja 2016.</w:t>
      </w:r>
    </w:p>
    <w:p w:rsidRDefault="00E71AD5" w:rsidP="00E71AD5" w:rsidR="00E71AD5" w:rsidRPr="005D578C">
      <w:pPr>
        <w:rPr>
          <w:rFonts w:cs="Times New Roman" w:eastAsia="Times New Roman"/>
          <w:szCs w:val="24"/>
        </w:rPr>
      </w:pPr>
    </w:p>
    <w:p w:rsidRDefault="00E71AD5" w:rsidP="00E71AD5" w:rsidR="00E71AD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71AD5" w:rsidP="00E71AD5" w:rsidR="00E71AD5" w:rsidRPr="005D578C">
      <w:pPr>
        <w:rPr>
          <w:rFonts w:cs="Times New Roman" w:eastAsia="Times New Roman"/>
          <w:szCs w:val="24"/>
        </w:rPr>
      </w:pPr>
    </w:p>
    <w:p w:rsidRDefault="00E71AD5" w:rsidP="00E71AD5" w:rsidR="00E71AD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ANGELS CONSULTANTS d. o. o. Pula, Flanatička 11, OIB </w:t>
      </w:r>
      <w:r w:rsidRPr="00E71AD5">
        <w:rPr>
          <w:rFonts w:cs="Times New Roman" w:eastAsia="Times New Roman"/>
          <w:szCs w:val="24"/>
        </w:rPr>
        <w:t>59182331945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71AD5">
        <w:rPr>
          <w:rFonts w:cs="Times New Roman" w:eastAsia="Times New Roman"/>
          <w:szCs w:val="24"/>
        </w:rPr>
        <w:t>040326949</w:t>
      </w:r>
      <w:r w:rsidR="00621B6B">
        <w:rPr>
          <w:rFonts w:cs="Times New Roman" w:eastAsia="Times New Roman"/>
          <w:szCs w:val="24"/>
        </w:rPr>
        <w:t>.</w:t>
      </w:r>
    </w:p>
    <w:p w:rsidRDefault="00E71AD5" w:rsidP="00E71AD5" w:rsidR="00E71AD5" w:rsidRPr="005D578C">
      <w:pPr>
        <w:rPr>
          <w:rFonts w:cs="Times New Roman" w:eastAsia="Times New Roman"/>
          <w:szCs w:val="24"/>
        </w:rPr>
      </w:pPr>
    </w:p>
    <w:p w:rsidRDefault="00E71AD5" w:rsidP="00E71AD5" w:rsidR="00E71AD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E71AD5" w:rsidP="00E71AD5" w:rsidR="00E71AD5">
      <w:pPr>
        <w:rPr>
          <w:rFonts w:cs="Times New Roman" w:eastAsia="Times New Roman"/>
          <w:szCs w:val="20"/>
        </w:rPr>
      </w:pPr>
    </w:p>
    <w:p w:rsidRDefault="00E71AD5" w:rsidP="00E71AD5" w:rsidR="00E71AD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ANGELS CONSULTANTS d. o. o. Pula, Flanatička 11, OIB </w:t>
      </w:r>
      <w:r w:rsidRPr="00E71AD5">
        <w:rPr>
          <w:rFonts w:cs="Times New Roman" w:eastAsia="Times New Roman"/>
          <w:szCs w:val="24"/>
        </w:rPr>
        <w:t>59182331945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71AD5">
        <w:rPr>
          <w:rFonts w:cs="Times New Roman" w:eastAsia="Times New Roman"/>
          <w:szCs w:val="24"/>
        </w:rPr>
        <w:t>040326949</w:t>
      </w:r>
      <w:r>
        <w:rPr>
          <w:rFonts w:cs="Times New Roman" w:eastAsia="Times New Roman"/>
          <w:szCs w:val="24"/>
        </w:rPr>
        <w:t>.</w:t>
      </w:r>
    </w:p>
    <w:p w:rsidRDefault="00E71AD5" w:rsidP="00E71AD5" w:rsidR="00E71AD5">
      <w:pPr>
        <w:ind w:firstLine="709"/>
        <w:rPr>
          <w:rFonts w:cs="Times New Roman" w:eastAsia="Times New Roman"/>
          <w:szCs w:val="24"/>
        </w:rPr>
      </w:pPr>
    </w:p>
    <w:p w:rsidRDefault="00E71AD5" w:rsidP="00E71AD5" w:rsidR="00E71AD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ANGELS CONSULTANTS d. o. o. Pula, Flanatička 11, OIB </w:t>
      </w:r>
      <w:r w:rsidRPr="00E71AD5">
        <w:rPr>
          <w:rFonts w:cs="Times New Roman" w:eastAsia="Times New Roman"/>
          <w:szCs w:val="24"/>
        </w:rPr>
        <w:t>59182331945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71AD5">
        <w:rPr>
          <w:rFonts w:cs="Times New Roman" w:eastAsia="Times New Roman"/>
          <w:szCs w:val="24"/>
        </w:rPr>
        <w:t>040326949</w:t>
      </w:r>
      <w:r>
        <w:rPr>
          <w:rFonts w:cs="Times New Roman" w:eastAsia="Times New Roman"/>
          <w:szCs w:val="24"/>
        </w:rPr>
        <w:t>.</w:t>
      </w:r>
    </w:p>
    <w:p w:rsidRDefault="00E71AD5" w:rsidP="00E71AD5" w:rsidR="00E71AD5">
      <w:pPr>
        <w:rPr>
          <w:rFonts w:cs="Times New Roman" w:eastAsia="Times New Roman"/>
          <w:szCs w:val="24"/>
        </w:rPr>
      </w:pPr>
    </w:p>
    <w:p w:rsidRDefault="00E71AD5" w:rsidP="00E71AD5" w:rsidR="00E71AD5" w:rsidRPr="005D578C">
      <w:pPr>
        <w:rPr>
          <w:rFonts w:cs="Times New Roman" w:eastAsia="Times New Roman"/>
          <w:szCs w:val="24"/>
        </w:rPr>
      </w:pPr>
    </w:p>
    <w:p w:rsidRDefault="00E71AD5" w:rsidP="00E71AD5" w:rsidR="00E71AD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71AD5" w:rsidP="00E71AD5" w:rsidR="00E71AD5">
      <w:pPr>
        <w:ind w:firstLine="708"/>
        <w:rPr>
          <w:rFonts w:cs="Times New Roman" w:eastAsia="Times New Roman"/>
          <w:szCs w:val="24"/>
        </w:rPr>
      </w:pPr>
    </w:p>
    <w:p w:rsidRDefault="00E71AD5" w:rsidP="00E71AD5" w:rsidR="00E71AD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 w:rsidR="00D75F84"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ANGELS CONSULTANTS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St-118/2016-3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71AD5" w:rsidP="00E71AD5" w:rsidR="00E71AD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71AD5" w:rsidP="00E71AD5" w:rsidR="00E71AD5" w:rsidRPr="005D578C">
      <w:pPr>
        <w:rPr>
          <w:rFonts w:cs="Times New Roman" w:eastAsia="Times New Roman"/>
          <w:szCs w:val="24"/>
        </w:rPr>
      </w:pPr>
    </w:p>
    <w:p w:rsidRDefault="00E71AD5" w:rsidP="00E71AD5" w:rsidR="00E71AD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21B6B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71AD5" w:rsidP="00E71AD5" w:rsidR="00E71AD5">
      <w:pPr>
        <w:rPr>
          <w:rFonts w:cs="Times New Roman" w:eastAsia="Times New Roman"/>
          <w:szCs w:val="24"/>
        </w:rPr>
      </w:pPr>
    </w:p>
    <w:p w:rsidRDefault="00E71AD5" w:rsidP="00E71AD5" w:rsidR="00E71AD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71AD5" w:rsidP="00E71AD5" w:rsidR="00E71AD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E71AD5" w:rsidP="00E71AD5" w:rsidR="00E71AD5">
      <w:pPr>
        <w:jc w:val="left"/>
        <w:rPr>
          <w:rFonts w:cs="Times New Roman" w:eastAsia="Times New Roman"/>
          <w:szCs w:val="24"/>
        </w:rPr>
      </w:pPr>
    </w:p>
    <w:p w:rsidRDefault="00E71AD5" w:rsidP="00E71AD5" w:rsidR="00E71AD5" w:rsidRPr="005D578C">
      <w:pPr>
        <w:jc w:val="left"/>
        <w:rPr>
          <w:rFonts w:cs="Times New Roman" w:eastAsia="Times New Roman"/>
          <w:szCs w:val="24"/>
        </w:rPr>
      </w:pPr>
    </w:p>
    <w:p w:rsidRDefault="00621B6B" w:rsidP="00621B6B" w:rsidR="00621B6B">
      <w:pPr>
        <w:jc w:val="left"/>
        <w:rPr>
          <w:iCs/>
        </w:rPr>
      </w:pPr>
    </w:p>
    <w:p w:rsidRDefault="00621B6B" w:rsidP="00621B6B" w:rsidR="00621B6B">
      <w:pPr>
        <w:jc w:val="left"/>
        <w:rPr>
          <w:iCs/>
        </w:rPr>
      </w:pPr>
    </w:p>
    <w:p w:rsidRDefault="00621B6B" w:rsidP="00621B6B" w:rsidR="00621B6B">
      <w:pPr>
        <w:jc w:val="left"/>
        <w:rPr>
          <w:iCs/>
        </w:rPr>
      </w:pPr>
    </w:p>
    <w:p w:rsidRDefault="00621B6B" w:rsidP="00621B6B" w:rsidR="00621B6B">
      <w:pPr>
        <w:jc w:val="left"/>
        <w:rPr>
          <w:iCs/>
        </w:rPr>
      </w:pPr>
    </w:p>
    <w:p w:rsidRDefault="00621B6B" w:rsidP="00621B6B" w:rsidR="00621B6B" w:rsidRPr="00621B6B">
      <w:pPr>
        <w:jc w:val="left"/>
        <w:rPr>
          <w:iCs/>
        </w:rPr>
      </w:pPr>
      <w:r w:rsidRPr="00621B6B">
        <w:rPr>
          <w:iCs/>
        </w:rPr>
        <w:t>UPUTA O PRAVNOM LIJEKU</w:t>
      </w:r>
    </w:p>
    <w:p w:rsidRDefault="00621B6B" w:rsidP="00621B6B" w:rsidR="00621B6B" w:rsidRPr="00621B6B">
      <w:pPr>
        <w:ind w:firstLine="708"/>
        <w:rPr>
          <w:iCs/>
        </w:rPr>
      </w:pPr>
      <w:r w:rsidRPr="00621B6B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621B6B" w:rsidP="00621B6B" w:rsidR="00621B6B" w:rsidRPr="00621B6B">
      <w:pPr>
        <w:rPr>
          <w:iCs/>
        </w:rPr>
      </w:pPr>
      <w:r w:rsidRPr="00621B6B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E71AD5" w:rsidP="00E71AD5" w:rsidR="00E71AD5">
      <w:pPr>
        <w:rPr>
          <w:rFonts w:cs="Times New Roman" w:eastAsia="Times New Roman"/>
          <w:szCs w:val="24"/>
        </w:rPr>
      </w:pPr>
    </w:p>
    <w:p w:rsidRDefault="00E71AD5" w:rsidP="00E71AD5" w:rsidR="00E71AD5" w:rsidRPr="005D578C">
      <w:pPr>
        <w:rPr>
          <w:rFonts w:cs="Times New Roman" w:eastAsia="Times New Roman"/>
          <w:szCs w:val="24"/>
        </w:rPr>
      </w:pPr>
    </w:p>
    <w:p w:rsidRDefault="00E71AD5" w:rsidP="00E71AD5" w:rsidR="00E71AD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71AD5" w:rsidP="00E71AD5" w:rsidR="00E71A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71AD5" w:rsidP="00E71AD5" w:rsidR="00E71A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ANGELS CONSULTANTS d. o. o. Pula, Flanatička 11,</w:t>
      </w:r>
    </w:p>
    <w:p w:rsidRDefault="00621B6B" w:rsidP="00E71AD5" w:rsidR="00E71AD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E71AD5">
        <w:rPr>
          <w:rFonts w:cs="Times New Roman" w:eastAsia="Times New Roman"/>
          <w:szCs w:val="24"/>
        </w:rPr>
        <w:t xml:space="preserve">. RH, Ministarstvo financija, Porezna uprava, </w:t>
      </w:r>
      <w:r w:rsidR="00E71AD5" w:rsidRPr="00386167">
        <w:rPr>
          <w:rFonts w:cs="Times New Roman" w:eastAsia="Times New Roman"/>
          <w:szCs w:val="20"/>
        </w:rPr>
        <w:t xml:space="preserve">Područni ured </w:t>
      </w:r>
      <w:r w:rsidR="00E71AD5"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621B6B" w:rsidP="00E71AD5" w:rsidR="00E71A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E71AD5">
        <w:rPr>
          <w:rFonts w:cs="Times New Roman" w:eastAsia="Times New Roman"/>
          <w:szCs w:val="24"/>
        </w:rPr>
        <w:t>.</w:t>
      </w:r>
      <w:r w:rsidR="00E71AD5" w:rsidRPr="00386167">
        <w:rPr>
          <w:rFonts w:cs="Times New Roman" w:eastAsia="Times New Roman"/>
          <w:szCs w:val="24"/>
        </w:rPr>
        <w:t xml:space="preserve"> </w:t>
      </w:r>
      <w:r w:rsidR="00E71AD5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21B6B" w:rsidP="00E71AD5" w:rsidR="00E71AD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E71AD5">
        <w:rPr>
          <w:rFonts w:cs="Times New Roman" w:eastAsia="Times New Roman"/>
          <w:szCs w:val="24"/>
        </w:rPr>
        <w:t xml:space="preserve">. stečajni upravitelj </w:t>
      </w:r>
      <w:r w:rsidR="00E71AD5">
        <w:rPr>
          <w:rFonts w:cs="Times New Roman" w:eastAsia="Times New Roman"/>
          <w:szCs w:val="20"/>
        </w:rPr>
        <w:t xml:space="preserve">Damir Debeljuh, Pula, Laginjina 6, </w:t>
      </w:r>
    </w:p>
    <w:p w:rsidRDefault="00621B6B" w:rsidP="00E71AD5" w:rsidR="00E71AD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E71AD5">
        <w:rPr>
          <w:rFonts w:cs="Times New Roman" w:eastAsia="Times New Roman"/>
          <w:szCs w:val="24"/>
        </w:rPr>
        <w:t xml:space="preserve">. mrežna stranica e-Oglasna ploča sudova, </w:t>
      </w:r>
    </w:p>
    <w:p w:rsidRDefault="00621B6B" w:rsidP="00E71AD5" w:rsidR="00E71A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E71AD5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621B6B" w:rsidP="00E71AD5" w:rsidR="00E71A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E71AD5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E71AD5" w:rsidP="00E71AD5" w:rsidR="00E71AD5"/>
    <w:p w:rsidRDefault="00E71AD5" w:rsidP="00E71AD5" w:rsidR="00E71AD5"/>
    <w:p w:rsidRDefault="00E71AD5" w:rsidP="00E71AD5" w:rsidR="00E71AD5"/>
    <w:p w:rsidRDefault="00E8019B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AD5" w:rsidP="00E71AD5" w:rsidR="00E71AD5">
      <w:r>
        <w:separator/>
      </w:r>
    </w:p>
  </w:endnote>
  <w:endnote w:id="0" w:type="continuationSeparator">
    <w:p w:rsidRDefault="00E71AD5" w:rsidP="00E71AD5" w:rsidR="00E71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AD5" w:rsidP="00E71AD5" w:rsidR="00E71AD5">
      <w:r>
        <w:separator/>
      </w:r>
    </w:p>
  </w:footnote>
  <w:footnote w:id="0" w:type="continuationSeparator">
    <w:p w:rsidRDefault="00E71AD5" w:rsidP="00E71AD5" w:rsidR="00E71A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AD5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8019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St-118/2016-5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AD5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St-118/2016-5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151D"/>
    <w:rsid w:val="0007151D"/>
    <w:rsid w:val="00621B6B"/>
    <w:rsid w:val="00666EC7"/>
    <w:rsid w:val="0075528E"/>
    <w:rsid w:val="0079403F"/>
    <w:rsid w:val="008A08AE"/>
    <w:rsid w:val="00D75F84"/>
    <w:rsid w:val="00E71AD5"/>
    <w:rsid w:val="00E8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1AD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1AD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71AD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1A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1AD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1A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1AD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0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19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8019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801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801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1AD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1AD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71AD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1A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1AD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1A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1AD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0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19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019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01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01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8333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St-118/2016</izvorni_sadrzaj>
    <derivirana_varijabla naziv="DomainObject.Predmet.OznakaBroj_1">St-118/2016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ANGELS CONSULTANTS d.o.o. PULA</izvorni_sadrzaj>
    <derivirana_varijabla naziv="DomainObject.Predmet.ProtustrankaFormated_1">  ANGELS CONSULTANTS d.o.o. PULA</derivirana_varijabla>
  </DomainObject.Predmet.ProtustrankaFormated>
  <DomainObject.Predmet.ProtustrankaFormatedOIB>
    <izvorni_sadrzaj>  ANGELS CONSULTANTS d.o.o. PULA, OIB 59182331945</izvorni_sadrzaj>
    <derivirana_varijabla naziv="DomainObject.Predmet.ProtustrankaFormatedOIB_1">  ANGELS CONSULTANTS d.o.o. PULA, OIB 59182331945</derivirana_varijabla>
  </DomainObject.Predmet.ProtustrankaFormatedOIB>
  <DomainObject.Predmet.ProtustrankaFormatedWithAdress>
    <izvorni_sadrzaj> ANGELS CONSULTANTS d.o.o. PULA, Flanatička 11, 52100 Pula</izvorni_sadrzaj>
    <derivirana_varijabla naziv="DomainObject.Predmet.ProtustrankaFormatedWithAdress_1"> ANGELS CONSULTANTS d.o.o. PULA, Flanatička 11, 52100 Pula</derivirana_varijabla>
  </DomainObject.Predmet.ProtustrankaFormatedWithAdress>
  <DomainObject.Predmet.ProtustrankaFormatedWithAdressOIB>
    <izvorni_sadrzaj> ANGELS CONSULTANTS d.o.o. PULA, OIB 59182331945, Flanatička 11, 52100 Pula</izvorni_sadrzaj>
    <derivirana_varijabla naziv="DomainObject.Predmet.ProtustrankaFormatedWithAdressOIB_1"> ANGELS CONSULTANTS d.o.o. PULA, OIB 59182331945, Flanatička 11, 52100 Pula</derivirana_varijabla>
  </DomainObject.Predmet.ProtustrankaFormatedWithAdressOIB>
  <DomainObject.Predmet.ProtustrankaWithAdress>
    <izvorni_sadrzaj>ANGELS CONSULTANTS d.o.o. PULA Flanatička 11, 52100 Pula</izvorni_sadrzaj>
    <derivirana_varijabla naziv="DomainObject.Predmet.ProtustrankaWithAdress_1">ANGELS CONSULTANTS d.o.o. PULA Flanatička 11, 52100 Pula</derivirana_varijabla>
  </DomainObject.Predmet.ProtustrankaWithAdress>
  <DomainObject.Predmet.ProtustrankaWithAdressOIB>
    <izvorni_sadrzaj>ANGELS CONSULTANTS d.o.o. PULA, OIB 59182331945, Flanatička 11, 52100 Pula</izvorni_sadrzaj>
    <derivirana_varijabla naziv="DomainObject.Predmet.ProtustrankaWithAdressOIB_1">ANGELS CONSULTANTS d.o.o. PULA, OIB 59182331945, Flanatička 11, 52100 Pula</derivirana_varijabla>
  </DomainObject.Predmet.ProtustrankaWithAdressOIB>
  <DomainObject.Predmet.ProtustrankaNazivFormated>
    <izvorni_sadrzaj>ANGELS CONSULTANTS d.o.o. PULA</izvorni_sadrzaj>
    <derivirana_varijabla naziv="DomainObject.Predmet.ProtustrankaNazivFormated_1">ANGELS CONSULTANTS d.o.o. PULA</derivirana_varijabla>
  </DomainObject.Predmet.ProtustrankaNazivFormated>
  <DomainObject.Predmet.ProtustrankaNazivFormatedOIB>
    <izvorni_sadrzaj>ANGELS CONSULTANTS d.o.o. PULA, OIB 59182331945</izvorni_sadrzaj>
    <derivirana_varijabla naziv="DomainObject.Predmet.ProtustrankaNazivFormatedOIB_1">ANGELS CONSULTANTS d.o.o. PULA, OIB 59182331945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37194.18</izvorni_sadrzaj>
    <derivirana_varijabla naziv="DomainObject.Predmet.TrenutnaVrijednost_1">37194.18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ANGELS CONSULTANTS d.o.o. PULA</item>
    </izvorni_sadrzaj>
    <derivirana_varijabla naziv="DomainObject.Predmet.ProtuStrankaListFormated_1">
      <item>ANGELS CONSULTANTS d.o.o. PULA</item>
    </derivirana_varijabla>
  </DomainObject.Predmet.ProtuStrankaListFormated>
  <DomainObject.Predmet.ProtuStrankaListFormatedOIB>
    <izvorni_sadrzaj>
      <item>ANGELS CONSULTANTS d.o.o. PULA, OIB 59182331945</item>
    </izvorni_sadrzaj>
    <derivirana_varijabla naziv="DomainObject.Predmet.ProtuStrankaListFormatedOIB_1">
      <item>ANGELS CONSULTANTS d.o.o. PULA, OIB 59182331945</item>
    </derivirana_varijabla>
  </DomainObject.Predmet.ProtuStrankaListFormatedOIB>
  <DomainObject.Predmet.ProtuStrankaListFormatedWithAdress>
    <izvorni_sadrzaj>
      <item>ANGELS CONSULTANTS d.o.o. PULA, Flanatička 11, 52100 Pula</item>
    </izvorni_sadrzaj>
    <derivirana_varijabla naziv="DomainObject.Predmet.ProtuStrankaListFormatedWithAdress_1">
      <item>ANGELS CONSULTANTS d.o.o. PULA, Flanatička 11, 52100 Pula</item>
    </derivirana_varijabla>
  </DomainObject.Predmet.ProtuStrankaListFormatedWithAdress>
  <DomainObject.Predmet.ProtuStrankaListFormatedWithAdressOIB>
    <izvorni_sadrzaj>
      <item>ANGELS CONSULTANTS d.o.o. PULA, OIB 59182331945, Flanatička 11, 52100 Pula</item>
    </izvorni_sadrzaj>
    <derivirana_varijabla naziv="DomainObject.Predmet.ProtuStrankaListFormatedWithAdressOIB_1">
      <item>ANGELS CONSULTANTS d.o.o. PULA, OIB 59182331945, Flanatička 11, 52100 Pula</item>
    </derivirana_varijabla>
  </DomainObject.Predmet.ProtuStrankaListFormatedWithAdressOIB>
  <DomainObject.Predmet.ProtuStrankaListNazivFormated>
    <izvorni_sadrzaj>
      <item>ANGELS CONSULTANTS d.o.o. PULA</item>
    </izvorni_sadrzaj>
    <derivirana_varijabla naziv="DomainObject.Predmet.ProtuStrankaListNazivFormated_1">
      <item>ANGELS CONSULTANTS d.o.o. PULA</item>
    </derivirana_varijabla>
  </DomainObject.Predmet.ProtuStrankaListNazivFormated>
  <DomainObject.Predmet.ProtuStrankaListNazivFormatedOIB>
    <izvorni_sadrzaj>
      <item>ANGELS CONSULTANTS d.o.o. PULA, OIB 59182331945</item>
    </izvorni_sadrzaj>
    <derivirana_varijabla naziv="DomainObject.Predmet.ProtuStrankaListNazivFormatedOIB_1">
      <item>ANGELS CONSULTANTS d.o.o. PULA, OIB 59182331945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ANGELS CONSULTANTS d.o.o. PULA</izvorni_sadrzaj>
    <derivirana_varijabla naziv="DomainObject.Predmet.ProtustrankaIDrugi_1">ANGELS CONSULTANTS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ANGELS CONSULTANTS d.o.o. PULA, OIB 59182331945, Flanatička 11, 52100 Pula</izvorni_sadrzaj>
    <derivirana_varijabla naziv="DomainObject.Predmet.ProtustrankaIDrugiAdressOIB_1">ANGELS CONSULTANTS d.o.o. PULA, OIB 59182331945, Flanatička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ANGELS CONSULTANTS d.o.o. PULA</item>
    </izvorni_sadrzaj>
    <derivirana_varijabla naziv="DomainObject.Predmet.SudioniciListNaziv_1">
      <item>FINANCIJSKA AGENCIJA, RC RIJEKA, PODRUŽNICA PULA, PULA</item>
      <item>ANGELS CONSULTANTS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ANGELS CONSULTANTS d.o.o. PULA, OIB 59182331945, Flanatička 11,52100 Pula</item>
    </izvorni_sadrzaj>
    <derivirana_varijabla naziv="DomainObject.Predmet.SudioniciListAdressOIB_1">
      <item>FINANCIJSKA AGENCIJA, RC RIJEKA, PODRUŽNICA PULA, PULA, OIB 85821130368, Giardini 5,52100 Pula</item>
      <item>ANGELS CONSULTANTS d.o.o. PULA, OIB 59182331945, Flanatička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59182331945</item>
    </izvorni_sadrzaj>
    <derivirana_varijabla naziv="DomainObject.Predmet.SudioniciListNazivOIB_1">
      <item>, OIB 85821130368</item>
      <item>, OIB 59182331945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2993</properties:Characters>
  <properties:Lines>82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2016-04-06T12:52:00Z</dcterms:created>
  <dc:creator>Mihaela Kaligari</dc:creator>
  <cp:lastModifiedBy>Sanja Lakošeljac</cp:lastModifiedBy>
  <dcterms:modified xmlns:xsi="http://www.w3.org/2001/XMLSchema-instance" xsi:type="dcterms:W3CDTF">2016-04-07T10:09:00Z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