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3e92" w14:paraId="a513e92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F65051">
        <w:rPr>
          <w:b/>
        </w:rPr>
        <w:t>44. St-19</w:t>
      </w:r>
      <w:r w:rsidR="00516837">
        <w:rPr>
          <w:b/>
        </w:rPr>
        <w:t>0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516837">
        <w:t xml:space="preserve"> LAMARENO  INTERNATIONAL BUSINESS j.d.o.o.,  za trgovinu  i usluge, iz Zagreba, Radnička c. 80, </w:t>
      </w:r>
      <w:r w:rsidR="00406F43">
        <w:t xml:space="preserve">OIB 30643294534 </w:t>
      </w:r>
      <w:r w:rsidR="000E1583">
        <w:t xml:space="preserve">, </w:t>
      </w:r>
      <w:r w:rsidR="00FB73FB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F65051">
      <w:r w:rsidRPr="00E85BA1">
        <w:rPr>
          <w:b/>
        </w:rPr>
        <w:t xml:space="preserve">I </w:t>
      </w:r>
      <w:r>
        <w:tab/>
        <w:t>Za</w:t>
      </w:r>
      <w:r w:rsidR="00406F43">
        <w:t xml:space="preserve"> dužnika</w:t>
      </w:r>
      <w:r w:rsidR="00406F43" w:rsidRPr="00406F43">
        <w:t xml:space="preserve"> </w:t>
      </w:r>
      <w:r w:rsidR="00406F43">
        <w:t xml:space="preserve">LAMARENO  INTERNATIONAL BUSINESS j.d.o.o.,  za trgovinu  i usluge, iz Zagreba, Radnička c. 80, OIB 30643294534   </w:t>
      </w:r>
      <w:r w:rsidR="000E1583">
        <w:t>.</w:t>
      </w:r>
    </w:p>
    <w:p w:rsidRDefault="000E1583" w:rsidP="00E85BA1" w:rsidR="000E1583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406F43">
        <w:t xml:space="preserve">18.768,48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0E1583"/>
    <w:rsid w:val="001467AA"/>
    <w:rsid w:val="00171D7B"/>
    <w:rsid w:val="001A1DB3"/>
    <w:rsid w:val="001B196D"/>
    <w:rsid w:val="001D2FE6"/>
    <w:rsid w:val="00206D4B"/>
    <w:rsid w:val="00286A9E"/>
    <w:rsid w:val="002B02F3"/>
    <w:rsid w:val="003A05C7"/>
    <w:rsid w:val="003D41E0"/>
    <w:rsid w:val="003E7223"/>
    <w:rsid w:val="00406F43"/>
    <w:rsid w:val="004D2566"/>
    <w:rsid w:val="004F1768"/>
    <w:rsid w:val="00516837"/>
    <w:rsid w:val="00530B2C"/>
    <w:rsid w:val="005D06E4"/>
    <w:rsid w:val="0061418A"/>
    <w:rsid w:val="0064031F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  <w:rsid w:val="00FD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LAMARENO INTERNATIONAL BUSINESS j.d.o.o. zastupanog po punomoćniku Renata Marenić</izvorni_sadrzaj>
    <derivirana_varijabla naziv="DomainObject.Predmet.ProtustrankaFormated_1">  LAMARENO INTERNATIONAL BUSINESS j.d.o.o. zastupanog po punomoćniku Renata Marenić</derivirana_varijabla>
  </DomainObject.Predmet.ProtustrankaFormated>
  <DomainObject.Predmet.ProtustrankaFormatedOIB>
    <izvorni_sadrzaj>  LAMARENO INTERNATIONAL BUSINESS j.d.o.o., OIB 30643294534 zastupanog po punomoćniku Renata Marenić</izvorni_sadrzaj>
    <derivirana_varijabla naziv="DomainObject.Predmet.ProtustrankaFormatedOIB_1">  LAMARENO INTERNATIONAL BUSINESS j.d.o.o., OIB 30643294534 zastupanog po punomoćniku Renata Marenić</derivirana_varijabla>
  </DomainObject.Predmet.ProtustrankaFormatedOIB>
  <DomainObject.Predmet.ProtustrankaFormatedWithAdress>
    <izvorni_sadrzaj> LAMARENO INTERNATIONAL BUSINESS j.d.o.o., Radnička cesta 80, 10000 Zagreb zastupanog po punomoćniku Renata Marenić</izvorni_sadrzaj>
    <derivirana_varijabla naziv="DomainObject.Predmet.ProtustrankaFormatedWithAdress_1"> LAMARENO INTERNATIONAL BUSINESS j.d.o.o., Radnička cesta 80, 10000 Zagreb zastupanog po punomoćniku Renata Marenić</derivirana_varijabla>
  </DomainObject.Predmet.ProtustrankaFormatedWithAdress>
  <DomainObject.Predmet.ProtustrankaFormatedWithAdressOIB>
    <izvorni_sadrzaj> LAMARENO INTERNATIONAL BUSINESS j.d.o.o., OIB 30643294534, Radnička cesta 80, 10000 Zagreb zastupanog po punomoćniku Renata Marenić</izvorni_sadrzaj>
    <derivirana_varijabla naziv="DomainObject.Predmet.ProtustrankaFormatedWithAdressOIB_1"> LAMARENO INTERNATIONAL BUSINESS j.d.o.o., OIB 30643294534, Radnička cesta 80, 10000 Zagreb zastupanog po punomoćniku Renata Marenić</derivirana_varijabla>
  </DomainObject.Predmet.ProtustrankaFormatedWithAdressOIB>
  <DomainObject.Predmet.ProtustrankaWithAdress>
    <izvorni_sadrzaj>LAMARENO INTERNATIONAL BUSINESS j.d.o.o. Radnička cesta 80, 10000 Zagreb</izvorni_sadrzaj>
    <derivirana_varijabla naziv="DomainObject.Predmet.ProtustrankaWithAdress_1">LAMARENO INTERNATIONAL BUSINESS j.d.o.o. Radnička cesta 80, 10000 Zagreb</derivirana_varijabla>
  </DomainObject.Predmet.ProtustrankaWithAdress>
  <DomainObject.Predmet.ProtustrankaWithAdressOIB>
    <izvorni_sadrzaj>LAMARENO INTERNATIONAL BUSINESS j.d.o.o., OIB 30643294534, Radnička cesta 80, 10000 Zagreb</izvorni_sadrzaj>
    <derivirana_varijabla naziv="DomainObject.Predmet.ProtustrankaWithAdressOIB_1">LAMARENO INTERNATIONAL BUSINESS j.d.o.o., OIB 30643294534, Radnička cesta 80, 10000 Zagreb</derivirana_varijabla>
  </DomainObject.Predmet.ProtustrankaWithAdressOIB>
  <DomainObject.Predmet.ProtustrankaNazivFormated>
    <izvorni_sadrzaj>LAMARENO INTERNATIONAL BUSINESS j.d.o.o.</izvorni_sadrzaj>
    <derivirana_varijabla naziv="DomainObject.Predmet.ProtustrankaNazivFormated_1">LAMARENO INTERNATIONAL BUSINESS j.d.o.o.</derivirana_varijabla>
  </DomainObject.Predmet.ProtustrankaNazivFormated>
  <DomainObject.Predmet.ProtustrankaNazivFormatedOIB>
    <izvorni_sadrzaj>LAMARENO INTERNATIONAL BUSINESS j.d.o.o., OIB 30643294534</izvorni_sadrzaj>
    <derivirana_varijabla naziv="DomainObject.Predmet.ProtustrankaNazivFormatedOIB_1">LAMARENO INTERNATIONAL BUSINESS j.d.o.o., OIB 30643294534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LAMARENO INTERNATIONAL BUSINESS j.d.o.o. zastupanog po punomoćniku Renata Marenić</item>
    </izvorni_sadrzaj>
    <derivirana_varijabla naziv="DomainObject.Predmet.ProtuStrankaListFormated_1">
      <item>LAMARENO INTERNATIONAL BUSINESS j.d.o.o. zastupanog po punomoćniku Renata Marenić</item>
    </derivirana_varijabla>
  </DomainObject.Predmet.ProtuStrankaListFormated>
  <DomainObject.Predmet.ProtuStrankaListFormatedOIB>
    <izvorni_sadrzaj>
      <item>LAMARENO INTERNATIONAL BUSINESS j.d.o.o., OIB 30643294534 zastupanog po punomoćniku Renata Marenić</item>
    </izvorni_sadrzaj>
    <derivirana_varijabla naziv="DomainObject.Predmet.ProtuStrankaListFormatedOIB_1">
      <item>LAMARENO INTERNATIONAL BUSINESS j.d.o.o., OIB 30643294534 zastupanog po punomoćniku Renata Marenić</item>
    </derivirana_varijabla>
  </DomainObject.Predmet.ProtuStrankaListFormatedOIB>
  <DomainObject.Predmet.ProtuStrankaListFormatedWithAdress>
    <izvorni_sadrzaj>
      <item>LAMARENO INTERNATIONAL BUSINESS j.d.o.o., Radnička cesta 80, 10000 Zagreb zastupanog po punomoćniku Renata Marenić</item>
    </izvorni_sadrzaj>
    <derivirana_varijabla naziv="DomainObject.Predmet.ProtuStrankaListFormatedWithAdress_1">
      <item>LAMARENO INTERNATIONAL BUSINESS j.d.o.o., Radnička cesta 80, 10000 Zagreb zastupanog po punomoćniku Renata Marenić</item>
    </derivirana_varijabla>
  </DomainObject.Predmet.ProtuStrankaListFormatedWithAdress>
  <DomainObject.Predmet.ProtuStrankaListFormatedWithAdressOIB>
    <izvorni_sadrzaj>
      <item>LAMARENO INTERNATIONAL BUSINESS j.d.o.o., OIB 30643294534, Radnička cesta 80, 10000 Zagreb zastupanog po punomoćniku Renata Marenić</item>
    </izvorni_sadrzaj>
    <derivirana_varijabla naziv="DomainObject.Predmet.ProtuStrankaListFormatedWithAdressOIB_1">
      <item>LAMARENO INTERNATIONAL BUSINESS j.d.o.o., OIB 30643294534, Radnička cesta 80, 10000 Zagreb zastupanog po punomoćniku Renata Marenić</item>
    </derivirana_varijabla>
  </DomainObject.Predmet.ProtuStrankaListFormatedWithAdressOIB>
  <DomainObject.Predmet.ProtuStrankaListNazivFormated>
    <izvorni_sadrzaj>
      <item>LAMARENO INTERNATIONAL BUSINESS j.d.o.o.</item>
    </izvorni_sadrzaj>
    <derivirana_varijabla naziv="DomainObject.Predmet.ProtuStrankaListNazivFormated_1">
      <item>LAMARENO INTERNATIONAL BUSINESS j.d.o.o.</item>
    </derivirana_varijabla>
  </DomainObject.Predmet.ProtuStrankaListNazivFormated>
  <DomainObject.Predmet.ProtuStrankaListNazivFormatedOIB>
    <izvorni_sadrzaj>
      <item>LAMARENO INTERNATIONAL BUSINESS j.d.o.o., OIB 30643294534</item>
    </izvorni_sadrzaj>
    <derivirana_varijabla naziv="DomainObject.Predmet.ProtuStrankaListNazivFormatedOIB_1">
      <item>LAMARENO INTERNATIONAL BUSINESS j.d.o.o., OIB 30643294534</item>
    </derivirana_varijabla>
  </DomainObject.Predmet.ProtuStrankaListNazivFormatedOIB>
  <DomainObject.Predmet.OstaliListFormated>
    <izvorni_sadrzaj>
      <item>Renata Marenić punomoćnik sudionika u postupku LAMARENO INTERNATIONAL BUSINESS j.d.o.o.</item>
    </izvorni_sadrzaj>
    <derivirana_varijabla naziv="DomainObject.Predmet.OstaliListFormated_1">
      <item>Renata Marenić punomoćnik sudionika u postupku LAMARENO INTERNATIONAL BUSINESS j.d.o.o.</item>
    </derivirana_varijabla>
  </DomainObject.Predmet.OstaliListFormated>
  <DomainObject.Predmet.OstaliListFormatedOIB>
    <izvorni_sadrzaj>
      <item>Renata Marenić, OIB 72292055625 punomoćnik sudionika u postupku LAMARENO INTERNATIONAL BUSINESS j.d.o.o.</item>
    </izvorni_sadrzaj>
    <derivirana_varijabla naziv="DomainObject.Predmet.OstaliListFormatedOIB_1">
      <item>Renata Marenić, OIB 72292055625 punomoćnik sudionika u postupku LAMARENO INTERNATIONAL BUSINESS j.d.o.o.</item>
    </derivirana_varijabla>
  </DomainObject.Predmet.OstaliListFormatedOIB>
  <DomainObject.Predmet.OstaliListFormatedWithAdress>
    <izvorni_sadrzaj>
      <item>Renata Marenić, Dubrava 240, 10000 Zagreb punomoćnik sudionika u postupku LAMARENO INTERNATIONAL BUSINESS j.d.o.o.</item>
    </izvorni_sadrzaj>
    <derivirana_varijabla naziv="DomainObject.Predmet.OstaliListFormatedWithAdress_1">
      <item>Renata Marenić, Dubrava 240, 10000 Zagreb punomoćnik sudionika u postupku LAMARENO INTERNATIONAL BUSINESS j.d.o.o.</item>
    </derivirana_varijabla>
  </DomainObject.Predmet.OstaliListFormatedWithAdress>
  <DomainObject.Predmet.OstaliListFormatedWithAdressOIB>
    <izvorni_sadrzaj>
      <item>Renata Marenić, OIB 72292055625, Dubrava 240, 10000 Zagreb punomoćnik sudionika u postupku LAMARENO INTERNATIONAL BUSINESS j.d.o.o.</item>
    </izvorni_sadrzaj>
    <derivirana_varijabla naziv="DomainObject.Predmet.OstaliListFormatedWithAdressOIB_1">
      <item>Renata Marenić, OIB 72292055625, Dubrava 240, 10000 Zagreb punomoćnik sudionika u postupku LAMARENO INTERNATIONAL BUSINESS j.d.o.o.</item>
    </derivirana_varijabla>
  </DomainObject.Predmet.OstaliListFormatedWithAdressOIB>
  <DomainObject.Predmet.OstaliListNazivFormated>
    <izvorni_sadrzaj>
      <item>Renata Marenić</item>
    </izvorni_sadrzaj>
    <derivirana_varijabla naziv="DomainObject.Predmet.OstaliListNazivFormated_1">
      <item>Renata Marenić</item>
    </derivirana_varijabla>
  </DomainObject.Predmet.OstaliListNazivFormated>
  <DomainObject.Predmet.OstaliListNazivFormatedOIB>
    <izvorni_sadrzaj>
      <item>Renata Marenić, OIB 72292055625</item>
    </izvorni_sadrzaj>
    <derivirana_varijabla naziv="DomainObject.Predmet.OstaliListNazivFormatedOIB_1">
      <item>Renata Marenić, OIB 72292055625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LAMARENO INTERNATIONAL BUSINESS j.d.o.o.</izvorni_sadrzaj>
    <derivirana_varijabla naziv="DomainObject.Predmet.ProtustrankaIDrugi_1">LAMARENO INTERNATIONAL BUSINESS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LAMARENO INTERNATIONAL BUSINESS j.d.o.o., OIB 30643294534, Radnička cesta 80, 10000 Zagreb</izvorni_sadrzaj>
    <derivirana_varijabla naziv="DomainObject.Predmet.ProtustrankaIDrugiAdressOIB_1">LAMARENO INTERNATIONAL BUSINESS j.d.o.o., OIB 30643294534,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LAMARENO INTERNATIONAL BUSINESS j.d.o.o.</item>
      <item>Renata Marenić</item>
    </izvorni_sadrzaj>
    <derivirana_varijabla naziv="DomainObject.Predmet.SudioniciListNaziv_1">
      <item>FINA Regionalni centar Zagreb</item>
      <item>LAMARENO INTERNATIONAL BUSINESS j.d.o.o.</item>
      <item>Renata Marenić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LAMARENO INTERNATIONAL BUSINESS j.d.o.o., OIB 30643294534, Radnička cesta 80,10000 Zagreb</item>
      <item>Renata Marenić, OIB 72292055625, Dubrava 240,10000 Zagreb</item>
    </izvorni_sadrzaj>
    <derivirana_varijabla naziv="DomainObject.Predmet.SudioniciListAdressOIB_1">
      <item>FINA Regionalni centar Zagreb, OIB 85821130368, Trg svibanjskih žrtava 1995. 1,10000 Zagreb</item>
      <item>LAMARENO INTERNATIONAL BUSINESS j.d.o.o., OIB 30643294534, Radnička cesta 80,10000 Zagreb</item>
      <item>Renata Marenić, OIB 72292055625, Dubrava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30643294534</item>
      <item>, OIB 72292055625</item>
    </izvorni_sadrzaj>
    <derivirana_varijabla naziv="DomainObject.Predmet.SudioniciListNazivOIB_1">
      <item>, OIB 85821130368</item>
      <item>, OIB 30643294534</item>
      <item>, OIB 72292055625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1470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2017-03-08T11:36:00Z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