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34c45" w14:paraId="b834c45" w:rsidRDefault="001825F2" w:rsidP="001825F2" w:rsidR="001825F2">
      <w:pPr>
        <w:jc w:val="right"/>
        <w15:collapsed w:val="false"/>
        <w:rPr>
          <w:rFonts w:hAnsi="Arial" w:ascii="Arial"/>
        </w:rPr>
      </w:pPr>
      <w:r>
        <w:rPr>
          <w:rFonts w:hAnsi="Arial" w:ascii="Arial"/>
        </w:rPr>
        <w:t xml:space="preserve">       </w:t>
      </w:r>
    </w:p>
    <w:p w:rsidRDefault="001825F2" w:rsidP="001825F2" w:rsidR="001825F2">
      <w:pPr>
        <w:jc w:val="right"/>
        <w:rPr>
          <w:rFonts w:hAnsi="Arial" w:ascii="Arial"/>
        </w:rPr>
      </w:pPr>
      <w:r>
        <w:rPr>
          <w:rFonts w:hAnsi="Arial" w:ascii="Arial"/>
        </w:rPr>
        <w:t xml:space="preserve"> 7-St-193/2013-47.</w:t>
      </w:r>
    </w:p>
    <w:p w:rsidRDefault="001825F2" w:rsidP="001825F2" w:rsidR="001825F2"/>
    <w:p w:rsidRDefault="001825F2" w:rsidP="001825F2" w:rsidR="001825F2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U  I M E   R E P U B L I K E   H R V A T S K E</w:t>
      </w:r>
    </w:p>
    <w:p w:rsidRDefault="001825F2" w:rsidP="001825F2" w:rsidR="001825F2">
      <w:pPr>
        <w:jc w:val="center"/>
        <w:rPr>
          <w:rFonts w:hAnsi="Arial" w:ascii="Arial"/>
          <w:b/>
        </w:rPr>
      </w:pPr>
    </w:p>
    <w:p w:rsidRDefault="001825F2" w:rsidP="001825F2" w:rsidR="001825F2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J E Š E N J E</w:t>
      </w:r>
    </w:p>
    <w:p w:rsidRDefault="001825F2" w:rsidP="001825F2" w:rsidR="001825F2">
      <w:pPr>
        <w:jc w:val="both"/>
        <w:rPr>
          <w:rFonts w:hAnsi="Arial" w:ascii="Arial"/>
        </w:rPr>
      </w:pPr>
    </w:p>
    <w:p w:rsidRDefault="001825F2" w:rsidP="001825F2" w:rsidR="001825F2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po stečajnom sucu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>, u postupku radi naknadne diobe Stečajne mase dužnika TEHNODRVO d.o.o. za proizvodnju i trgovinu u stečaju iz Slatine, Industrijska 6, MBS 080248375, odlučujući po službenoj dužnosti o određivanju upisa stečajne mase u sudski registar, dana 02. ožujka 2016. godine</w:t>
      </w:r>
    </w:p>
    <w:p w:rsidRDefault="001825F2" w:rsidP="001825F2" w:rsidR="001825F2">
      <w:pPr>
        <w:jc w:val="both"/>
        <w:rPr>
          <w:rFonts w:hAnsi="Arial" w:ascii="Arial"/>
        </w:rPr>
      </w:pPr>
    </w:p>
    <w:p w:rsidRDefault="001825F2" w:rsidP="001825F2" w:rsidR="001825F2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i j e š i o   j e</w:t>
      </w:r>
    </w:p>
    <w:p w:rsidRDefault="001825F2" w:rsidP="001825F2" w:rsidR="001825F2">
      <w:pPr>
        <w:jc w:val="both"/>
        <w:rPr>
          <w:rFonts w:hAnsi="Arial" w:ascii="Arial"/>
        </w:rPr>
      </w:pPr>
    </w:p>
    <w:p w:rsidRDefault="001825F2" w:rsidP="001825F2" w:rsidR="001825F2">
      <w:pPr>
        <w:ind w:left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I.Određuje se po službenoj dužnosti upis u sudski registar Stečajne mase brisanog dužnika </w:t>
      </w:r>
      <w:r>
        <w:rPr>
          <w:rFonts w:hAnsi="Arial" w:ascii="Arial"/>
        </w:rPr>
        <w:t>TEHNODRVO d.o.o. za proizvodnju i trgovinu u stečaju iz Slatine, Industrijska 6, MBS 080248375.</w:t>
      </w:r>
    </w:p>
    <w:p w:rsidRDefault="001825F2" w:rsidP="001825F2" w:rsidR="001825F2">
      <w:pPr>
        <w:ind w:left="720"/>
        <w:jc w:val="both"/>
        <w:rPr>
          <w:rFonts w:hAnsi="Arial" w:ascii="Arial"/>
        </w:rPr>
      </w:pPr>
      <w:r>
        <w:rPr>
          <w:rFonts w:cs="Arial" w:hAnsi="Arial" w:ascii="Arial"/>
          <w:noProof/>
        </w:rPr>
        <w:t xml:space="preserve">II.U sudski registar pored stečajne mase određuje se i upis stečajnog upravitelja  </w:t>
      </w:r>
      <w:r>
        <w:rPr>
          <w:rFonts w:hAnsi="Arial" w:ascii="Arial"/>
        </w:rPr>
        <w:t xml:space="preserve"> </w:t>
      </w:r>
      <w:proofErr w:type="spellStart"/>
      <w:r>
        <w:rPr>
          <w:rFonts w:hAnsi="Arial" w:ascii="Arial"/>
        </w:rPr>
        <w:t>Tanasija</w:t>
      </w:r>
      <w:proofErr w:type="spellEnd"/>
      <w:r>
        <w:rPr>
          <w:rFonts w:hAnsi="Arial" w:ascii="Arial"/>
        </w:rPr>
        <w:t xml:space="preserve"> Marković, OIB 15362271646, dipl. </w:t>
      </w:r>
      <w:proofErr w:type="spellStart"/>
      <w:r>
        <w:rPr>
          <w:rFonts w:hAnsi="Arial" w:ascii="Arial"/>
        </w:rPr>
        <w:t>oec</w:t>
      </w:r>
      <w:proofErr w:type="spellEnd"/>
      <w:r>
        <w:rPr>
          <w:rFonts w:hAnsi="Arial" w:ascii="Arial"/>
        </w:rPr>
        <w:t xml:space="preserve"> iz Daruvara, Vrbovačka cesta 44.</w:t>
      </w:r>
    </w:p>
    <w:p w:rsidRDefault="001825F2" w:rsidP="001825F2" w:rsidR="001825F2">
      <w:pPr>
        <w:ind w:left="720"/>
        <w:jc w:val="center"/>
        <w:rPr>
          <w:b/>
        </w:rPr>
      </w:pPr>
    </w:p>
    <w:p w:rsidRDefault="001825F2" w:rsidP="001825F2" w:rsidR="001825F2" w:rsidRPr="001825F2">
      <w:pPr>
        <w:ind w:left="720"/>
        <w:jc w:val="center"/>
        <w:rPr>
          <w:rFonts w:cs="Arial" w:hAnsi="Arial" w:ascii="Arial"/>
        </w:rPr>
      </w:pPr>
      <w:r w:rsidRPr="001825F2">
        <w:rPr>
          <w:rFonts w:cs="Arial" w:hAnsi="Arial" w:ascii="Arial"/>
          <w:b/>
        </w:rPr>
        <w:t>Obrazloženje</w:t>
      </w:r>
    </w:p>
    <w:p w:rsidRDefault="001825F2" w:rsidP="001825F2" w:rsidR="001825F2">
      <w:pPr>
        <w:ind w:firstLine="851"/>
        <w:jc w:val="both"/>
        <w:rPr>
          <w:rFonts w:cs="Arial" w:hAnsi="Arial" w:ascii="Arial"/>
        </w:rPr>
      </w:pPr>
    </w:p>
    <w:p w:rsidRDefault="001825F2" w:rsidP="001825F2" w:rsidR="001825F2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Pravomoćnim rješenjem ovog suda 7 St-193/2013-30 od 15. svibnja 2015. godine određen je nastavak postupka radi naknadne diobe Stečajne mase dužnika TEHNODRVO d.o.o. u stečaju iz Slatine, Industrijska 6.</w:t>
      </w:r>
    </w:p>
    <w:p w:rsidRDefault="001825F2" w:rsidP="001825F2" w:rsidR="001825F2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Postupak je nastavljen zbog toga što je naknadno pronađena imovina koja ulazi u stečajnu masu brisanog dužnika, te je istu imovinu potrebno unovčiti, a prikupljenim sredstvima namiriti tražbine vjerovnika.</w:t>
      </w:r>
    </w:p>
    <w:p w:rsidRDefault="001825F2" w:rsidP="001825F2" w:rsidR="001825F2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Zbog navedenih razloga ostvarene su pretpostavke upisa stečajne mase u sudski registar, pa je odlučeno kao u izreci ovog rješenja na temelju odredbe </w:t>
      </w:r>
      <w:r>
        <w:rPr>
          <w:rFonts w:cs="Arial" w:hAnsi="Arial" w:ascii="Arial"/>
        </w:rPr>
        <w:lastRenderedPageBreak/>
        <w:t>čl.289.st.5. i čl.438.Stečajnog zakona (NN broj 71/15), koje odredbe se primjenjuju retroaktivno i na ovaj postupak temeljem čl.441.st.2. istog zakona.</w:t>
      </w:r>
    </w:p>
    <w:p w:rsidRDefault="001825F2" w:rsidP="001825F2" w:rsidR="001825F2">
      <w:pPr>
        <w:ind w:firstLine="851"/>
        <w:jc w:val="both"/>
        <w:rPr>
          <w:rFonts w:cs="Times New Roman" w:hAnsi="Arial" w:ascii="Arial"/>
        </w:rPr>
      </w:pPr>
    </w:p>
    <w:p w:rsidRDefault="001825F2" w:rsidP="001825F2" w:rsidR="001825F2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>U Bjelovaru, 02. ožujka 2016. godine</w:t>
      </w:r>
    </w:p>
    <w:p w:rsidRDefault="001825F2" w:rsidP="001825F2" w:rsidR="001825F2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STEČAJNI SUDAC</w:t>
      </w:r>
    </w:p>
    <w:p w:rsidRDefault="001825F2" w:rsidP="001825F2" w:rsidR="001825F2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TOMISLAV MRAZOVIĆ</w:t>
      </w:r>
    </w:p>
    <w:p w:rsidRDefault="001825F2" w:rsidP="001825F2" w:rsidR="001825F2">
      <w:pPr>
        <w:ind w:firstLine="720"/>
        <w:jc w:val="both"/>
        <w:rPr>
          <w:rFonts w:hAnsi="Arial" w:ascii="Arial"/>
        </w:rPr>
      </w:pPr>
    </w:p>
    <w:p w:rsidRDefault="001825F2" w:rsidP="001825F2" w:rsidR="001825F2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PRAVNA POUKA: Protiv ovog rješenja dopuštena je žalba u roku od 8 dana, od dana dostave rješenja, time da se dostava rješenja smatra obavljenom istekom 8 dana od dana objave rješenja na mrežnoj stranici e-oglasna ploča Trgovačkog suda u Bjelovaru. </w:t>
      </w:r>
      <w:bookmarkStart w:name="_GoBack" w:id="0"/>
      <w:bookmarkEnd w:id="0"/>
    </w:p>
    <w:p w:rsidRDefault="001825F2" w:rsidP="001825F2" w:rsidR="001825F2">
      <w:pPr>
        <w:jc w:val="both"/>
        <w:rPr>
          <w:rFonts w:hAnsi="Arial" w:ascii="Arial"/>
        </w:rPr>
      </w:pPr>
    </w:p>
    <w:p w:rsidRDefault="001825F2" w:rsidP="001825F2" w:rsidR="001825F2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Rj.</w:t>
      </w:r>
    </w:p>
    <w:p w:rsidRDefault="001825F2" w:rsidP="001825F2" w:rsidR="001825F2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Dna:-stečajnom upravitelju za stečajnu masu brisanog dužnika TEHNODRVO d.o.o. u stečaju iz Slatine putem e-oglasne ploče suda </w:t>
      </w:r>
    </w:p>
    <w:p w:rsidRDefault="001825F2" w:rsidP="001825F2" w:rsidR="001825F2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-svim vjerovnicima putem e-oglasne ploče suda</w:t>
      </w:r>
    </w:p>
    <w:p w:rsidRDefault="001825F2" w:rsidP="001825F2" w:rsidR="001825F2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-sudskom registru nakon pravomoćnosti  </w:t>
      </w:r>
    </w:p>
    <w:p w:rsidRDefault="001825F2" w:rsidP="001825F2" w:rsidR="001825F2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Kal.pravomoćnost</w:t>
      </w:r>
    </w:p>
    <w:p w:rsidRDefault="001825F2" w:rsidP="001825F2" w:rsidR="001825F2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U Bj.02.3.2016.g.</w:t>
      </w:r>
    </w:p>
    <w:p w:rsidRDefault="001825F2" w:rsidP="001825F2" w:rsidR="001825F2">
      <w:pPr>
        <w:jc w:val="both"/>
        <w:rPr>
          <w:rFonts w:cs="Times New Roman"/>
        </w:rPr>
      </w:pPr>
    </w:p>
    <w:p w:rsidRDefault="001825F2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25F2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7659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ožujka 2016.</izvorni_sadrzaj>
    <derivirana_varijabla naziv="DomainObject.DatumDonosenjaOdluke_1">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St-193/2013-47</izvorni_sadrzaj>
    <derivirana_varijabla naziv="DomainObject.Oznaka_1">St-193/2013-47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</izvorni_sadrzaj>
    <derivirana_varijabla naziv="DomainObject.Predmet.Broj_1">193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kolovoza 2013.</izvorni_sadrzaj>
    <derivirana_varijabla naziv="DomainObject.Predmet.DatumOsnivanja_1">14. kolovoza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15. studenog 2013.</izvorni_sadrzaj>
    <derivirana_varijabla naziv="DomainObject.Predmet.DatumRjesavanja_1">15. studenog 2013.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St-193/2013</izvorni_sadrzaj>
    <derivirana_varijabla naziv="DomainObject.Predmet.OznakaBroj_1">St-193/2013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Tomislav</izvorni_sadrzaj>
    <derivirana_varijabla naziv="DomainObject.Predmet.PredmetRijesio.Ime_1">Tomislav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Mrazović</izvorni_sadrzaj>
    <derivirana_varijabla naziv="DomainObject.Predmet.PredmetRijesio.Prezime_1">Mrazović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TEHNODRVO d.o.o. za proizvodnju i trgovinu SLATINA</izvorni_sadrzaj>
    <derivirana_varijabla naziv="DomainObject.Predmet.ProtustrankaFormated_1">  TEHNODRVO d.o.o. za proizvodnju i trgovinu SLATINA</derivirana_varijabla>
  </DomainObject.Predmet.ProtustrankaFormated>
  <DomainObject.Predmet.ProtustrankaFormatedOIB>
    <izvorni_sadrzaj>  TEHNODRVO d.o.o. za proizvodnju i trgovinu SLATINA, OIB 21467612451</izvorni_sadrzaj>
    <derivirana_varijabla naziv="DomainObject.Predmet.ProtustrankaFormatedOIB_1">  TEHNODRVO d.o.o. za proizvodnju i trgovinu SLATINA, OIB 21467612451</derivirana_varijabla>
  </DomainObject.Predmet.ProtustrankaFormatedOIB>
  <DomainObject.Predmet.ProtustrankaFormatedWithAdress>
    <izvorni_sadrzaj> TEHNODRVO d.o.o. za proizvodnju i trgovinu SLATINA, Industrijska 6, 33520 Slatina</izvorni_sadrzaj>
    <derivirana_varijabla naziv="DomainObject.Predmet.ProtustrankaFormatedWithAdress_1"> TEHNODRVO d.o.o. za proizvodnju i trgovinu SLATINA, Industrijska 6, 33520 Slatina</derivirana_varijabla>
  </DomainObject.Predmet.ProtustrankaFormatedWithAdress>
  <DomainObject.Predmet.ProtustrankaFormatedWithAdressOIB>
    <izvorni_sadrzaj> TEHNODRVO d.o.o. za proizvodnju i trgovinu SLATINA, OIB 21467612451, Industrijska 6, 33520 Slatina</izvorni_sadrzaj>
    <derivirana_varijabla naziv="DomainObject.Predmet.ProtustrankaFormatedWithAdressOIB_1"> TEHNODRVO d.o.o. za proizvodnju i trgovinu SLATINA, OIB 21467612451, Industrijska 6, 33520 Slatina</derivirana_varijabla>
  </DomainObject.Predmet.ProtustrankaFormatedWithAdressOIB>
  <DomainObject.Predmet.ProtustrankaWithAdress>
    <izvorni_sadrzaj>TEHNODRVO d.o.o. za proizvodnju i trgovinu SLATINA Industrijska 6, 33520 Slatina</izvorni_sadrzaj>
    <derivirana_varijabla naziv="DomainObject.Predmet.ProtustrankaWithAdress_1">TEHNODRVO d.o.o. za proizvodnju i trgovinu SLATINA Industrijska 6, 33520 Slatina</derivirana_varijabla>
  </DomainObject.Predmet.ProtustrankaWithAdress>
  <DomainObject.Predmet.ProtustrankaWithAdressOIB>
    <izvorni_sadrzaj>TEHNODRVO d.o.o. za proizvodnju i trgovinu SLATINA, OIB 21467612451, Industrijska 6, 33520 Slatina</izvorni_sadrzaj>
    <derivirana_varijabla naziv="DomainObject.Predmet.ProtustrankaWithAdressOIB_1">TEHNODRVO d.o.o. za proizvodnju i trgovinu SLATINA, OIB 21467612451, Industrijska 6, 33520 Slatina</derivirana_varijabla>
  </DomainObject.Predmet.ProtustrankaWithAdressOIB>
  <DomainObject.Predmet.ProtustrankaNazivFormated>
    <izvorni_sadrzaj>TEHNODRVO d.o.o. za proizvodnju i trgovinu SLATINA</izvorni_sadrzaj>
    <derivirana_varijabla naziv="DomainObject.Predmet.ProtustrankaNazivFormated_1">TEHNODRVO d.o.o. za proizvodnju i trgovinu SLATINA</derivirana_varijabla>
  </DomainObject.Predmet.ProtustrankaNazivFormated>
  <DomainObject.Predmet.ProtustrankaNazivFormatedOIB>
    <izvorni_sadrzaj>TEHNODRVO d.o.o. za proizvodnju i trgovinu SLATINA, OIB 21467612451</izvorni_sadrzaj>
    <derivirana_varijabla naziv="DomainObject.Predmet.ProtustrankaNazivFormatedOIB_1">TEHNODRVO d.o.o. za proizvodnju i trgovinu SLATINA, OIB 21467612451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ROBERT CIGLAR IZ KAPINACA zastupanog po punomoćniku ZOU Radomir Borotić i Darko Novačić; ANTE ŽUNIĆ IZ SLATINE zastupanog po punomoćniku ZOU Radomir Borotić i Darko Novačić; HRVATSKE ŠUME društvo s ograničenom odgovornošću ZAGREB</izvorni_sadrzaj>
    <derivirana_varijabla naziv="DomainObject.Predmet.StrankaFormated_1">  ROBERT CIGLAR IZ KAPINACA zastupanog po punomoćniku ZOU Radomir Borotić i Darko Novačić; ANTE ŽUNIĆ IZ SLATINE zastupanog po punomoćniku ZOU Radomir Borotić i Darko Novačić; HRVATSKE ŠUME društvo s ograničenom odgovornošću ZAGREB</derivirana_varijabla>
  </DomainObject.Predmet.StrankaFormated>
  <DomainObject.Predmet.StrankaFormatedOIB>
    <izvorni_sadrzaj>  ROBERT CIGLAR IZ KAPINACA, OIB 54180605438 zastupanog po punomoćniku ZOU Radomir Borotić i Darko Novačić; ANTE ŽUNIĆ IZ SLATINE, OIB 65375487859 zastupanog po punomoćniku ZOU Radomir Borotić i Darko Novačić; HRVATSKE ŠUME društvo s ograničenom odgovornošću ZAGREB, OIB 69693144506</izvorni_sadrzaj>
    <derivirana_varijabla naziv="DomainObject.Predmet.StrankaFormatedOIB_1">  ROBERT CIGLAR IZ KAPINACA, OIB 54180605438 zastupanog po punomoćniku ZOU Radomir Borotić i Darko Novačić; ANTE ŽUNIĆ IZ SLATINE, OIB 65375487859 zastupanog po punomoćniku ZOU Radomir Borotić i Darko Novačić; HRVATSKE ŠUME društvo s ograničenom odgovornošću ZAGREB, OIB 69693144506</derivirana_varijabla>
  </DomainObject.Predmet.StrankaFormatedOIB>
  <DomainObject.Predmet.StrankaFormatedWithAdress>
    <izvorni_sadrzaj> ROBERT CIGLAR IZ KAPINACA, Bana Jelačića 27, Kapinci zastupanog po punomoćniku ZOU Radomir Borotić i Darko Novačić; ANTE ŽUNIĆ IZ SLATINE, Ulica Milke Trnine 8, 33520 Slatina zastupanog po punomoćniku ZOU Radomir Borotić i Darko Novačić; HRVATSKE ŠUME društvo s ograničenom odgovornošću ZAGREB, Ul.Ljudevita Farkaša Vukotinovića 2, Zagreb</izvorni_sadrzaj>
    <derivirana_varijabla naziv="DomainObject.Predmet.StrankaFormatedWithAdress_1"> ROBERT CIGLAR IZ KAPINACA, Bana Jelačića 27, Kapinci zastupanog po punomoćniku ZOU Radomir Borotić i Darko Novačić; ANTE ŽUNIĆ IZ SLATINE, Ulica Milke Trnine 8, 33520 Slatina zastupanog po punomoćniku ZOU Radomir Borotić i Darko Novačić; HRVATSKE ŠUME društvo s ograničenom odgovornošću ZAGREB, Ul.Ljudevita Farkaša Vukotinovića 2, Zagreb</derivirana_varijabla>
  </DomainObject.Predmet.StrankaFormatedWithAdress>
  <DomainObject.Predmet.StrankaFormatedWithAdressOIB>
    <izvorni_sadrzaj> ROBERT CIGLAR IZ KAPINACA, OIB 54180605438, Bana Jelačića 27, Kapinci zastupanog po punomoćniku ZOU Radomir Borotić i Darko Novačić; ANTE ŽUNIĆ IZ SLATINE, OIB 65375487859, Ulica Milke Trnine 8, 33520 Slatina zastupanog po punomoćniku ZOU Radomir Borotić i Darko Novačić; HRVATSKE ŠUME društvo s ograničenom odgovornošću ZAGREB, OIB 69693144506, Ul.Ljudevita Farkaša Vukotinovića 2, Zagreb</izvorni_sadrzaj>
    <derivirana_varijabla naziv="DomainObject.Predmet.StrankaFormatedWithAdressOIB_1"> ROBERT CIGLAR IZ KAPINACA, OIB 54180605438, Bana Jelačića 27, Kapinci zastupanog po punomoćniku ZOU Radomir Borotić i Darko Novačić; ANTE ŽUNIĆ IZ SLATINE, OIB 65375487859, Ulica Milke Trnine 8, 33520 Slatina zastupanog po punomoćniku ZOU Radomir Borotić i Darko Novačić; HRVATSKE ŠUME društvo s ograničenom odgovornošću ZAGREB, OIB 69693144506, Ul.Ljudevita Farkaša Vukotinovića 2, Zagreb</derivirana_varijabla>
  </DomainObject.Predmet.StrankaFormatedWithAdressOIB>
  <DomainObject.Predmet.StrankaWithAdress>
    <izvorni_sadrzaj>ROBERT CIGLAR IZ KAPINACA Bana Jelačića 27,Kapinci,ANTE ŽUNIĆ IZ SLATINE Ulica Milke Trnine 8,33520 Slatina,HRVATSKE ŠUME društvo s ograničenom odgovornošću ZAGREB Ul.Ljudevita Farkaša Vukotinovića 2,Zagreb</izvorni_sadrzaj>
    <derivirana_varijabla naziv="DomainObject.Predmet.StrankaWithAdress_1">ROBERT CIGLAR IZ KAPINACA Bana Jelačića 27,Kapinci,ANTE ŽUNIĆ IZ SLATINE Ulica Milke Trnine 8,33520 Slatina,HRVATSKE ŠUME društvo s ograničenom odgovornošću ZAGREB Ul.Ljudevita Farkaša Vukotinovića 2,Zagreb</derivirana_varijabla>
  </DomainObject.Predmet.StrankaWithAdress>
  <DomainObject.Predmet.StrankaWithAdressOIB>
    <izvorni_sadrzaj>ROBERT CIGLAR IZ KAPINACA, OIB 54180605438, Bana Jelačića 27,Kapinci,ANTE ŽUNIĆ IZ SLATINE, OIB 65375487859, Ulica Milke Trnine 8,33520 Slatina,HRVATSKE ŠUME društvo s ograničenom odgovornošću ZAGREB, OIB 69693144506, Ul.Ljudevita Farkaša Vukotinovića 2,Zagreb</izvorni_sadrzaj>
    <derivirana_varijabla naziv="DomainObject.Predmet.StrankaWithAdressOIB_1">ROBERT CIGLAR IZ KAPINACA, OIB 54180605438, Bana Jelačića 27,Kapinci,ANTE ŽUNIĆ IZ SLATINE, OIB 65375487859, Ulica Milke Trnine 8,33520 Slatina,HRVATSKE ŠUME društvo s ograničenom odgovornošću ZAGREB, OIB 69693144506, Ul.Ljudevita Farkaša Vukotinovića 2,Zagreb</derivirana_varijabla>
  </DomainObject.Predmet.StrankaWithAdressOIB>
  <DomainObject.Predmet.StrankaNazivFormated>
    <izvorni_sadrzaj>ROBERT CIGLAR IZ KAPINACA,ANTE ŽUNIĆ IZ SLATINE,HRVATSKE ŠUME društvo s ograničenom odgovornošću ZAGREB</izvorni_sadrzaj>
    <derivirana_varijabla naziv="DomainObject.Predmet.StrankaNazivFormated_1">ROBERT CIGLAR IZ KAPINACA,ANTE ŽUNIĆ IZ SLATINE,HRVATSKE ŠUME društvo s ograničenom odgovornošću ZAGREB</derivirana_varijabla>
  </DomainObject.Predmet.StrankaNazivFormated>
  <DomainObject.Predmet.StrankaNazivFormatedOIB>
    <izvorni_sadrzaj>ROBERT CIGLAR IZ KAPINACA, OIB 54180605438,ANTE ŽUNIĆ IZ SLATINE, OIB 65375487859,HRVATSKE ŠUME društvo s ograničenom odgovornošću ZAGREB, OIB 69693144506</izvorni_sadrzaj>
    <derivirana_varijabla naziv="DomainObject.Predmet.StrankaNazivFormatedOIB_1">ROBERT CIGLAR IZ KAPINACA, OIB 54180605438,ANTE ŽUNIĆ IZ SLATINE, OIB 65375487859,HRVATSKE ŠUME društvo s ograničenom odgovornošću ZAGREB, OIB 69693144506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ROBERT CIGLAR IZ KAPINACA zastupanog po punomoćniku ZOU Radomir Borotić i Darko Novačić</item>
      <item>ANTE ŽUNIĆ IZ SLATINE zastupanog po punomoćniku ZOU Radomir Borotić i Darko Novačić</item>
      <item>HRVATSKE ŠUME društvo s ograničenom odgovornošću ZAGREB</item>
    </izvorni_sadrzaj>
    <derivirana_varijabla naziv="DomainObject.Predmet.StrankaListFormated_1">
      <item>ROBERT CIGLAR IZ KAPINACA zastupanog po punomoćniku ZOU Radomir Borotić i Darko Novačić</item>
      <item>ANTE ŽUNIĆ IZ SLATINE zastupanog po punomoćniku ZOU Radomir Borotić i Darko Novačić</item>
      <item>HRVATSKE ŠUME društvo s ograničenom odgovornošću ZAGREB</item>
    </derivirana_varijabla>
  </DomainObject.Predmet.StrankaListFormated>
  <DomainObject.Predmet.StrankaListFormatedOIB>
    <izvorni_sadrzaj>
      <item>ROBERT CIGLAR IZ KAPINACA, OIB 54180605438 zastupanog po punomoćniku ZOU Radomir Borotić i Darko Novačić</item>
      <item>ANTE ŽUNIĆ IZ SLATINE, OIB 65375487859 zastupanog po punomoćniku ZOU Radomir Borotić i Darko Novačić</item>
      <item>HRVATSKE ŠUME društvo s ograničenom odgovornošću ZAGREB, OIB 69693144506</item>
    </izvorni_sadrzaj>
    <derivirana_varijabla naziv="DomainObject.Predmet.StrankaListFormatedOIB_1">
      <item>ROBERT CIGLAR IZ KAPINACA, OIB 54180605438 zastupanog po punomoćniku ZOU Radomir Borotić i Darko Novačić</item>
      <item>ANTE ŽUNIĆ IZ SLATINE, OIB 65375487859 zastupanog po punomoćniku ZOU Radomir Borotić i Darko Novačić</item>
      <item>HRVATSKE ŠUME društvo s ograničenom odgovornošću ZAGREB, OIB 69693144506</item>
    </derivirana_varijabla>
  </DomainObject.Predmet.StrankaListFormatedOIB>
  <DomainObject.Predmet.StrankaListFormatedWithAdress>
    <izvorni_sadrzaj>
      <item>ROBERT CIGLAR IZ KAPINACA, Bana Jelačića 27, Kapinci zastupanog po punomoćniku ZOU Radomir Borotić i Darko Novačić</item>
      <item>ANTE ŽUNIĆ IZ SLATINE, Ulica Milke Trnine 8, 33520 Slatina zastupanog po punomoćniku ZOU Radomir Borotić i Darko Novačić</item>
      <item>HRVATSKE ŠUME društvo s ograničenom odgovornošću ZAGREB, Ul.Ljudevita Farkaša Vukotinovića 2, Zagreb</item>
    </izvorni_sadrzaj>
    <derivirana_varijabla naziv="DomainObject.Predmet.StrankaListFormatedWithAdress_1">
      <item>ROBERT CIGLAR IZ KAPINACA, Bana Jelačića 27, Kapinci zastupanog po punomoćniku ZOU Radomir Borotić i Darko Novačić</item>
      <item>ANTE ŽUNIĆ IZ SLATINE, Ulica Milke Trnine 8, 33520 Slatina zastupanog po punomoćniku ZOU Radomir Borotić i Darko Novačić</item>
      <item>HRVATSKE ŠUME društvo s ograničenom odgovornošću ZAGREB, Ul.Ljudevita Farkaša Vukotinovića 2, Zagreb</item>
    </derivirana_varijabla>
  </DomainObject.Predmet.StrankaListFormatedWithAdress>
  <DomainObject.Predmet.StrankaListFormatedWithAdressOIB>
    <izvorni_sadrzaj>
      <item>ROBERT CIGLAR IZ KAPINACA, OIB 54180605438, Bana Jelačića 27, Kapinci zastupanog po punomoćniku ZOU Radomir Borotić i Darko Novačić</item>
      <item>ANTE ŽUNIĆ IZ SLATINE, OIB 65375487859, Ulica Milke Trnine 8, 33520 Slatina zastupanog po punomoćniku ZOU Radomir Borotić i Darko Novačić</item>
      <item>HRVATSKE ŠUME društvo s ograničenom odgovornošću ZAGREB, OIB 69693144506, Ul.Ljudevita Farkaša Vukotinovića 2, Zagreb</item>
    </izvorni_sadrzaj>
    <derivirana_varijabla naziv="DomainObject.Predmet.StrankaListFormatedWithAdressOIB_1">
      <item>ROBERT CIGLAR IZ KAPINACA, OIB 54180605438, Bana Jelačića 27, Kapinci zastupanog po punomoćniku ZOU Radomir Borotić i Darko Novačić</item>
      <item>ANTE ŽUNIĆ IZ SLATINE, OIB 65375487859, Ulica Milke Trnine 8, 33520 Slatina zastupanog po punomoćniku ZOU Radomir Borotić i Darko Novačić</item>
      <item>HRVATSKE ŠUME društvo s ograničenom odgovornošću ZAGREB, OIB 69693144506, Ul.Ljudevita Farkaša Vukotinovića 2, Zagreb</item>
    </derivirana_varijabla>
  </DomainObject.Predmet.StrankaListFormatedWithAdressOIB>
  <DomainObject.Predmet.StrankaListNazivFormated>
    <izvorni_sadrzaj>
      <item>ROBERT CIGLAR IZ KAPINACA</item>
      <item>ANTE ŽUNIĆ IZ SLATINE</item>
      <item>HRVATSKE ŠUME društvo s ograničenom odgovornošću ZAGREB</item>
    </izvorni_sadrzaj>
    <derivirana_varijabla naziv="DomainObject.Predmet.StrankaListNazivFormated_1">
      <item>ROBERT CIGLAR IZ KAPINACA</item>
      <item>ANTE ŽUNIĆ IZ SLATINE</item>
      <item>HRVATSKE ŠUME društvo s ograničenom odgovornošću ZAGREB</item>
    </derivirana_varijabla>
  </DomainObject.Predmet.StrankaListNazivFormated>
  <DomainObject.Predmet.StrankaListNazivFormatedOIB>
    <izvorni_sadrzaj>
      <item>ROBERT CIGLAR IZ KAPINACA, OIB 54180605438</item>
      <item>ANTE ŽUNIĆ IZ SLATINE, OIB 65375487859</item>
      <item>HRVATSKE ŠUME društvo s ograničenom odgovornošću ZAGREB, OIB 69693144506</item>
    </izvorni_sadrzaj>
    <derivirana_varijabla naziv="DomainObject.Predmet.StrankaListNazivFormatedOIB_1">
      <item>ROBERT CIGLAR IZ KAPINACA, OIB 54180605438</item>
      <item>ANTE ŽUNIĆ IZ SLATINE, OIB 65375487859</item>
      <item>HRVATSKE ŠUME društvo s ograničenom odgovornošću ZAGREB, OIB 69693144506</item>
    </derivirana_varijabla>
  </DomainObject.Predmet.StrankaListNazivFormatedOIB>
  <DomainObject.Predmet.ProtuStrankaListFormated>
    <izvorni_sadrzaj>
      <item>TEHNODRVO d.o.o. za proizvodnju i trgovinu SLATINA</item>
    </izvorni_sadrzaj>
    <derivirana_varijabla naziv="DomainObject.Predmet.ProtuStrankaListFormated_1">
      <item>TEHNODRVO d.o.o. za proizvodnju i trgovinu SLATINA</item>
    </derivirana_varijabla>
  </DomainObject.Predmet.ProtuStrankaListFormated>
  <DomainObject.Predmet.ProtuStrankaListFormatedOIB>
    <izvorni_sadrzaj>
      <item>TEHNODRVO d.o.o. za proizvodnju i trgovinu SLATINA, OIB 21467612451</item>
    </izvorni_sadrzaj>
    <derivirana_varijabla naziv="DomainObject.Predmet.ProtuStrankaListFormatedOIB_1">
      <item>TEHNODRVO d.o.o. za proizvodnju i trgovinu SLATINA, OIB 21467612451</item>
    </derivirana_varijabla>
  </DomainObject.Predmet.ProtuStrankaListFormatedOIB>
  <DomainObject.Predmet.ProtuStrankaListFormatedWithAdress>
    <izvorni_sadrzaj>
      <item>TEHNODRVO d.o.o. za proizvodnju i trgovinu SLATINA, Industrijska 6, 33520 Slatina</item>
    </izvorni_sadrzaj>
    <derivirana_varijabla naziv="DomainObject.Predmet.ProtuStrankaListFormatedWithAdress_1">
      <item>TEHNODRVO d.o.o. za proizvodnju i trgovinu SLATINA, Industrijska 6, 33520 Slatina</item>
    </derivirana_varijabla>
  </DomainObject.Predmet.ProtuStrankaListFormatedWithAdress>
  <DomainObject.Predmet.ProtuStrankaListFormatedWithAdressOIB>
    <izvorni_sadrzaj>
      <item>TEHNODRVO d.o.o. za proizvodnju i trgovinu SLATINA, OIB 21467612451, Industrijska 6, 33520 Slatina</item>
    </izvorni_sadrzaj>
    <derivirana_varijabla naziv="DomainObject.Predmet.ProtuStrankaListFormatedWithAdressOIB_1">
      <item>TEHNODRVO d.o.o. za proizvodnju i trgovinu SLATINA, OIB 21467612451, Industrijska 6, 33520 Slatina</item>
    </derivirana_varijabla>
  </DomainObject.Predmet.ProtuStrankaListFormatedWithAdressOIB>
  <DomainObject.Predmet.ProtuStrankaListNazivFormated>
    <izvorni_sadrzaj>
      <item>TEHNODRVO d.o.o. za proizvodnju i trgovinu SLATINA</item>
    </izvorni_sadrzaj>
    <derivirana_varijabla naziv="DomainObject.Predmet.ProtuStrankaListNazivFormated_1">
      <item>TEHNODRVO d.o.o. za proizvodnju i trgovinu SLATINA</item>
    </derivirana_varijabla>
  </DomainObject.Predmet.ProtuStrankaListNazivFormated>
  <DomainObject.Predmet.ProtuStrankaListNazivFormatedOIB>
    <izvorni_sadrzaj>
      <item>TEHNODRVO d.o.o. za proizvodnju i trgovinu SLATINA, OIB 21467612451</item>
    </izvorni_sadrzaj>
    <derivirana_varijabla naziv="DomainObject.Predmet.ProtuStrankaListNazivFormatedOIB_1">
      <item>TEHNODRVO d.o.o. za proizvodnju i trgovinu SLATINA, OIB 21467612451</item>
    </derivirana_varijabla>
  </DomainObject.Predmet.ProtuStrankaListNazivFormatedOIB>
  <DomainObject.Predmet.OstaliListFormated>
    <izvorni_sadrzaj>
      <item>ZOU Radomir Borotić i Darko Novačić punomoćnik sudionika u postupku ROBERT CIGLAR IZ KAPINACA; ANTE ŽUNIĆ IZ SLATINE</item>
      <item>TANASIJA MARKOVIĆ, privr. steč. uprav.</item>
    </izvorni_sadrzaj>
    <derivirana_varijabla naziv="DomainObject.Predmet.OstaliListFormated_1">
      <item>ZOU Radomir Borotić i Darko Novačić punomoćnik sudionika u postupku ROBERT CIGLAR IZ KAPINACA; ANTE ŽUNIĆ IZ SLATINE</item>
      <item>TANASIJA MARKOVIĆ, privr. steč. uprav.</item>
    </derivirana_varijabla>
  </DomainObject.Predmet.OstaliListFormated>
  <DomainObject.Predmet.OstaliListFormatedOIB>
    <izvorni_sadrzaj>
      <item>ZOU Radomir Borotić i Darko Novačić punomoćnik sudionika u postupku ROBERT CIGLAR IZ KAPINACA; ANTE ŽUNIĆ IZ SLATINE</item>
      <item>TANASIJA MARKOVIĆ, privr. steč. uprav.</item>
    </izvorni_sadrzaj>
    <derivirana_varijabla naziv="DomainObject.Predmet.OstaliListFormatedOIB_1">
      <item>ZOU Radomir Borotić i Darko Novačić punomoćnik sudionika u postupku ROBERT CIGLAR IZ KAPINACA; ANTE ŽUNIĆ IZ SLATINE</item>
      <item>TANASIJA MARKOVIĆ, privr. steč. uprav.</item>
    </derivirana_varijabla>
  </DomainObject.Predmet.OstaliListFormatedOIB>
  <DomainObject.Predmet.OstaliListFormatedWithAdress>
    <izvorni_sadrzaj>
      <item>ZOU Radomir Borotić i Darko Novačić, T. Masaryka 14, 33000 Virovitica punomoćnik sudionika u postupku ROBERT CIGLAR IZ KAPINACA; ANTE ŽUNIĆ IZ SLATINE</item>
      <item>TANASIJA MARKOVIĆ, privr. steč. uprav., Vrbovačka cesta 44, 43500 Daruvar</item>
    </izvorni_sadrzaj>
    <derivirana_varijabla naziv="DomainObject.Predmet.OstaliListFormatedWithAdress_1">
      <item>ZOU Radomir Borotić i Darko Novačić, T. Masaryka 14, 33000 Virovitica punomoćnik sudionika u postupku ROBERT CIGLAR IZ KAPINACA; ANTE ŽUNIĆ IZ SLATINE</item>
      <item>TANASIJA MARKOVIĆ, privr. steč. uprav., Vrbovačka cesta 44, 43500 Daruvar</item>
    </derivirana_varijabla>
  </DomainObject.Predmet.OstaliListFormatedWithAdress>
  <DomainObject.Predmet.OstaliListFormatedWithAdressOIB>
    <izvorni_sadrzaj>
      <item>ZOU Radomir Borotić i Darko Novačić, T. Masaryka 14, 33000 Virovitica punomoćnik sudionika u postupku ROBERT CIGLAR IZ KAPINACA; ANTE ŽUNIĆ IZ SLATINE</item>
      <item>TANASIJA MARKOVIĆ, privr. steč. uprav., Vrbovačka cesta 44, 43500 Daruvar</item>
    </izvorni_sadrzaj>
    <derivirana_varijabla naziv="DomainObject.Predmet.OstaliListFormatedWithAdressOIB_1">
      <item>ZOU Radomir Borotić i Darko Novačić, T. Masaryka 14, 33000 Virovitica punomoćnik sudionika u postupku ROBERT CIGLAR IZ KAPINACA; ANTE ŽUNIĆ IZ SLATINE</item>
      <item>TANASIJA MARKOVIĆ, privr. steč. uprav., Vrbovačka cesta 44, 43500 Daruvar</item>
    </derivirana_varijabla>
  </DomainObject.Predmet.OstaliListFormatedWithAdressOIB>
  <DomainObject.Predmet.OstaliListNazivFormated>
    <izvorni_sadrzaj>
      <item>ZOU Radomir Borotić i Darko Novačić</item>
      <item>TANASIJA MARKOVIĆ, privr. steč. uprav.</item>
    </izvorni_sadrzaj>
    <derivirana_varijabla naziv="DomainObject.Predmet.OstaliListNazivFormated_1">
      <item>ZOU Radomir Borotić i Darko Novačić</item>
      <item>TANASIJA MARKOVIĆ, privr. steč. uprav.</item>
    </derivirana_varijabla>
  </DomainObject.Predmet.OstaliListNazivFormated>
  <DomainObject.Predmet.OstaliListNazivFormatedOIB>
    <izvorni_sadrzaj>
      <item>ZOU Radomir Borotić i Darko Novačić</item>
      <item>TANASIJA MARKOVIĆ, privr. steč. uprav.</item>
    </izvorni_sadrzaj>
    <derivirana_varijabla naziv="DomainObject.Predmet.OstaliListNazivFormatedOIB_1">
      <item>ZOU Radomir Borotić i Darko Novačić</item>
      <item>TANASIJA MARKOVIĆ, privr. steč. uprav.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2016.</izvorni_sadrzaj>
    <derivirana_varijabla naziv="DomainObject.Datum_1">2. ožujka 2016.</derivirana_varijabla>
  </DomainObject.Datum>
  <DomainObject.PoslovniBrojDokumenta>
    <izvorni_sadrzaj>St-193/2013-47</izvorni_sadrzaj>
    <derivirana_varijabla naziv="DomainObject.PoslovniBrojDokumenta_1">St-193/2013-47</derivirana_varijabla>
  </DomainObject.PoslovniBrojDokumenta>
  <DomainObject.Predmet.StrankaIDrugi>
    <izvorni_sadrzaj>ROBERT CIGLAR IZ KAPINACA i dr.</izvorni_sadrzaj>
    <derivirana_varijabla naziv="DomainObject.Predmet.StrankaIDrugi_1">ROBERT CIGLAR IZ KAPINACA i dr.</derivirana_varijabla>
  </DomainObject.Predmet.StrankaIDrugi>
  <DomainObject.Predmet.ProtustrankaIDrugi>
    <izvorni_sadrzaj>TEHNODRVO d.o.o. za proizvodnju i trgovinu SLATINA</izvorni_sadrzaj>
    <derivirana_varijabla naziv="DomainObject.Predmet.ProtustrankaIDrugi_1">TEHNODRVO d.o.o. za proizvodnju i trgovinu SLATINA</derivirana_varijabla>
  </DomainObject.Predmet.ProtustrankaIDrugi>
  <DomainObject.Predmet.StrankaIDrugiAdressOIB>
    <izvorni_sadrzaj>ROBERT CIGLAR IZ KAPINACA, OIB 54180605438, Bana Jelačića 27, Kapinci i dr.</izvorni_sadrzaj>
    <derivirana_varijabla naziv="DomainObject.Predmet.StrankaIDrugiAdressOIB_1">ROBERT CIGLAR IZ KAPINACA, OIB 54180605438, Bana Jelačića 27, Kapinci i dr.</derivirana_varijabla>
  </DomainObject.Predmet.StrankaIDrugiAdressOIB>
  <DomainObject.Predmet.ProtustrankaIDrugiAdressOIB>
    <izvorni_sadrzaj>TEHNODRVO d.o.o. za proizvodnju i trgovinu SLATINA, OIB 21467612451, Industrijska 6, 33520 Slatina</izvorni_sadrzaj>
    <derivirana_varijabla naziv="DomainObject.Predmet.ProtustrankaIDrugiAdressOIB_1">TEHNODRVO d.o.o. za proizvodnju i trgovinu SLATINA, OIB 21467612451, Industrijska 6, 33520 Slatina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15. studenog 2013.</izvorni_sadrzaj>
    <derivirana_varijabla naziv="DomainObject.Predmet.OdlukaRjesenje.DatumDonosenjaOdluke_1">15. studenog 2013.</derivirana_varijabla>
  </DomainObject.Predmet.OdlukaRjesenje.DatumDonosenjaOdluke>
  <DomainObject.Predmet.OdlukaRjesenje.DatumPravomocnosti>
    <izvorni_sadrzaj>11. prosinca 2013.</izvorni_sadrzaj>
    <derivirana_varijabla naziv="DomainObject.Predmet.OdlukaRjesenje.DatumPravomocnosti_1">11. prosinca 2013.</derivirana_varijabla>
  </DomainObject.Predmet.OdlukaRjesenje.DatumPravomocnosti>
  <DomainObject.Predmet.OdlukaRjesenje.Oznaka>
    <izvorni_sadrzaj>St-193/2013-16</izvorni_sadrzaj>
    <derivirana_varijabla naziv="DomainObject.Predmet.OdlukaRjesenje.Oznaka_1">St-193/2013-16</derivirana_varijabla>
  </DomainObject.Predmet.OdlukaRjesenje.Oznaka>
  <DomainObject.Predmet.SudioniciListNaziv>
    <izvorni_sadrzaj>
      <item>ROBERT CIGLAR IZ KAPINACA</item>
      <item>ZOU Radomir Borotić i Darko Novačić</item>
      <item>TEHNODRVO d.o.o. za proizvodnju i trgovinu SLATINA</item>
      <item>ANTE ŽUNIĆ IZ SLATINE</item>
      <item>TANASIJA MARKOVIĆ, privr. steč. uprav.</item>
      <item>HRVATSKE ŠUME društvo s ograničenom odgovornošću ZAGREB</item>
    </izvorni_sadrzaj>
    <derivirana_varijabla naziv="DomainObject.Predmet.SudioniciListNaziv_1">
      <item>ROBERT CIGLAR IZ KAPINACA</item>
      <item>ZOU Radomir Borotić i Darko Novačić</item>
      <item>TEHNODRVO d.o.o. za proizvodnju i trgovinu SLATINA</item>
      <item>ANTE ŽUNIĆ IZ SLATINE</item>
      <item>TANASIJA MARKOVIĆ, privr. steč. uprav.</item>
      <item>HRVATSKE ŠUME društvo s ograničenom odgovornošću ZAGREB</item>
    </derivirana_varijabla>
  </DomainObject.Predmet.SudioniciListNaziv>
  <DomainObject.Predmet.SudioniciListAdressOIB>
    <izvorni_sadrzaj>
      <item>ROBERT CIGLAR IZ KAPINACA, OIB 54180605438, Bana Jelačića 27,Kapinci</item>
      <item>ZOU Radomir Borotić i Darko Novačić, T. Masaryka 14,33000 Virovitica</item>
      <item>TEHNODRVO d.o.o. za proizvodnju i trgovinu SLATINA, OIB 21467612451, Industrijska 6,33520 Slatina</item>
      <item>ANTE ŽUNIĆ IZ SLATINE, OIB 65375487859, Ulica Milke Trnine 8,33520 Slatina</item>
      <item>TANASIJA MARKOVIĆ, privr. steč. uprav., Vrbovačka cesta 44,43500 Daruvar</item>
      <item>HRVATSKE ŠUME društvo s ograničenom odgovornošću ZAGREB, OIB 69693144506, Ul.Ljudevita Farkaša Vukotinovića 2,Zagreb</item>
    </izvorni_sadrzaj>
    <derivirana_varijabla naziv="DomainObject.Predmet.SudioniciListAdressOIB_1">
      <item>ROBERT CIGLAR IZ KAPINACA, OIB 54180605438, Bana Jelačića 27,Kapinci</item>
      <item>ZOU Radomir Borotić i Darko Novačić, T. Masaryka 14,33000 Virovitica</item>
      <item>TEHNODRVO d.o.o. za proizvodnju i trgovinu SLATINA, OIB 21467612451, Industrijska 6,33520 Slatina</item>
      <item>ANTE ŽUNIĆ IZ SLATINE, OIB 65375487859, Ulica Milke Trnine 8,33520 Slatina</item>
      <item>TANASIJA MARKOVIĆ, privr. steč. uprav., Vrbovačka cesta 44,43500 Daruvar</item>
      <item>HRVATSKE ŠUME društvo s ograničenom odgovornošću ZAGREB, OIB 69693144506, Ul.Ljudevita Farkaša Vukotinovića 2,Zagreb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DBF4117-8038-4638-9992-A0603EA3F1B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320</properties:Words>
  <properties:Characters>1741</properties:Characters>
  <properties:Lines>57</properties:Lines>
  <properties:Paragraphs>21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2016-03-02T09:57:00Z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St-193/2013-47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