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9d95" w14:paraId="3dd9d95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A24E2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5908B9">
        <w:rPr>
          <w:sz w:val="22"/>
          <w:szCs w:val="22"/>
        </w:rPr>
        <w:t>7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D51415">
        <w:rPr>
          <w:sz w:val="22"/>
          <w:szCs w:val="22"/>
        </w:rPr>
        <w:t>1013</w:t>
      </w:r>
      <w:r w:rsidR="005908B9">
        <w:rPr>
          <w:sz w:val="22"/>
          <w:szCs w:val="22"/>
        </w:rPr>
        <w:t>/16-6</w:t>
      </w:r>
      <w:r w:rsidR="00DC3604">
        <w:rPr>
          <w:sz w:val="22"/>
          <w:szCs w:val="22"/>
        </w:rPr>
        <w:t xml:space="preserve">       </w:t>
      </w:r>
      <w:r w:rsidR="00740FAF">
        <w:rPr>
          <w:sz w:val="22"/>
          <w:szCs w:val="22"/>
        </w:rPr>
        <w:t xml:space="preserve">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8B2543" w:rsidP="008B2543" w:rsidR="00705BDD" w:rsidRPr="008B2543">
      <w:pPr>
        <w:ind w:firstLine="708"/>
        <w:jc w:val="both"/>
        <w:rPr>
          <w:b/>
        </w:rPr>
      </w:pPr>
      <w:r>
        <w:t xml:space="preserve">TRGOVAČKI SUD </w:t>
      </w:r>
      <w:r w:rsidR="00D51415">
        <w:t xml:space="preserve">U </w:t>
      </w:r>
      <w:proofErr w:type="spellStart"/>
      <w:r w:rsidR="00D51415">
        <w:t>OSIJEKU</w:t>
      </w:r>
      <w:proofErr w:type="spellEnd"/>
      <w:r w:rsidR="00D51415">
        <w:t xml:space="preserve">, po sucu </w:t>
      </w:r>
      <w:r w:rsidR="003931DD">
        <w:t>mr. sc. Boris Vuković</w:t>
      </w:r>
      <w:r>
        <w:t xml:space="preserve">, u stečajnom predmetu povodom zahtjeva Financijske agencije OIB 85821130368, Regionalni centar Zagreb Podružnica Zagreb, Trg svibanjskih žrtava 1995. 1, Zagreb, za provedbom skraćenog stečajnog postupka nad dužnikom </w:t>
      </w:r>
      <w:proofErr w:type="spellStart"/>
      <w:r w:rsidR="003931DD">
        <w:t>MARS</w:t>
      </w:r>
      <w:proofErr w:type="spellEnd"/>
      <w:r w:rsidR="003931DD">
        <w:t xml:space="preserve"> KONCERTI d.o.o. za usluge, Zagreb, Paromlinska 49/I,  </w:t>
      </w:r>
      <w:proofErr w:type="spellStart"/>
      <w:r w:rsidR="003931DD">
        <w:t>MBS</w:t>
      </w:r>
      <w:proofErr w:type="spellEnd"/>
      <w:r w:rsidR="003931DD">
        <w:t xml:space="preserve">: 040179409, </w:t>
      </w:r>
      <w:proofErr w:type="spellStart"/>
      <w:r w:rsidR="003931DD">
        <w:t>OIB</w:t>
      </w:r>
      <w:proofErr w:type="spellEnd"/>
      <w:r w:rsidR="003931DD">
        <w:t>: 21118520115</w:t>
      </w:r>
      <w:r>
        <w:rPr>
          <w:b/>
        </w:rPr>
        <w:t xml:space="preserve">, </w:t>
      </w:r>
      <w:r w:rsidR="001060CE">
        <w:t xml:space="preserve">dana </w:t>
      </w:r>
      <w:r w:rsidR="00D51415">
        <w:t>1</w:t>
      </w:r>
      <w:r w:rsidR="00785734">
        <w:t>3</w:t>
      </w:r>
      <w:r w:rsidR="00D51415">
        <w:t>. siječnja 2017</w:t>
      </w:r>
      <w:r>
        <w:t xml:space="preserve">.  </w:t>
      </w:r>
    </w:p>
    <w:p w:rsidRDefault="001060CE" w:rsidP="003931DD" w:rsidR="001060CE">
      <w:pPr>
        <w:jc w:val="both"/>
      </w:pPr>
      <w:r>
        <w:t xml:space="preserve">                         </w:t>
      </w:r>
      <w:r w:rsidR="003931DD">
        <w:t xml:space="preserve">                           </w:t>
      </w:r>
      <w:r>
        <w:t xml:space="preserve">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A71A25" w:rsidP="00A71A25" w:rsidR="00A71A25" w:rsidRPr="006F0C71">
      <w:pPr>
        <w:jc w:val="both"/>
      </w:pPr>
      <w:r w:rsidRPr="00DD7CDC">
        <w:rPr>
          <w:b/>
        </w:rPr>
        <w:tab/>
      </w:r>
      <w:r w:rsidRPr="006F0C71">
        <w:t>I</w:t>
      </w:r>
      <w:r w:rsidR="003D3F28">
        <w:t>.</w:t>
      </w:r>
      <w:r w:rsidRPr="006F0C71">
        <w:t xml:space="preserve"> Stavlja se izvan snage </w:t>
      </w:r>
      <w:r w:rsidR="00602737" w:rsidRPr="006F0C71">
        <w:t>rješenje</w:t>
      </w:r>
      <w:r w:rsidRPr="006F0C71">
        <w:t xml:space="preserve"> Trgovačkog suda u Osijeku poslovni broj St-</w:t>
      </w:r>
      <w:r w:rsidR="00D51415">
        <w:t>1013/16-4 od 17. kolovoza</w:t>
      </w:r>
      <w:r w:rsidR="00D55624">
        <w:t xml:space="preserve"> 20</w:t>
      </w:r>
      <w:r w:rsidR="008C7883" w:rsidRPr="006F0C71">
        <w:t>16. objavljeno</w:t>
      </w:r>
      <w:r w:rsidR="00602737" w:rsidRPr="006F0C71">
        <w:t xml:space="preserve"> </w:t>
      </w:r>
      <w:r w:rsidR="0032630A" w:rsidRPr="006F0C71">
        <w:t xml:space="preserve">dana </w:t>
      </w:r>
      <w:r w:rsidR="00D51415">
        <w:t>17. kolovoza</w:t>
      </w:r>
      <w:r w:rsidR="0032630A" w:rsidRPr="006F0C71">
        <w:t xml:space="preserve"> 2016. </w:t>
      </w:r>
      <w:r w:rsidR="008C7883" w:rsidRPr="006F0C71">
        <w:t>na mrežnoj</w:t>
      </w:r>
      <w:r w:rsidRPr="006F0C71">
        <w:t xml:space="preserve"> stranici e-oglasna p</w:t>
      </w:r>
      <w:r w:rsidR="00DD7CDC" w:rsidRPr="006F0C71">
        <w:t xml:space="preserve">loča sudova. </w:t>
      </w:r>
    </w:p>
    <w:p w:rsidRDefault="00A71A25" w:rsidP="00A71A25" w:rsidR="00A71A25" w:rsidRPr="006F0C71">
      <w:pPr>
        <w:ind w:left="360"/>
        <w:jc w:val="both"/>
      </w:pPr>
    </w:p>
    <w:p w:rsidRDefault="00DD7CDC" w:rsidP="00B31E12" w:rsidR="000F37AE">
      <w:pPr>
        <w:jc w:val="both"/>
      </w:pPr>
      <w:r w:rsidRPr="006F0C71">
        <w:tab/>
        <w:t>II</w:t>
      </w:r>
      <w:r w:rsidR="003D3F28">
        <w:t>.</w:t>
      </w:r>
      <w:r w:rsidRPr="006F0C71">
        <w:t xml:space="preserve"> </w:t>
      </w:r>
      <w:r w:rsidR="009927A0" w:rsidRPr="006F0C71">
        <w:t xml:space="preserve">Obustavlja se skraćeni stečajni postupak nad dužnikom </w:t>
      </w:r>
      <w:proofErr w:type="spellStart"/>
      <w:r w:rsidR="003931DD">
        <w:t>MARS</w:t>
      </w:r>
      <w:proofErr w:type="spellEnd"/>
      <w:r w:rsidR="003931DD">
        <w:t xml:space="preserve"> KONCERTI d.o.o. za usluge, Zagreb, Paromlinska 49/I,  </w:t>
      </w:r>
      <w:proofErr w:type="spellStart"/>
      <w:r w:rsidR="003931DD">
        <w:t>MBS</w:t>
      </w:r>
      <w:proofErr w:type="spellEnd"/>
      <w:r w:rsidR="003931DD">
        <w:t xml:space="preserve">: 040179409, </w:t>
      </w:r>
      <w:proofErr w:type="spellStart"/>
      <w:r w:rsidR="003931DD">
        <w:t>OIB</w:t>
      </w:r>
      <w:proofErr w:type="spellEnd"/>
      <w:r w:rsidR="003931DD">
        <w:t>: 21118520115.</w:t>
      </w:r>
      <w:r w:rsidR="00A14922">
        <w:rPr>
          <w:b/>
        </w:rPr>
        <w:t xml:space="preserve">  </w:t>
      </w:r>
    </w:p>
    <w:p w:rsidRDefault="00B31E12" w:rsidP="00B31E12" w:rsidR="00B31E12">
      <w:pPr>
        <w:jc w:val="both"/>
      </w:pPr>
    </w:p>
    <w:p w:rsidRDefault="00C96854" w:rsidP="000F37AE" w:rsidR="00C96854">
      <w:pPr>
        <w:pStyle w:val="Naslov1"/>
        <w:jc w:val="left"/>
        <w:rPr>
          <w:lang w:val="hr-HR"/>
        </w:rPr>
      </w:pPr>
    </w:p>
    <w:p w:rsidRDefault="00B75497" w:rsidP="00B75497" w:rsidR="00B7549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33493F" w:rsidP="00B75497" w:rsidR="0033493F" w:rsidRPr="002321C7">
      <w:pPr>
        <w:pStyle w:val="Naslov1"/>
        <w:rPr>
          <w:b w:val="false"/>
          <w:lang w:val="hr-HR"/>
        </w:rPr>
      </w:pPr>
    </w:p>
    <w:p w:rsidRDefault="0033493F" w:rsidP="0033493F" w:rsidR="0033493F" w:rsidRPr="00B31E12">
      <w:pPr>
        <w:ind w:firstLine="720"/>
        <w:jc w:val="both"/>
      </w:pPr>
      <w:r>
        <w:t xml:space="preserve">FINA Regionalni centar Zagreb je </w:t>
      </w:r>
      <w:r w:rsidR="00B31E12">
        <w:t>15. siječnja 2016</w:t>
      </w:r>
      <w:r w:rsidR="00A14922">
        <w:t>.</w:t>
      </w:r>
      <w:r>
        <w:t xml:space="preserve"> dostavila Trgovačkom sudu u Zagrebu zahtjev za provedbu skraćenog stečajnog postupka nad </w:t>
      </w:r>
      <w:r w:rsidRPr="00B31E12">
        <w:t xml:space="preserve">dužnikom </w:t>
      </w:r>
      <w:proofErr w:type="spellStart"/>
      <w:r w:rsidR="003931DD">
        <w:t>MARS</w:t>
      </w:r>
      <w:proofErr w:type="spellEnd"/>
      <w:r w:rsidR="003931DD">
        <w:t xml:space="preserve"> KONCERTI d.o.o. za usluge, Zagreb, Paromlinska 49/I,  </w:t>
      </w:r>
      <w:proofErr w:type="spellStart"/>
      <w:r w:rsidR="003931DD">
        <w:t>MBS</w:t>
      </w:r>
      <w:proofErr w:type="spellEnd"/>
      <w:r w:rsidR="003931DD">
        <w:t xml:space="preserve">: 040179409, </w:t>
      </w:r>
      <w:proofErr w:type="spellStart"/>
      <w:r w:rsidR="003931DD">
        <w:t>OIB</w:t>
      </w:r>
      <w:proofErr w:type="spellEnd"/>
      <w:r w:rsidR="003931DD">
        <w:t>: 21118520115.</w:t>
      </w:r>
    </w:p>
    <w:p w:rsidRDefault="0033493F" w:rsidP="00216B57" w:rsidR="002A4059" w:rsidRPr="00216B57">
      <w:pPr>
        <w:ind w:firstLine="720"/>
        <w:jc w:val="both"/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</w:t>
      </w:r>
      <w:r w:rsidR="00216B57">
        <w:t>ni predmet na daljnji postupak.</w:t>
      </w:r>
    </w:p>
    <w:p w:rsidRDefault="002A4059" w:rsidP="002A4059" w:rsidR="003931DD">
      <w:pPr>
        <w:ind w:firstLine="720"/>
        <w:jc w:val="both"/>
      </w:pPr>
      <w:r>
        <w:rPr>
          <w:bCs/>
        </w:rPr>
        <w:t>Trgovački sud u Osijeku je sukladno čl. 43</w:t>
      </w:r>
      <w:r w:rsidR="006707F6">
        <w:rPr>
          <w:bCs/>
        </w:rPr>
        <w:t>1. st. l i 2 St</w:t>
      </w:r>
      <w:r>
        <w:t xml:space="preserve">ečajnog zakona („Narodne novine“ br. 71/15. u daljnjem tekstu SZ-a) </w:t>
      </w:r>
      <w:r w:rsidR="00034473">
        <w:t>donio rješenje poslovni broj St-</w:t>
      </w:r>
      <w:r w:rsidR="001D10BC">
        <w:t>1013/16-4 od 17. kolovoza</w:t>
      </w:r>
      <w:r w:rsidR="000C737B">
        <w:t xml:space="preserve"> 2016.</w:t>
      </w:r>
      <w:r w:rsidR="00034473">
        <w:t xml:space="preserve"> kojim je istodobno otvorio i zaključio stečajni postupak nad dužnikom </w:t>
      </w:r>
      <w:proofErr w:type="spellStart"/>
      <w:r w:rsidR="003931DD">
        <w:t>MARS</w:t>
      </w:r>
      <w:proofErr w:type="spellEnd"/>
      <w:r w:rsidR="003931DD">
        <w:t xml:space="preserve"> KONCERTI d.o.o. za usluge, Zagreb, Paromlinska 49/I,  </w:t>
      </w:r>
      <w:proofErr w:type="spellStart"/>
      <w:r w:rsidR="003931DD">
        <w:t>MBS</w:t>
      </w:r>
      <w:proofErr w:type="spellEnd"/>
      <w:r w:rsidR="003931DD">
        <w:t xml:space="preserve">: </w:t>
      </w:r>
    </w:p>
    <w:p w:rsidRDefault="003931DD" w:rsidP="003931DD" w:rsidR="003931DD">
      <w:pPr>
        <w:ind w:firstLine="720"/>
        <w:jc w:val="right"/>
      </w:pPr>
      <w:r>
        <w:lastRenderedPageBreak/>
        <w:tab/>
        <w:t>7 St-1013/16-6</w:t>
      </w:r>
    </w:p>
    <w:p w:rsidRDefault="003931DD" w:rsidP="003931DD" w:rsidR="003931DD">
      <w:pPr>
        <w:ind w:firstLine="720"/>
        <w:jc w:val="right"/>
      </w:pPr>
    </w:p>
    <w:p w:rsidRDefault="003931DD" w:rsidP="003931DD" w:rsidR="00034473">
      <w:pPr>
        <w:jc w:val="both"/>
      </w:pPr>
      <w:r>
        <w:t xml:space="preserve">040179409, </w:t>
      </w:r>
      <w:proofErr w:type="spellStart"/>
      <w:r>
        <w:t>OIB</w:t>
      </w:r>
      <w:proofErr w:type="spellEnd"/>
      <w:r>
        <w:t>: 21118520115</w:t>
      </w:r>
      <w:r w:rsidR="00034473" w:rsidRPr="00221FE1">
        <w:t>,</w:t>
      </w:r>
      <w:r w:rsidR="00034473">
        <w:t xml:space="preserve"> te je navedeno rješenje </w:t>
      </w:r>
      <w:r w:rsidR="002A4059">
        <w:t>objavio na mrežnoj stranici e-oglasna ploča sudova</w:t>
      </w:r>
      <w:r w:rsidR="00770D71">
        <w:t xml:space="preserve"> dana </w:t>
      </w:r>
      <w:r w:rsidR="001D10BC">
        <w:t>17. kolovoza</w:t>
      </w:r>
      <w:r w:rsidR="000C737B">
        <w:t xml:space="preserve"> 2016.  </w:t>
      </w:r>
    </w:p>
    <w:p w:rsidRDefault="00034473" w:rsidP="00770D71" w:rsidR="00034473">
      <w:pPr>
        <w:jc w:val="both"/>
      </w:pPr>
    </w:p>
    <w:p w:rsidRDefault="00FB1D58" w:rsidP="00770D71" w:rsidR="00DD16CD">
      <w:pPr>
        <w:ind w:firstLine="720"/>
        <w:jc w:val="both"/>
      </w:pPr>
      <w:r>
        <w:t xml:space="preserve">Podneskom zaprimljenim kod ovog suda </w:t>
      </w:r>
      <w:r w:rsidR="001D10BC">
        <w:t>24. kolovoza</w:t>
      </w:r>
      <w:r w:rsidR="008B2D0A">
        <w:t xml:space="preserve"> 201</w:t>
      </w:r>
      <w:r w:rsidR="00F63B26">
        <w:t xml:space="preserve">6. </w:t>
      </w:r>
      <w:r>
        <w:t>stečajni dužni</w:t>
      </w:r>
      <w:r w:rsidR="001D10BC">
        <w:t>k je naveo da računi dužnika više nisu u blokadi</w:t>
      </w:r>
      <w:r>
        <w:t xml:space="preserve"> budući je</w:t>
      </w:r>
      <w:r w:rsidR="00770D71">
        <w:t xml:space="preserve"> prije donošenja rješenja o otvaranju i </w:t>
      </w:r>
      <w:r w:rsidR="000D679E">
        <w:t xml:space="preserve">zaključenju </w:t>
      </w:r>
      <w:r w:rsidR="00770D71">
        <w:t xml:space="preserve"> </w:t>
      </w:r>
      <w:r w:rsidR="006517C0">
        <w:t xml:space="preserve">skraćenog stečajnog </w:t>
      </w:r>
      <w:r w:rsidR="00770D71">
        <w:t xml:space="preserve">postupka </w:t>
      </w:r>
      <w:r w:rsidR="001D10BC">
        <w:t xml:space="preserve">račun dužnika </w:t>
      </w:r>
      <w:r w:rsidR="00770D71">
        <w:t>de</w:t>
      </w:r>
      <w:r w:rsidR="00A916B7">
        <w:t>blokiran te je priložio potvrdu</w:t>
      </w:r>
      <w:r w:rsidR="00770D71">
        <w:t xml:space="preserve"> </w:t>
      </w:r>
      <w:r w:rsidR="00124418">
        <w:t xml:space="preserve">FINE </w:t>
      </w:r>
      <w:r w:rsidR="00A916B7">
        <w:t>RC Zagreb, Podružnica Zagreb</w:t>
      </w:r>
      <w:r w:rsidR="00124418">
        <w:t xml:space="preserve"> o </w:t>
      </w:r>
      <w:r w:rsidR="008B2D0A">
        <w:t>deblokadi r</w:t>
      </w:r>
      <w:r w:rsidR="00F63B26">
        <w:t xml:space="preserve">ačuna i novčanih sredstava </w:t>
      </w:r>
      <w:proofErr w:type="spellStart"/>
      <w:r w:rsidR="00F63B26">
        <w:t>ovršenika</w:t>
      </w:r>
      <w:proofErr w:type="spellEnd"/>
      <w:r w:rsidR="00F63B26">
        <w:t xml:space="preserve"> </w:t>
      </w:r>
      <w:r w:rsidR="00124418">
        <w:t xml:space="preserve">od </w:t>
      </w:r>
      <w:r w:rsidR="00805B0E">
        <w:t>24. kolovoza</w:t>
      </w:r>
      <w:r w:rsidR="008B2D0A">
        <w:t xml:space="preserve"> 20</w:t>
      </w:r>
      <w:r w:rsidR="00124418">
        <w:t>16.</w:t>
      </w:r>
      <w:r w:rsidR="006C1186">
        <w:t xml:space="preserve"> </w:t>
      </w:r>
      <w:r w:rsidR="00F63B26">
        <w:t xml:space="preserve">iz koje je </w:t>
      </w:r>
      <w:r w:rsidR="00785734">
        <w:t>vidljiv</w:t>
      </w:r>
      <w:r w:rsidR="00F63B26">
        <w:t xml:space="preserve">o da </w:t>
      </w:r>
      <w:r w:rsidR="00DD16CD">
        <w:t xml:space="preserve"> dužnik </w:t>
      </w:r>
      <w:r w:rsidR="00CD0185">
        <w:t xml:space="preserve">na dan izdavanja potvrde nema neizvršenih osnova za plaćanje u </w:t>
      </w:r>
      <w:r w:rsidR="00D01A8C">
        <w:t xml:space="preserve">očevidniku redoslijeda naplate, te da je također i prema priloženom Pregledu blokada u promatranom razdoblju utvrđeno da dužnik niti na dan podnošenja zahtjeva za provedbu skraćenog stečajnog postupka </w:t>
      </w:r>
      <w:r w:rsidR="00B91543">
        <w:t xml:space="preserve">nije imao evidentirane neizvršene osnove za plaćanje. </w:t>
      </w:r>
    </w:p>
    <w:p w:rsidRDefault="00DD16CD" w:rsidP="00770D71" w:rsidR="00DD16CD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Iz navedenog slijedi da je dužnik</w:t>
      </w:r>
      <w:r w:rsidR="00912A52">
        <w:t xml:space="preserve"> i</w:t>
      </w:r>
      <w:r w:rsidR="006517C0">
        <w:t xml:space="preserve"> prije donošenja rješenja o otvaranju i zaključenju skraćenog stečajnog postupka </w:t>
      </w:r>
      <w:r>
        <w:t xml:space="preserve">postao sposoban za plaćanje slijedom čega je </w:t>
      </w:r>
      <w:r w:rsidR="006517C0">
        <w:t xml:space="preserve">navedeno rješenje </w:t>
      </w:r>
      <w:r>
        <w:t>valjalo</w:t>
      </w:r>
      <w:r w:rsidR="000D679E">
        <w:t xml:space="preserve"> staviti izvan snage i</w:t>
      </w:r>
      <w:r>
        <w:t xml:space="preserve"> obustaviti skraćeni stečajni postupak </w:t>
      </w:r>
      <w:r w:rsidR="000D679E">
        <w:t>te</w:t>
      </w:r>
      <w:r>
        <w:t xml:space="preserve"> riješiti kao u izrec</w:t>
      </w:r>
      <w:r w:rsidR="00205C4E">
        <w:t>i sukladno čl. 128. st. 9. S</w:t>
      </w:r>
      <w:r w:rsidR="000D679E">
        <w:t xml:space="preserve">Z-a.   </w:t>
      </w:r>
    </w:p>
    <w:p w:rsidRDefault="00B75497" w:rsidP="00B75497" w:rsidR="00B75497">
      <w:pPr>
        <w:jc w:val="both"/>
      </w:pPr>
    </w:p>
    <w:p w:rsidRDefault="003931DD" w:rsidP="00B75497" w:rsidR="003931DD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 w:rsidR="00912A52">
        <w:rPr>
          <w:bCs/>
        </w:rPr>
        <w:t xml:space="preserve">U Osijeku </w:t>
      </w:r>
      <w:r w:rsidR="00785734">
        <w:rPr>
          <w:bCs/>
        </w:rPr>
        <w:t>13</w:t>
      </w:r>
      <w:r w:rsidR="005908B9">
        <w:rPr>
          <w:bCs/>
        </w:rPr>
        <w:t xml:space="preserve">. siječnja </w:t>
      </w:r>
      <w:r w:rsidR="00912A52">
        <w:rPr>
          <w:bCs/>
        </w:rPr>
        <w:t>2017</w:t>
      </w:r>
      <w:r w:rsidR="00A916B7">
        <w:rPr>
          <w:bCs/>
        </w:rPr>
        <w:t xml:space="preserve">.    </w:t>
      </w:r>
      <w:r w:rsidR="000D679E">
        <w:rPr>
          <w:bCs/>
        </w:rPr>
        <w:t xml:space="preserve">                </w:t>
      </w:r>
      <w:r w:rsidR="00D25E57">
        <w:rPr>
          <w:bCs/>
        </w:rPr>
        <w:t xml:space="preserve">    </w:t>
      </w:r>
      <w:r w:rsidR="00AE46B8">
        <w:rPr>
          <w:bCs/>
        </w:rPr>
        <w:t xml:space="preserve">               </w:t>
      </w:r>
    </w:p>
    <w:p w:rsidRDefault="008C5BFD" w:rsidP="00D25E57" w:rsidR="008C5BFD">
      <w:pPr>
        <w:jc w:val="both"/>
        <w:rPr>
          <w:b/>
          <w:bCs/>
        </w:rPr>
      </w:pPr>
    </w:p>
    <w:p w:rsidRDefault="008C5BFD" w:rsidP="00D25E57" w:rsidR="008C5BFD">
      <w:pPr>
        <w:jc w:val="both"/>
        <w:rPr>
          <w:b/>
          <w:bCs/>
        </w:rPr>
      </w:pPr>
    </w:p>
    <w:p w:rsidRDefault="00216B57" w:rsidP="00216B57" w:rsidR="00216B57">
      <w:pPr>
        <w:jc w:val="both"/>
      </w:pPr>
      <w:r>
        <w:t xml:space="preserve">ZAPISNIČAR                                                            </w:t>
      </w:r>
      <w:r w:rsidR="003931DD">
        <w:t xml:space="preserve">                       </w:t>
      </w:r>
      <w:r>
        <w:t xml:space="preserve"> S U D A C </w:t>
      </w:r>
    </w:p>
    <w:p w:rsidRDefault="003931DD" w:rsidP="003931DD" w:rsidR="003931DD">
      <w:pPr>
        <w:tabs>
          <w:tab w:pos="8640" w:val="right"/>
        </w:tabs>
        <w:jc w:val="both"/>
      </w:pPr>
      <w:r>
        <w:t>Maja Videnović</w:t>
      </w:r>
      <w:r w:rsidR="00216B57">
        <w:t xml:space="preserve">                                                                           </w:t>
      </w:r>
      <w:proofErr w:type="spellStart"/>
      <w:r>
        <w:t>mr.sc</w:t>
      </w:r>
      <w:proofErr w:type="spellEnd"/>
      <w:r>
        <w:t>. Boris Vuković</w:t>
      </w:r>
    </w:p>
    <w:p w:rsidRDefault="003931DD" w:rsidP="003931DD" w:rsidR="003931DD">
      <w:pPr>
        <w:tabs>
          <w:tab w:pos="8640" w:val="right"/>
        </w:tabs>
        <w:jc w:val="both"/>
      </w:pPr>
    </w:p>
    <w:p w:rsidRDefault="00216B57" w:rsidP="003931DD" w:rsidR="00216B57">
      <w:pPr>
        <w:tabs>
          <w:tab w:pos="8640" w:val="right"/>
        </w:tabs>
        <w:jc w:val="both"/>
      </w:pPr>
      <w:r>
        <w:t>POUKA O PRAVNOM LIJEKU:</w:t>
      </w:r>
    </w:p>
    <w:p w:rsidRDefault="00216B57" w:rsidP="00216B57" w:rsidR="00216B5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216B57" w:rsidP="00216B57" w:rsidR="00216B5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216B57" w:rsidP="00216B57" w:rsidR="00216B5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216B57" w:rsidP="00216B57" w:rsidR="00216B57">
      <w:pPr>
        <w:jc w:val="both"/>
        <w:rPr>
          <w:bCs/>
        </w:rPr>
      </w:pPr>
      <w:r>
        <w:rPr>
          <w:bCs/>
        </w:rPr>
        <w:t>D N A :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>Predlagatelju na njihov poslovni broj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Dužniku  </w:t>
      </w:r>
    </w:p>
    <w:p w:rsidRDefault="00216B57" w:rsidP="00216B57" w:rsidR="00216B57">
      <w:pPr>
        <w:numPr>
          <w:ilvl w:val="0"/>
          <w:numId w:val="2"/>
        </w:numPr>
        <w:jc w:val="both"/>
      </w:pPr>
      <w:r>
        <w:t xml:space="preserve">e-oglasna ploča suda  </w:t>
      </w:r>
    </w:p>
    <w:p w:rsidRDefault="00216B57" w:rsidP="00216B57" w:rsidR="00216B57">
      <w:pPr>
        <w:numPr>
          <w:ilvl w:val="0"/>
          <w:numId w:val="2"/>
        </w:numPr>
        <w:jc w:val="both"/>
      </w:pPr>
      <w:proofErr w:type="spellStart"/>
      <w:r>
        <w:t>St.upravitelju</w:t>
      </w:r>
      <w:proofErr w:type="spellEnd"/>
      <w:r>
        <w:t xml:space="preserve">          </w:t>
      </w:r>
    </w:p>
    <w:p w:rsidRDefault="00912A52" w:rsidP="00216B57" w:rsidR="00216B57">
      <w:pPr>
        <w:numPr>
          <w:ilvl w:val="0"/>
          <w:numId w:val="2"/>
        </w:numPr>
        <w:jc w:val="both"/>
      </w:pPr>
      <w:r>
        <w:t>kal 6.2.17.</w:t>
      </w:r>
      <w:r w:rsidR="00216B57">
        <w:t xml:space="preserve">   </w:t>
      </w:r>
    </w:p>
    <w:p w:rsidRDefault="00216B57" w:rsidP="00216B57" w:rsidR="00216B57">
      <w:pPr>
        <w:ind w:left="360"/>
        <w:jc w:val="both"/>
      </w:pPr>
      <w:r>
        <w:t xml:space="preserve">                     </w:t>
      </w:r>
    </w:p>
    <w:p w:rsidRDefault="00216B57" w:rsidP="00D25E57" w:rsidR="00216B57">
      <w:pPr>
        <w:jc w:val="both"/>
        <w:rPr>
          <w:b/>
          <w:bCs/>
        </w:rPr>
      </w:pPr>
    </w:p>
    <w:p w:rsidRDefault="00F554F7" w:rsidP="00D25E57" w:rsidR="00F554F7">
      <w:pPr>
        <w:jc w:val="both"/>
        <w:rPr>
          <w:b/>
          <w:bCs/>
        </w:rPr>
      </w:pPr>
    </w:p>
    <w:p w:rsidRDefault="00F554F7" w:rsidP="00D25E57" w:rsidR="00F554F7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sectPr w:rsidSect="00873F42" w:rsidR="00507D3C"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8D1" w:rsidP="00873F42" w:rsidR="00DB38D1">
      <w:r>
        <w:separator/>
      </w:r>
    </w:p>
  </w:endnote>
  <w:endnote w:id="0" w:type="continuationSeparator">
    <w:p w:rsidRDefault="00DB38D1" w:rsidP="00873F42" w:rsidR="00DB3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8D1" w:rsidP="00873F42" w:rsidR="00DB38D1">
      <w:r>
        <w:separator/>
      </w:r>
    </w:p>
  </w:footnote>
  <w:footnote w:id="0" w:type="continuationSeparator">
    <w:p w:rsidRDefault="00DB38D1" w:rsidP="00873F42" w:rsidR="00DB38D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4473"/>
    <w:rsid w:val="000357D1"/>
    <w:rsid w:val="00064EF5"/>
    <w:rsid w:val="00070172"/>
    <w:rsid w:val="00072890"/>
    <w:rsid w:val="00084999"/>
    <w:rsid w:val="0009777D"/>
    <w:rsid w:val="000C2C24"/>
    <w:rsid w:val="000C737B"/>
    <w:rsid w:val="000D679E"/>
    <w:rsid w:val="000F37AE"/>
    <w:rsid w:val="001060CE"/>
    <w:rsid w:val="0010734A"/>
    <w:rsid w:val="001131BD"/>
    <w:rsid w:val="001158EE"/>
    <w:rsid w:val="00124418"/>
    <w:rsid w:val="00124F84"/>
    <w:rsid w:val="00125ED5"/>
    <w:rsid w:val="0013256D"/>
    <w:rsid w:val="00154A6B"/>
    <w:rsid w:val="00162B06"/>
    <w:rsid w:val="00173651"/>
    <w:rsid w:val="001A31D7"/>
    <w:rsid w:val="001C2D4A"/>
    <w:rsid w:val="001D10BC"/>
    <w:rsid w:val="001D2166"/>
    <w:rsid w:val="001E5DAC"/>
    <w:rsid w:val="00205C4E"/>
    <w:rsid w:val="00216B57"/>
    <w:rsid w:val="00221FE1"/>
    <w:rsid w:val="00223CB6"/>
    <w:rsid w:val="0022534A"/>
    <w:rsid w:val="002321C7"/>
    <w:rsid w:val="002468B4"/>
    <w:rsid w:val="00263C0D"/>
    <w:rsid w:val="0027709B"/>
    <w:rsid w:val="002840C2"/>
    <w:rsid w:val="00287EC6"/>
    <w:rsid w:val="002A4059"/>
    <w:rsid w:val="002B5B3A"/>
    <w:rsid w:val="002E7214"/>
    <w:rsid w:val="002F26D0"/>
    <w:rsid w:val="00325F32"/>
    <w:rsid w:val="0032630A"/>
    <w:rsid w:val="00326E05"/>
    <w:rsid w:val="003331FB"/>
    <w:rsid w:val="0033493F"/>
    <w:rsid w:val="00347E0A"/>
    <w:rsid w:val="00354046"/>
    <w:rsid w:val="00365512"/>
    <w:rsid w:val="00380787"/>
    <w:rsid w:val="003931DD"/>
    <w:rsid w:val="003A59D3"/>
    <w:rsid w:val="003A6382"/>
    <w:rsid w:val="003B06A8"/>
    <w:rsid w:val="003B26C8"/>
    <w:rsid w:val="003B7AAC"/>
    <w:rsid w:val="003C59A3"/>
    <w:rsid w:val="003D159D"/>
    <w:rsid w:val="003D3F28"/>
    <w:rsid w:val="003E6B9E"/>
    <w:rsid w:val="00417E07"/>
    <w:rsid w:val="00443403"/>
    <w:rsid w:val="00455573"/>
    <w:rsid w:val="00455C18"/>
    <w:rsid w:val="00456233"/>
    <w:rsid w:val="0048152E"/>
    <w:rsid w:val="00481F25"/>
    <w:rsid w:val="004840DB"/>
    <w:rsid w:val="004A4257"/>
    <w:rsid w:val="004B4519"/>
    <w:rsid w:val="004B6E6B"/>
    <w:rsid w:val="004F40E0"/>
    <w:rsid w:val="004F65A5"/>
    <w:rsid w:val="00507D3C"/>
    <w:rsid w:val="00515B25"/>
    <w:rsid w:val="00536C32"/>
    <w:rsid w:val="0055334F"/>
    <w:rsid w:val="00561FE0"/>
    <w:rsid w:val="00565242"/>
    <w:rsid w:val="00571630"/>
    <w:rsid w:val="00583AE6"/>
    <w:rsid w:val="005908B9"/>
    <w:rsid w:val="005A3426"/>
    <w:rsid w:val="005B76FD"/>
    <w:rsid w:val="005C13FE"/>
    <w:rsid w:val="005D1E44"/>
    <w:rsid w:val="005E2B09"/>
    <w:rsid w:val="005E739C"/>
    <w:rsid w:val="00602737"/>
    <w:rsid w:val="00607A96"/>
    <w:rsid w:val="006517C0"/>
    <w:rsid w:val="0066240D"/>
    <w:rsid w:val="006707F6"/>
    <w:rsid w:val="006832C3"/>
    <w:rsid w:val="006A5E89"/>
    <w:rsid w:val="006B2387"/>
    <w:rsid w:val="006B6478"/>
    <w:rsid w:val="006C0492"/>
    <w:rsid w:val="006C1186"/>
    <w:rsid w:val="006D702A"/>
    <w:rsid w:val="006E72A0"/>
    <w:rsid w:val="006F0A36"/>
    <w:rsid w:val="006F0C71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666D0"/>
    <w:rsid w:val="00770D71"/>
    <w:rsid w:val="00785734"/>
    <w:rsid w:val="007A3D74"/>
    <w:rsid w:val="007A769B"/>
    <w:rsid w:val="007C1C95"/>
    <w:rsid w:val="007E00C0"/>
    <w:rsid w:val="007E195C"/>
    <w:rsid w:val="00805B0E"/>
    <w:rsid w:val="00846D54"/>
    <w:rsid w:val="00873F42"/>
    <w:rsid w:val="008A5DB2"/>
    <w:rsid w:val="008B2543"/>
    <w:rsid w:val="008B2D0A"/>
    <w:rsid w:val="008C5BFD"/>
    <w:rsid w:val="008C7883"/>
    <w:rsid w:val="00912A52"/>
    <w:rsid w:val="00941CE7"/>
    <w:rsid w:val="009435C2"/>
    <w:rsid w:val="00960A56"/>
    <w:rsid w:val="009927A0"/>
    <w:rsid w:val="009D3A2B"/>
    <w:rsid w:val="009E2A56"/>
    <w:rsid w:val="00A050BE"/>
    <w:rsid w:val="00A14922"/>
    <w:rsid w:val="00A24E20"/>
    <w:rsid w:val="00A32472"/>
    <w:rsid w:val="00A45F7B"/>
    <w:rsid w:val="00A71A25"/>
    <w:rsid w:val="00A82C09"/>
    <w:rsid w:val="00A84A1C"/>
    <w:rsid w:val="00A916B7"/>
    <w:rsid w:val="00AE35A7"/>
    <w:rsid w:val="00AE46B8"/>
    <w:rsid w:val="00AF31CC"/>
    <w:rsid w:val="00AF446D"/>
    <w:rsid w:val="00AF73D4"/>
    <w:rsid w:val="00B15931"/>
    <w:rsid w:val="00B22F31"/>
    <w:rsid w:val="00B31E12"/>
    <w:rsid w:val="00B6174E"/>
    <w:rsid w:val="00B75497"/>
    <w:rsid w:val="00B91543"/>
    <w:rsid w:val="00B945F6"/>
    <w:rsid w:val="00B9730A"/>
    <w:rsid w:val="00BA00A7"/>
    <w:rsid w:val="00BD47C4"/>
    <w:rsid w:val="00BE3A23"/>
    <w:rsid w:val="00BE6F62"/>
    <w:rsid w:val="00C16430"/>
    <w:rsid w:val="00C216C4"/>
    <w:rsid w:val="00C318C9"/>
    <w:rsid w:val="00C37A56"/>
    <w:rsid w:val="00C6631D"/>
    <w:rsid w:val="00C96854"/>
    <w:rsid w:val="00CA1369"/>
    <w:rsid w:val="00CB5060"/>
    <w:rsid w:val="00CB7CF2"/>
    <w:rsid w:val="00CC5FC7"/>
    <w:rsid w:val="00CD0185"/>
    <w:rsid w:val="00CE2A4F"/>
    <w:rsid w:val="00D002BC"/>
    <w:rsid w:val="00D01A8C"/>
    <w:rsid w:val="00D02CC0"/>
    <w:rsid w:val="00D25E57"/>
    <w:rsid w:val="00D346BA"/>
    <w:rsid w:val="00D51415"/>
    <w:rsid w:val="00D51A7E"/>
    <w:rsid w:val="00D53A08"/>
    <w:rsid w:val="00D53B66"/>
    <w:rsid w:val="00D55624"/>
    <w:rsid w:val="00D62A66"/>
    <w:rsid w:val="00D6710A"/>
    <w:rsid w:val="00D70CF1"/>
    <w:rsid w:val="00D82831"/>
    <w:rsid w:val="00DA57DC"/>
    <w:rsid w:val="00DA7551"/>
    <w:rsid w:val="00DB1856"/>
    <w:rsid w:val="00DB38D1"/>
    <w:rsid w:val="00DC3604"/>
    <w:rsid w:val="00DD16CD"/>
    <w:rsid w:val="00DD66F9"/>
    <w:rsid w:val="00DD7CDC"/>
    <w:rsid w:val="00E63BC0"/>
    <w:rsid w:val="00E6544D"/>
    <w:rsid w:val="00E81C15"/>
    <w:rsid w:val="00EB0257"/>
    <w:rsid w:val="00ED07AA"/>
    <w:rsid w:val="00F03D23"/>
    <w:rsid w:val="00F04195"/>
    <w:rsid w:val="00F04E96"/>
    <w:rsid w:val="00F30BD9"/>
    <w:rsid w:val="00F324C7"/>
    <w:rsid w:val="00F40AC3"/>
    <w:rsid w:val="00F41EC1"/>
    <w:rsid w:val="00F554F7"/>
    <w:rsid w:val="00F63B26"/>
    <w:rsid w:val="00F94690"/>
    <w:rsid w:val="00F968F7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6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6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72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84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5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58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8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St-1013/2016-6</izvorni_sadrzaj>
    <derivirana_varijabla naziv="DomainObject.Oznaka_1">St-1013/2016-6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2016.</izvorni_sadrzaj>
    <derivirana_varijabla naziv="DomainObject.Predmet.DatumRjesavanja_1">17.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MARS KONCERTI d.o.o.</izvorni_sadrzaj>
    <derivirana_varijabla naziv="DomainObject.Predmet.ProtustrankaFormated_1">  MARS KONCERTI d.o.o.</derivirana_varijabla>
  </DomainObject.Predmet.ProtustrankaFormated>
  <DomainObject.Predmet.ProtustrankaFormatedOIB>
    <izvorni_sadrzaj>  MARS KONCERTI d.o.o., OIB 21118520115</izvorni_sadrzaj>
    <derivirana_varijabla naziv="DomainObject.Predmet.ProtustrankaFormatedOIB_1">  MARS KONCERTI d.o.o., OIB 21118520115</derivirana_varijabla>
  </DomainObject.Predmet.ProtustrankaFormatedOIB>
  <DomainObject.Predmet.ProtustrankaFormatedWithAdress>
    <izvorni_sadrzaj> MARS KONCERTI d.o.o., Paromlinska 49/I, 10000 Zagreb</izvorni_sadrzaj>
    <derivirana_varijabla naziv="DomainObject.Predmet.ProtustrankaFormatedWithAdress_1"> MARS KONCERTI d.o.o., Paromlinska 49/I, 10000 Zagreb</derivirana_varijabla>
  </DomainObject.Predmet.ProtustrankaFormatedWithAdress>
  <DomainObject.Predmet.ProtustrankaFormatedWithAdressOIB>
    <izvorni_sadrzaj> MARS KONCERTI d.o.o., OIB 21118520115, Paromlinska 49/I, 10000 Zagreb</izvorni_sadrzaj>
    <derivirana_varijabla naziv="DomainObject.Predmet.ProtustrankaFormatedWithAdressOIB_1"> MARS KONCERTI d.o.o., OIB 21118520115, Paromlinska 49/I, 10000 Zagreb</derivirana_varijabla>
  </DomainObject.Predmet.ProtustrankaFormatedWithAdressOIB>
  <DomainObject.Predmet.ProtustrankaWithAdress>
    <izvorni_sadrzaj>MARS KONCERTI d.o.o. Paromlinska 49/I, 10000 Zagreb</izvorni_sadrzaj>
    <derivirana_varijabla naziv="DomainObject.Predmet.ProtustrankaWithAdress_1">MARS KONCERTI d.o.o. Paromlinska 49/I, 10000 Zagreb</derivirana_varijabla>
  </DomainObject.Predmet.ProtustrankaWithAdress>
  <DomainObject.Predmet.ProtustrankaWithAdressOIB>
    <izvorni_sadrzaj>MARS KONCERTI d.o.o., OIB 21118520115, Paromlinska 49/I, 10000 Zagreb</izvorni_sadrzaj>
    <derivirana_varijabla naziv="DomainObject.Predmet.ProtustrankaWithAdressOIB_1">MARS KONCERTI d.o.o., OIB 21118520115, Paromlinska 49/I, 10000 Zagreb</derivirana_varijabla>
  </DomainObject.Predmet.ProtustrankaWithAdressOIB>
  <DomainObject.Predmet.ProtustrankaNazivFormated>
    <izvorni_sadrzaj>MARS KONCERTI d.o.o.</izvorni_sadrzaj>
    <derivirana_varijabla naziv="DomainObject.Predmet.ProtustrankaNazivFormated_1">MARS KONCERTI d.o.o.</derivirana_varijabla>
  </DomainObject.Predmet.ProtustrankaNazivFormated>
  <DomainObject.Predmet.ProtustrankaNazivFormatedOIB>
    <izvorni_sadrzaj>MARS KONCERTI d.o.o., OIB 21118520115</izvorni_sadrzaj>
    <derivirana_varijabla naziv="DomainObject.Predmet.ProtustrankaNazivFormatedOIB_1">MARS KONCERTI d.o.o., OIB 21118520115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MARS KONCERTI d.o.o.</item>
    </izvorni_sadrzaj>
    <derivirana_varijabla naziv="DomainObject.Predmet.ProtuStrankaListFormated_1">
      <item>MARS KONCERTI d.o.o.</item>
    </derivirana_varijabla>
  </DomainObject.Predmet.ProtuStrankaListFormated>
  <DomainObject.Predmet.ProtuStrankaListFormatedOIB>
    <izvorni_sadrzaj>
      <item>MARS KONCERTI d.o.o., OIB 21118520115</item>
    </izvorni_sadrzaj>
    <derivirana_varijabla naziv="DomainObject.Predmet.ProtuStrankaListFormatedOIB_1">
      <item>MARS KONCERTI d.o.o., OIB 21118520115</item>
    </derivirana_varijabla>
  </DomainObject.Predmet.ProtuStrankaListFormatedOIB>
  <DomainObject.Predmet.ProtuStrankaListFormatedWithAdress>
    <izvorni_sadrzaj>
      <item>MARS KONCERTI d.o.o., Paromlinska 49/I, 10000 Zagreb</item>
    </izvorni_sadrzaj>
    <derivirana_varijabla naziv="DomainObject.Predmet.ProtuStrankaListFormatedWithAdress_1">
      <item>MARS KONCERTI d.o.o., Paromlinska 49/I, 10000 Zagreb</item>
    </derivirana_varijabla>
  </DomainObject.Predmet.ProtuStrankaListFormatedWithAdress>
  <DomainObject.Predmet.ProtuStrankaListFormatedWithAdressOIB>
    <izvorni_sadrzaj>
      <item>MARS KONCERTI d.o.o., OIB 21118520115, Paromlinska 49/I, 10000 Zagreb</item>
    </izvorni_sadrzaj>
    <derivirana_varijabla naziv="DomainObject.Predmet.ProtuStrankaListFormatedWithAdressOIB_1">
      <item>MARS KONCERTI d.o.o., OIB 21118520115, Paromlinska 49/I, 10000 Zagreb</item>
    </derivirana_varijabla>
  </DomainObject.Predmet.ProtuStrankaListFormatedWithAdressOIB>
  <DomainObject.Predmet.ProtuStrankaListNazivFormated>
    <izvorni_sadrzaj>
      <item>MARS KONCERTI d.o.o.</item>
    </izvorni_sadrzaj>
    <derivirana_varijabla naziv="DomainObject.Predmet.ProtuStrankaListNazivFormated_1">
      <item>MARS KONCERTI d.o.o.</item>
    </derivirana_varijabla>
  </DomainObject.Predmet.ProtuStrankaListNazivFormated>
  <DomainObject.Predmet.ProtuStrankaListNazivFormatedOIB>
    <izvorni_sadrzaj>
      <item>MARS KONCERTI d.o.o., OIB 21118520115</item>
    </izvorni_sadrzaj>
    <derivirana_varijabla naziv="DomainObject.Predmet.ProtuStrankaListNazivFormatedOIB_1">
      <item>MARS KONCERTI d.o.o., OIB 21118520115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St-1013/2016-6</izvorni_sadrzaj>
    <derivirana_varijabla naziv="DomainObject.PoslovniBrojDokumenta_1">St-1013/2016-6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MARS KONCERTI d.o.o.</izvorni_sadrzaj>
    <derivirana_varijabla naziv="DomainObject.Predmet.ProtustrankaIDrugi_1">MARS KONCERTI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MARS KONCERTI d.o.o., OIB 21118520115, Paromlinska 49/I, 10000 Zagreb</izvorni_sadrzaj>
    <derivirana_varijabla naziv="DomainObject.Predmet.ProtustrankaIDrugiAdressOIB_1">MARS KONCERTI d.o.o., OIB 21118520115, Paromlinska 49/I,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2016.</izvorni_sadrzaj>
    <derivirana_varijabla naziv="DomainObject.Predmet.OdlukaRjesenje.DatumDonosenjaOdluke_1">17.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St-1013/2016-4</izvorni_sadrzaj>
    <derivirana_varijabla naziv="DomainObject.Predmet.OdlukaRjesenje.Oznaka_1">St-1013/2016-4</derivirana_varijabla>
  </DomainObject.Predmet.OdlukaRjesenje.Oznaka>
  <DomainObject.Predmet.SudioniciListNaziv>
    <izvorni_sadrzaj>
      <item>MARS KONCERTI d.o.o.</item>
      <item>FINA Regionalni centar Zagreb</item>
    </izvorni_sadrzaj>
    <derivirana_varijabla naziv="DomainObject.Predmet.SudioniciListNaziv_1">
      <item>MARS KONCERTI d.o.o.</item>
      <item>FINA Regionalni centar Zagreb</item>
    </derivirana_varijabla>
  </DomainObject.Predmet.SudioniciListNaziv>
  <DomainObject.Predmet.SudioniciListAdressOIB>
    <izvorni_sadrzaj>
      <item>MARS KONCERTI d.o.o., OIB 21118520115, Paromlinska 49/I,10000 Zagreb</item>
      <item>FINA Regionalni centar Zagreb, OIB 85821130368, Trg svibanjski žrtava 1995. 1,10000 Zagreb</item>
    </izvorni_sadrzaj>
    <derivirana_varijabla naziv="DomainObject.Predmet.SudioniciListAdressOIB_1">
      <item>MARS KONCERTI d.o.o., OIB 21118520115, Paromlinska 49/I,10000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21118520115</item>
      <item>, OIB 85821130368</item>
    </izvorni_sadrzaj>
    <derivirana_varijabla naziv="DomainObject.Predmet.SudioniciListNazivOIB_1">
      <item>, OIB 21118520115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8D1DB-E3E1-4F77-B06D-940DB1513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2812</properties:Characters>
  <properties:Lines>88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2017-01-12T10:23:00Z</dcterms:created>
  <dc:creator>mkocijan</dc:creator>
  <cp:lastModifiedBy>Maja Videnović</cp:lastModifiedBy>
  <cp:lastPrinted>2017-01-05T06:11:00Z</cp:lastPrinted>
  <dcterms:modified xmlns:xsi="http://www.w3.org/2001/XMLSchema-instance" xsi:type="dcterms:W3CDTF">2017-01-13T11:58:00Z</dcterms:modified>
  <cp:revision>10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