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7a28" w14:paraId="7417a28" w:rsidRDefault="00446407" w:rsidP="00446407" w:rsidR="00446407" w:rsidRPr="00F16627">
      <w:pPr>
        <w:jc w:val="both"/>
        <w15:collapsed w:val="false"/>
      </w:pPr>
      <w:bookmarkStart w:name="_GoBack" w:id="0"/>
      <w:bookmarkEnd w:id="0"/>
      <w:r w:rsidRPr="00F16627">
        <w:t xml:space="preserve">                 </w:t>
      </w:r>
      <w:r w:rsidR="005903DD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6.8pt;height:58.2pt" type="#_x0000_t75">
            <v:imagedata r:id="rId8" o:title="HR grb"/>
          </v:shape>
        </w:pict>
      </w:r>
      <w:r w:rsidRPr="00F16627">
        <w:t xml:space="preserve">                                                         </w:t>
      </w:r>
    </w:p>
    <w:p w:rsidRDefault="00446407" w:rsidP="00446407" w:rsidR="00446407" w:rsidRPr="00F16627">
      <w:r w:rsidRPr="00F16627">
        <w:t xml:space="preserve"> </w:t>
      </w:r>
      <w:r w:rsidR="00F16627">
        <w:t xml:space="preserve">   </w:t>
      </w:r>
      <w:r w:rsidRPr="00F16627">
        <w:t>REPUBLIKA HRVATSKA</w:t>
      </w:r>
    </w:p>
    <w:p w:rsidRDefault="00446407" w:rsidP="00446407" w:rsidR="00446407" w:rsidRPr="00F16627">
      <w:r w:rsidRPr="00F16627">
        <w:t xml:space="preserve"> TRGOVAČKI SUD U PAZINU</w:t>
      </w:r>
    </w:p>
    <w:p w:rsidRDefault="00446407" w:rsidP="00446407" w:rsidR="00446407" w:rsidRPr="00F16627">
      <w:r w:rsidRPr="00F16627">
        <w:t xml:space="preserve"> </w:t>
      </w:r>
      <w:r w:rsidR="00F16627">
        <w:tab/>
      </w:r>
      <w:r w:rsidRPr="00F16627">
        <w:t>Pazin, Dršćevka 1</w:t>
      </w:r>
    </w:p>
    <w:p w:rsidRDefault="00446407" w:rsidP="00446407" w:rsidR="00446407" w:rsidRPr="00F16627">
      <w:pPr>
        <w:jc w:val="center"/>
      </w:pPr>
    </w:p>
    <w:p w:rsidRDefault="00446407" w:rsidP="00446407" w:rsidR="00446407" w:rsidRPr="00F16627">
      <w:pPr>
        <w:jc w:val="center"/>
      </w:pPr>
      <w:r w:rsidRPr="00F16627">
        <w:t>R E P U B L I K A  H R V A T S K A</w:t>
      </w:r>
    </w:p>
    <w:p w:rsidRDefault="00446407" w:rsidP="00446407" w:rsidR="00446407" w:rsidRPr="00F16627">
      <w:pPr>
        <w:jc w:val="center"/>
      </w:pPr>
    </w:p>
    <w:p w:rsidRDefault="00446407" w:rsidP="00446407" w:rsidR="00446407" w:rsidRPr="00F16627">
      <w:pPr>
        <w:jc w:val="center"/>
      </w:pPr>
      <w:r w:rsidRPr="00F16627">
        <w:t>R J E Š E NJ E</w:t>
      </w:r>
    </w:p>
    <w:p w:rsidRDefault="00446407" w:rsidP="00446407" w:rsidR="00446407" w:rsidRPr="00F16627">
      <w:pPr>
        <w:jc w:val="center"/>
      </w:pPr>
    </w:p>
    <w:p w:rsidRDefault="0093293F" w:rsidP="00446407" w:rsidR="00446407" w:rsidRPr="00F16627">
      <w:pPr>
        <w:ind w:firstLine="708"/>
        <w:jc w:val="both"/>
      </w:pPr>
      <w:r w:rsidRPr="00F16627">
        <w:t xml:space="preserve">Trgovački sud u Pazinu, po stečajnom sucu Ivanu Dujiću, u stečajnom postupku nad dužnikom </w:t>
      </w:r>
      <w:r w:rsidR="00673E2A" w:rsidRPr="00F16627">
        <w:t>VICTRIX d.o.o. u stečaju Pula, Starih statuta 4, OIB 69660769957</w:t>
      </w:r>
      <w:r w:rsidRPr="00F16627">
        <w:t xml:space="preserve">, </w:t>
      </w:r>
      <w:r w:rsidR="00673E2A" w:rsidRPr="00F16627">
        <w:t>28</w:t>
      </w:r>
      <w:r w:rsidR="00446407" w:rsidRPr="00F16627">
        <w:t xml:space="preserve">. </w:t>
      </w:r>
      <w:r w:rsidR="00673E2A" w:rsidRPr="00F16627">
        <w:t>lipnja</w:t>
      </w:r>
      <w:r w:rsidR="00446407" w:rsidRPr="00F16627">
        <w:t xml:space="preserve"> 201</w:t>
      </w:r>
      <w:r w:rsidRPr="00F16627">
        <w:t>7</w:t>
      </w:r>
      <w:r w:rsidR="00446407" w:rsidRPr="00F16627">
        <w:t xml:space="preserve">. </w:t>
      </w:r>
    </w:p>
    <w:p w:rsidRDefault="00972714" w:rsidP="00972714" w:rsidR="00972714" w:rsidRPr="00F16627">
      <w:pPr>
        <w:ind w:firstLine="708"/>
        <w:jc w:val="both"/>
      </w:pPr>
    </w:p>
    <w:p w:rsidRDefault="00972714" w:rsidP="00972714" w:rsidR="00972714" w:rsidRPr="00F16627">
      <w:pPr>
        <w:jc w:val="center"/>
      </w:pPr>
      <w:r w:rsidRPr="00F16627">
        <w:t>r i j e š i o  j e</w:t>
      </w:r>
    </w:p>
    <w:p w:rsidRDefault="00972714" w:rsidP="00972714" w:rsidR="00972714" w:rsidRPr="00F16627"/>
    <w:p w:rsidRDefault="004A68B4" w:rsidP="00673E2A" w:rsidR="004A68B4" w:rsidRPr="00F16627">
      <w:pPr>
        <w:ind w:firstLine="708"/>
        <w:jc w:val="both"/>
      </w:pPr>
      <w:r w:rsidRPr="00F16627">
        <w:rPr>
          <w:bCs w:val="false"/>
        </w:rPr>
        <w:t>I</w:t>
      </w:r>
      <w:r w:rsidR="00C01FDE" w:rsidRPr="00F16627">
        <w:rPr>
          <w:bCs w:val="false"/>
        </w:rPr>
        <w:tab/>
      </w:r>
      <w:r w:rsidRPr="00F16627">
        <w:rPr>
          <w:bCs w:val="false"/>
        </w:rPr>
        <w:t xml:space="preserve"> </w:t>
      </w:r>
      <w:r w:rsidR="00673E2A" w:rsidRPr="00F16627">
        <w:t>RI - PETROL d.o.o. Rijeka, Martinkovac 143/3, OIB 59083099647</w:t>
      </w:r>
      <w:r w:rsidR="00F34385" w:rsidRPr="00F16627">
        <w:t>,</w:t>
      </w:r>
      <w:r w:rsidRPr="00F16627">
        <w:rPr>
          <w:i/>
        </w:rPr>
        <w:t xml:space="preserve"> </w:t>
      </w:r>
      <w:r w:rsidRPr="00F16627">
        <w:t>dosuđuj</w:t>
      </w:r>
      <w:r w:rsidR="008A43FD" w:rsidRPr="00F16627">
        <w:t>u</w:t>
      </w:r>
      <w:r w:rsidRPr="00F16627">
        <w:t xml:space="preserve"> se nekretnin</w:t>
      </w:r>
      <w:r w:rsidR="008A43FD" w:rsidRPr="00F16627">
        <w:t>e</w:t>
      </w:r>
      <w:r w:rsidRPr="00F16627">
        <w:t xml:space="preserve"> označen</w:t>
      </w:r>
      <w:r w:rsidR="008A43FD" w:rsidRPr="00F16627">
        <w:t>e</w:t>
      </w:r>
      <w:r w:rsidRPr="00F16627">
        <w:t xml:space="preserve"> kao </w:t>
      </w:r>
      <w:r w:rsidR="00673E2A" w:rsidRPr="00F16627">
        <w:t>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611/4, sve upisane u z.k.ul. 23 k.o. Veljun</w:t>
      </w:r>
      <w:r w:rsidR="00F34385" w:rsidRPr="00F16627">
        <w:rPr>
          <w:color w:val="000000"/>
        </w:rPr>
        <w:t>.</w:t>
      </w:r>
    </w:p>
    <w:p w:rsidRDefault="004A68B4" w:rsidP="004A68B4" w:rsidR="004A68B4" w:rsidRPr="00F16627">
      <w:pPr>
        <w:ind w:firstLine="708"/>
        <w:jc w:val="both"/>
        <w:rPr>
          <w:bCs w:val="false"/>
        </w:rPr>
      </w:pPr>
    </w:p>
    <w:p w:rsidRDefault="004A68B4" w:rsidP="00425282" w:rsidR="00F34385" w:rsidRPr="00F16627">
      <w:pPr>
        <w:ind w:firstLine="708"/>
        <w:jc w:val="both"/>
      </w:pPr>
      <w:r w:rsidRPr="00F16627">
        <w:rPr>
          <w:bCs w:val="false"/>
        </w:rPr>
        <w:t>II</w:t>
      </w:r>
      <w:r w:rsidR="00C01FDE" w:rsidRPr="00F16627">
        <w:rPr>
          <w:bCs w:val="false"/>
        </w:rPr>
        <w:tab/>
      </w:r>
      <w:r w:rsidR="00673E2A" w:rsidRPr="00F16627">
        <w:rPr>
          <w:bCs w:val="false"/>
        </w:rPr>
        <w:t>RI - PETROL d.o.o. Rijeka, Martinkovac 143/3, OIB 59083099647</w:t>
      </w:r>
      <w:r w:rsidRPr="00F16627">
        <w:t>, duž</w:t>
      </w:r>
      <w:r w:rsidR="00673E2A" w:rsidRPr="00F16627">
        <w:t>a</w:t>
      </w:r>
      <w:r w:rsidRPr="00F16627">
        <w:t>n je u roku od 30 dana od pravomoćnosti ovog rješenja  uplatiti razliku kupovnine preko iznosa uplaćene jamčevine (osiguranja), i to iznos od</w:t>
      </w:r>
      <w:r w:rsidR="0025109B" w:rsidRPr="00F16627">
        <w:t xml:space="preserve"> 484.068,40 kuna,</w:t>
      </w:r>
      <w:r w:rsidRPr="00F16627">
        <w:t> </w:t>
      </w:r>
      <w:r w:rsidR="00425282" w:rsidRPr="00F16627">
        <w:t xml:space="preserve">na </w:t>
      </w:r>
      <w:r w:rsidR="002E46E0" w:rsidRPr="00F16627">
        <w:t xml:space="preserve">poseban </w:t>
      </w:r>
      <w:r w:rsidR="00425282" w:rsidRPr="00F16627">
        <w:t xml:space="preserve">račun </w:t>
      </w:r>
      <w:r w:rsidR="002E46E0" w:rsidRPr="00F16627">
        <w:t>Financijske agencije br.</w:t>
      </w:r>
      <w:r w:rsidR="00425282" w:rsidRPr="00F16627">
        <w:t xml:space="preserve"> HR</w:t>
      </w:r>
      <w:r w:rsidR="00164A9E" w:rsidRPr="00F16627">
        <w:t>1123900011300028787</w:t>
      </w:r>
      <w:r w:rsidR="00425282" w:rsidRPr="00F16627">
        <w:t xml:space="preserve">, </w:t>
      </w:r>
      <w:r w:rsidR="00164A9E" w:rsidRPr="00F16627">
        <w:t xml:space="preserve">Model: HR11, </w:t>
      </w:r>
      <w:r w:rsidR="00425282" w:rsidRPr="00F16627">
        <w:t xml:space="preserve">poziv na broj </w:t>
      </w:r>
      <w:r w:rsidR="00673E2A" w:rsidRPr="00F16627">
        <w:t>31615</w:t>
      </w:r>
      <w:r w:rsidR="002E46E0" w:rsidRPr="00F16627">
        <w:t>-</w:t>
      </w:r>
      <w:r w:rsidR="00673E2A" w:rsidRPr="00F16627">
        <w:t>4286.</w:t>
      </w:r>
      <w:r w:rsidRPr="00F16627">
        <w:t xml:space="preserve"> </w:t>
      </w:r>
      <w:r w:rsidR="00164A9E" w:rsidRPr="00F16627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F16627">
      <w:pPr>
        <w:jc w:val="both"/>
      </w:pPr>
    </w:p>
    <w:p w:rsidRDefault="00D366CF" w:rsidP="00D366CF" w:rsidR="00D366CF" w:rsidRPr="00F16627">
      <w:pPr>
        <w:jc w:val="both"/>
      </w:pPr>
      <w:r w:rsidRPr="00F16627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F16627">
        <w:t>U tom će se slučaju iz</w:t>
      </w:r>
      <w:r w:rsidRPr="00F16627">
        <w:t xml:space="preserve"> položene jamčevine namirit</w:t>
      </w:r>
      <w:r w:rsidR="00F14C50" w:rsidRPr="00F16627">
        <w:t>i</w:t>
      </w:r>
      <w:r w:rsidRPr="00F16627">
        <w:t xml:space="preserve"> troškovi nove prodaje i</w:t>
      </w:r>
      <w:r w:rsidR="00F14C50" w:rsidRPr="00F16627">
        <w:t xml:space="preserve"> </w:t>
      </w:r>
      <w:r w:rsidRPr="00F16627">
        <w:t>naknaditi razlika između kupovnine postignute na prijašnjoj i</w:t>
      </w:r>
      <w:r w:rsidR="00F14C50" w:rsidRPr="00F16627">
        <w:t xml:space="preserve"> </w:t>
      </w:r>
      <w:r w:rsidRPr="00F16627">
        <w:t xml:space="preserve">novoj prodaji. O tome odluku donosi sud i dostavlja je </w:t>
      </w:r>
      <w:r w:rsidR="00F14C50" w:rsidRPr="00F16627">
        <w:t>Financijskoj a</w:t>
      </w:r>
      <w:r w:rsidRPr="00F16627">
        <w:t>genciji</w:t>
      </w:r>
      <w:r w:rsidR="00F14C50" w:rsidRPr="00F16627">
        <w:t xml:space="preserve"> </w:t>
      </w:r>
      <w:r w:rsidRPr="00F16627">
        <w:t>radi prijenosa novčanih sredstava.</w:t>
      </w:r>
    </w:p>
    <w:p w:rsidRDefault="00D366CF" w:rsidP="00C01FDE" w:rsidR="00D366CF" w:rsidRPr="00F16627">
      <w:pPr>
        <w:jc w:val="both"/>
      </w:pPr>
    </w:p>
    <w:p w:rsidRDefault="00C01FDE" w:rsidP="004E7232" w:rsidR="00C01FDE" w:rsidRPr="00F16627">
      <w:pPr>
        <w:ind w:firstLine="708"/>
        <w:jc w:val="both"/>
      </w:pPr>
      <w:r w:rsidRPr="00F16627">
        <w:t>III</w:t>
      </w:r>
      <w:r w:rsidRPr="00F16627">
        <w:tab/>
        <w:t xml:space="preserve">Nakon </w:t>
      </w:r>
      <w:r w:rsidR="00164A9E" w:rsidRPr="00F16627">
        <w:t xml:space="preserve">što ovo rješenje postane pravomoćno </w:t>
      </w:r>
      <w:r w:rsidRPr="00F16627">
        <w:t>i nakon</w:t>
      </w:r>
      <w:r w:rsidR="00164A9E" w:rsidRPr="00F16627">
        <w:t xml:space="preserve"> što </w:t>
      </w:r>
      <w:r w:rsidR="00866548" w:rsidRPr="00F16627">
        <w:t>RI - PETROL d.o.o. Rijeka, Martinkovac 143/3, OIB 59083099647</w:t>
      </w:r>
      <w:r w:rsidR="003111A7" w:rsidRPr="00F16627">
        <w:t>,</w:t>
      </w:r>
      <w:r w:rsidR="00164A9E" w:rsidRPr="00F16627">
        <w:t xml:space="preserve"> uplati iznos iz točke II ovog rješenja</w:t>
      </w:r>
      <w:r w:rsidRPr="00F16627">
        <w:t>, upisat će se u zemljišnoj knjizi u nje</w:t>
      </w:r>
      <w:r w:rsidR="00186303" w:rsidRPr="00F16627">
        <w:t>govu</w:t>
      </w:r>
      <w:r w:rsidR="00164A9E" w:rsidRPr="00F16627">
        <w:t xml:space="preserve"> </w:t>
      </w:r>
      <w:r w:rsidRPr="00F16627">
        <w:t>korist pravo vlasništva na nekretnin</w:t>
      </w:r>
      <w:r w:rsidR="00164A9E" w:rsidRPr="00F16627">
        <w:t>ama</w:t>
      </w:r>
      <w:r w:rsidRPr="00F16627">
        <w:t xml:space="preserve"> iz točke I ovog rješenja te će se iz zemljišne knjige brisati:</w:t>
      </w:r>
    </w:p>
    <w:p w:rsidRDefault="009A50C3" w:rsidP="009A50C3" w:rsidR="009A50C3" w:rsidRPr="00F16627">
      <w:pPr>
        <w:ind w:firstLine="708"/>
        <w:jc w:val="both"/>
      </w:pPr>
      <w:r w:rsidRPr="00F16627">
        <w:t xml:space="preserve">- zabilježba ovrhe predlagatelja osiguranja Republike Hrvatske Min.financija Porezne uprave Područni ured Karlovac, zastup.po ODO u Karlovcu c/a protivnik osiguranja VICTRIX d.o.o.Pula, Ul.starih statua 4, OIB 69660769957, radi osiguranja novčane tražbine prisilnim zasnivanjem založnog prava na nekretnini, upisana pod broj Z-176/10, </w:t>
      </w:r>
    </w:p>
    <w:p w:rsidRDefault="009A50C3" w:rsidP="009A50C3" w:rsidR="009A50C3" w:rsidRPr="00F16627">
      <w:pPr>
        <w:ind w:firstLine="708"/>
        <w:jc w:val="both"/>
      </w:pPr>
      <w:r w:rsidRPr="00F16627">
        <w:t>- zabilježba ovrhe predlagatelja osiguranja RH Ministarstvo financija, Porezna uprava Područni ured Pazin zastup.po ODO u Karlovcu protiv protivnika osiguranja VICTRIX d.o.o. Pula, Ulica starih statua 4, OIB 69660769957, radi osiguranja novčane tražbine prisilnim zasnivanjem založnog prava na nekretnini, upisana na temelju Rješenja o osiguranju Općinskog suda u Karlovcu od 01.srpnja 2010.godine br. Ovr-840/10,</w:t>
      </w:r>
    </w:p>
    <w:p w:rsidRDefault="009A50C3" w:rsidP="009A50C3" w:rsidR="009A50C3" w:rsidRPr="00F16627">
      <w:pPr>
        <w:ind w:firstLine="708"/>
        <w:jc w:val="both"/>
      </w:pPr>
    </w:p>
    <w:p w:rsidRDefault="009A50C3" w:rsidP="009A50C3" w:rsidR="009A50C3" w:rsidRPr="00F16627">
      <w:pPr>
        <w:ind w:firstLine="708"/>
        <w:jc w:val="both"/>
      </w:pPr>
      <w:r w:rsidRPr="00F16627">
        <w:lastRenderedPageBreak/>
        <w:t xml:space="preserve">- pravo zaloga radi osiguranja tražbine u iznosu od 24.075.696,00 EUR plativo u kunskoj protuvrijednosti po srednjem tečaju HNB na dan plaćanja, sa zakonskim zateznim kamatama u visini eskontne stope HNB-a koje je vrijedila zadnjeg dana polugodišta koje je prethodilo tekućem polugodištu uvećano za 8 (osam) postotnih poena i to za svaki iznos pojedinačno kako je to navedeno u čl. 7 Ugovora, uknjiženo na temelju Ugovora o nagodbi i uređenju međusobnih odnosa sa sporazumom o osiguranju novčanih tražbina zasnivanjem založnog prava na nekretninama i poslovnim udjelima od 01. travnja 2014.godine solemniziranog od strane javnog bilježnika Mirne Pliško iz Pule, Smareglina 7 pod br. OV-2262/14, u korist  KERMAS ULAGANJA D.O.O., OIB: 42403091909, PULA, DOBRILINA 9,     </w:t>
      </w:r>
    </w:p>
    <w:p w:rsidRDefault="009A50C3" w:rsidP="009A50C3" w:rsidR="00866548" w:rsidRPr="00F16627">
      <w:pPr>
        <w:ind w:firstLine="708"/>
        <w:jc w:val="both"/>
      </w:pPr>
      <w:r w:rsidRPr="00F16627">
        <w:t>- pravo zaloga radi osiguranja tražbine u iznosu od 11.269.301,00 EUR plativo u kunskoj protuvrijednosti po srednjem tečaju HNB na dan plaćanja, sa zakonskom zateznom kamatom u visini eskontne stope HNB-a koje je vrijedila zadnjeg dana polugodišta koje je prethodilo tekućem polugodištu uvećano za 8 (osam) postotnih poena koje teku od dana sklapanja Ugovora do namirenja, kao i troškova ovrhe – zajednička hipoteka – uknjižena na temelju Ugovora o nagodbi i uređenju međusobnih odnosa sa sporazumom o osiguranju novčanih tražbina zasnivanjem založnog prava na nekretninama i poslovnim udjelima od 01. travnja 2014.godine solemniziranog od strane javnog bilježnika Mirne Pliško iz Pule, Smareglina 7 pod br. OV-2262/14 uloženog u ovosudnu zbirku isprava pod br. Z-279/14, u korist KERMAS HOLDING LIMITED, OIB: 43896993551, MALTA, FLORIANA FRN 1400, ST.ANNE STREET, EUROPE CENTRE, 2ND FLOOR,</w:t>
      </w:r>
    </w:p>
    <w:p w:rsidRDefault="000E53E3" w:rsidP="004E7232" w:rsidR="00164A9E" w:rsidRPr="00F16627">
      <w:pPr>
        <w:ind w:firstLine="708"/>
        <w:jc w:val="both"/>
      </w:pPr>
      <w:r w:rsidRPr="00F16627">
        <w:t>- zabilježb</w:t>
      </w:r>
      <w:r w:rsidR="00385DCE" w:rsidRPr="00F16627">
        <w:t>a</w:t>
      </w:r>
      <w:r w:rsidRPr="00F16627">
        <w:t xml:space="preserve"> dosude iz točke V izreke ovog rješenja.</w:t>
      </w:r>
    </w:p>
    <w:p w:rsidRDefault="000E53E3" w:rsidP="004E7232" w:rsidR="000E53E3" w:rsidRPr="00F16627">
      <w:pPr>
        <w:ind w:firstLine="708"/>
        <w:jc w:val="both"/>
      </w:pPr>
    </w:p>
    <w:p w:rsidRDefault="009A50C3" w:rsidP="00C01FDE" w:rsidR="00C01FDE" w:rsidRPr="00F16627">
      <w:pPr>
        <w:ind w:firstLine="708"/>
        <w:jc w:val="both"/>
      </w:pPr>
      <w:r w:rsidRPr="00F16627">
        <w:t>IV</w:t>
      </w:r>
      <w:r w:rsidRPr="00F16627">
        <w:tab/>
        <w:t>Nekretnine</w:t>
      </w:r>
      <w:r w:rsidR="00C01FDE" w:rsidRPr="00F16627">
        <w:t xml:space="preserve"> iz točke I izreke ovog rješenja predati će se </w:t>
      </w:r>
      <w:r w:rsidRPr="00F16627">
        <w:t>RI - PETROL d.o.o. Rijeka, Martinkovac 143/3, OIB 59083099647</w:t>
      </w:r>
      <w:r w:rsidR="00366257" w:rsidRPr="00F16627">
        <w:t xml:space="preserve">, </w:t>
      </w:r>
      <w:r w:rsidR="00C01FDE" w:rsidRPr="00F16627">
        <w:t xml:space="preserve">nakon što on uplati iznos iz točke II izreke ovog rješenja i nakon što ovo rješenje postane pravomoćno. </w:t>
      </w:r>
    </w:p>
    <w:p w:rsidRDefault="00C01FDE" w:rsidP="00C01FDE" w:rsidR="00C01FDE" w:rsidRPr="00F16627">
      <w:pPr>
        <w:jc w:val="both"/>
      </w:pPr>
    </w:p>
    <w:p w:rsidRDefault="00C01FDE" w:rsidP="00FA68E8" w:rsidR="004A68B4" w:rsidRPr="00F16627">
      <w:pPr>
        <w:ind w:firstLine="708"/>
        <w:jc w:val="both"/>
      </w:pPr>
      <w:r w:rsidRPr="00F16627">
        <w:t>V</w:t>
      </w:r>
      <w:r w:rsidRPr="00F16627">
        <w:tab/>
        <w:t>Nalaže se Općinsko</w:t>
      </w:r>
      <w:r w:rsidR="00866548" w:rsidRPr="00F16627">
        <w:t>m</w:t>
      </w:r>
      <w:r w:rsidRPr="00F16627">
        <w:t xml:space="preserve"> sud</w:t>
      </w:r>
      <w:r w:rsidR="00866548" w:rsidRPr="00F16627">
        <w:t>u</w:t>
      </w:r>
      <w:r w:rsidRPr="00F16627">
        <w:t xml:space="preserve"> u </w:t>
      </w:r>
      <w:r w:rsidR="00866548" w:rsidRPr="00F16627">
        <w:t xml:space="preserve">Karlovcu, zemljišnoknjižnom odjelu Slunj, </w:t>
      </w:r>
      <w:r w:rsidRPr="00F16627">
        <w:t>da u zemljišnoj knjizi upiše</w:t>
      </w:r>
      <w:r w:rsidR="00905566" w:rsidRPr="00F16627">
        <w:t xml:space="preserve"> zabilježbu dosude na nekretninama</w:t>
      </w:r>
      <w:r w:rsidRPr="00F16627">
        <w:t xml:space="preserve"> iz točke I izreke ovog rješenja.</w:t>
      </w:r>
    </w:p>
    <w:p w:rsidRDefault="00D366CF" w:rsidP="00FA68E8" w:rsidR="00D366CF" w:rsidRPr="00F16627">
      <w:pPr>
        <w:ind w:firstLine="708"/>
        <w:jc w:val="both"/>
      </w:pPr>
    </w:p>
    <w:p w:rsidRDefault="00D366CF" w:rsidP="00FA68E8" w:rsidR="00D366CF" w:rsidRPr="00F16627">
      <w:pPr>
        <w:ind w:firstLine="708"/>
        <w:jc w:val="both"/>
      </w:pPr>
      <w:r w:rsidRPr="00F16627">
        <w:t>VI</w:t>
      </w:r>
      <w:r w:rsidRPr="00F16627">
        <w:tab/>
        <w:t xml:space="preserve">Nalaže se stečajnom upravitelju </w:t>
      </w:r>
      <w:r w:rsidR="009A50C3" w:rsidRPr="00F16627">
        <w:t>Slavku Štambuku iz Rijeke, Prvog maja 3</w:t>
      </w:r>
      <w:r w:rsidRPr="00F16627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F16627"/>
    <w:p w:rsidRDefault="00972714" w:rsidP="00972714" w:rsidR="00972714" w:rsidRPr="00F16627">
      <w:pPr>
        <w:jc w:val="center"/>
      </w:pPr>
      <w:r w:rsidRPr="00F16627">
        <w:t>Obrazloženje</w:t>
      </w:r>
    </w:p>
    <w:p w:rsidRDefault="00972714" w:rsidP="00972714" w:rsidR="00972714" w:rsidRPr="00F16627"/>
    <w:p w:rsidRDefault="004A68B4" w:rsidP="00C01FDE" w:rsidR="00251457" w:rsidRPr="00F16627">
      <w:pPr>
        <w:ind w:firstLine="708"/>
        <w:jc w:val="both"/>
        <w:rPr>
          <w:color w:val="000000"/>
        </w:rPr>
      </w:pPr>
      <w:r w:rsidRPr="00F16627">
        <w:t xml:space="preserve">Ovosudnim </w:t>
      </w:r>
      <w:r w:rsidR="00C01FDE" w:rsidRPr="00F16627">
        <w:rPr>
          <w:color w:val="000000"/>
        </w:rPr>
        <w:t xml:space="preserve">zaključkom o prodaji posl.br. </w:t>
      </w:r>
      <w:r w:rsidR="009A50C3" w:rsidRPr="00F16627">
        <w:rPr>
          <w:color w:val="000000"/>
        </w:rPr>
        <w:t>St-364/16-36</w:t>
      </w:r>
      <w:r w:rsidR="003111A7" w:rsidRPr="00F16627">
        <w:rPr>
          <w:color w:val="000000"/>
        </w:rPr>
        <w:t xml:space="preserve"> </w:t>
      </w:r>
      <w:r w:rsidR="00C01FDE" w:rsidRPr="00F16627">
        <w:rPr>
          <w:color w:val="000000"/>
        </w:rPr>
        <w:t xml:space="preserve">od </w:t>
      </w:r>
      <w:r w:rsidR="009A50C3" w:rsidRPr="00F16627">
        <w:rPr>
          <w:color w:val="000000"/>
        </w:rPr>
        <w:t>25</w:t>
      </w:r>
      <w:r w:rsidR="00251457" w:rsidRPr="00F16627">
        <w:rPr>
          <w:color w:val="000000"/>
        </w:rPr>
        <w:t>. st</w:t>
      </w:r>
      <w:r w:rsidR="009A50C3" w:rsidRPr="00F16627">
        <w:rPr>
          <w:color w:val="000000"/>
        </w:rPr>
        <w:t>udenog</w:t>
      </w:r>
      <w:r w:rsidR="00251457" w:rsidRPr="00F16627">
        <w:rPr>
          <w:color w:val="000000"/>
        </w:rPr>
        <w:t xml:space="preserve"> 2016., na temelju odredbe čl. 247. st. 3. Stečajnog zakona (dalje: SZ), </w:t>
      </w:r>
      <w:r w:rsidR="00C01FDE" w:rsidRPr="00F16627">
        <w:rPr>
          <w:color w:val="000000"/>
        </w:rPr>
        <w:t>od</w:t>
      </w:r>
      <w:r w:rsidR="00251457" w:rsidRPr="00F16627">
        <w:rPr>
          <w:color w:val="000000"/>
        </w:rPr>
        <w:t>lučeno je kako slijedi:</w:t>
      </w:r>
    </w:p>
    <w:p w:rsidRDefault="00251457" w:rsidP="009A50C3" w:rsidR="009A50C3" w:rsidRPr="00F16627">
      <w:pPr>
        <w:jc w:val="both"/>
      </w:pPr>
      <w:r w:rsidRPr="00F16627">
        <w:rPr>
          <w:color w:val="000000"/>
        </w:rPr>
        <w:tab/>
        <w:t>„</w:t>
      </w:r>
      <w:r w:rsidR="009A50C3" w:rsidRPr="00F16627">
        <w:t>I.</w:t>
      </w:r>
      <w:r w:rsidR="009A50C3" w:rsidRPr="00F16627">
        <w:tab/>
        <w:t>Utvrđuje se da vrijednost nekretnina stečajnog dužnika, 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 upisanih u z.k.ul. 23 k.o. Veljun, iznosi 1.197.671,00 kn.</w:t>
      </w:r>
    </w:p>
    <w:p w:rsidRDefault="009A50C3" w:rsidP="009A50C3" w:rsidR="009A50C3" w:rsidRPr="00F16627">
      <w:pPr>
        <w:jc w:val="both"/>
      </w:pPr>
      <w:r w:rsidRPr="00F16627">
        <w:tab/>
        <w:t>II.</w:t>
      </w:r>
      <w:r w:rsidRPr="00F16627">
        <w:tab/>
        <w:t>Prodaju nekretnine iz točke I. ovog zaključka provodi Financijska agencija elektroničkom javnom dražbom uz odgovarajuću primjenu pravila ovršnoga postupka o ovrsi na nekretnini.</w:t>
      </w:r>
    </w:p>
    <w:p w:rsidRDefault="009A50C3" w:rsidP="009A50C3" w:rsidR="009A50C3" w:rsidRPr="00F16627">
      <w:pPr>
        <w:jc w:val="both"/>
      </w:pPr>
      <w:r w:rsidRPr="00F16627">
        <w:tab/>
        <w:t>III.</w:t>
      </w:r>
      <w:r w:rsidRPr="00F16627">
        <w:tab/>
        <w:t>Uvjeti prodaje:</w:t>
      </w:r>
    </w:p>
    <w:p w:rsidRDefault="009A50C3" w:rsidP="009A50C3" w:rsidR="009A50C3" w:rsidRPr="00F16627">
      <w:pPr>
        <w:jc w:val="both"/>
      </w:pPr>
      <w:r w:rsidRPr="00F16627">
        <w:tab/>
        <w:t>- prodaju se nekretnine, 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 upisanih u z.k.ul. 23 k.o. Veljun;</w:t>
      </w:r>
      <w:r w:rsidRPr="00F16627">
        <w:tab/>
      </w:r>
    </w:p>
    <w:p w:rsidRDefault="009A50C3" w:rsidP="009A50C3" w:rsidR="009A50C3" w:rsidRPr="00F16627">
      <w:pPr>
        <w:jc w:val="both"/>
      </w:pPr>
      <w:r w:rsidRPr="00F16627">
        <w:tab/>
        <w:t>- utvrđena vrijednost nekretnina označene pod točkom I. zaključka iznosi 1.197.671,00 kn;</w:t>
      </w:r>
    </w:p>
    <w:p w:rsidRDefault="009A50C3" w:rsidP="009A50C3" w:rsidR="009A50C3" w:rsidRPr="00F16627">
      <w:pPr>
        <w:jc w:val="both"/>
      </w:pPr>
      <w:r w:rsidRPr="00F16627">
        <w:tab/>
        <w:t>- nekretnina se ne može prodati:</w:t>
      </w:r>
      <w:r w:rsidRPr="00F16627">
        <w:tab/>
      </w:r>
    </w:p>
    <w:p w:rsidRDefault="009A50C3" w:rsidP="009A50C3" w:rsidR="009A50C3" w:rsidRPr="00F16627">
      <w:pPr>
        <w:jc w:val="both"/>
      </w:pPr>
      <w:r w:rsidRPr="00F16627">
        <w:tab/>
        <w:t xml:space="preserve">- na prvoj dražbi ispod iznosa od 898.253,25 kn, odnosno ispod tri četvrtine utvrđene vrijednosti nekretnine,  </w:t>
      </w:r>
    </w:p>
    <w:p w:rsidRDefault="009A50C3" w:rsidP="009A50C3" w:rsidR="009A50C3" w:rsidRPr="00F16627">
      <w:pPr>
        <w:jc w:val="both"/>
      </w:pPr>
      <w:r w:rsidRPr="00F16627">
        <w:tab/>
        <w:t>- na drugoj dražbi ispod iznosa od 598.835,50 kn, odnosno ispod jedne polovine utvrđene vrijednosti nekretnine,</w:t>
      </w:r>
    </w:p>
    <w:p w:rsidRDefault="009A50C3" w:rsidP="009A50C3" w:rsidR="009A50C3" w:rsidRPr="00F16627">
      <w:pPr>
        <w:jc w:val="both"/>
      </w:pPr>
      <w:r w:rsidRPr="00F16627">
        <w:t xml:space="preserve">  </w:t>
      </w:r>
      <w:r w:rsidRPr="00F16627">
        <w:tab/>
        <w:t xml:space="preserve">- na trećoj dražbi ispod iznosa od 299.417,75 kn, odnosno ispod jedne četvrtine utvrđene vrijednosti nekretnine, </w:t>
      </w:r>
    </w:p>
    <w:p w:rsidRDefault="009A50C3" w:rsidP="009A50C3" w:rsidR="009A50C3" w:rsidRPr="00F16627">
      <w:pPr>
        <w:jc w:val="both"/>
      </w:pPr>
      <w:r w:rsidRPr="00F16627">
        <w:tab/>
        <w:t>- na četvrtoj dražbi nekretnina se prodaje po početnoj cijeni od 1,00 kn;</w:t>
      </w:r>
    </w:p>
    <w:p w:rsidRDefault="009A50C3" w:rsidP="009A50C3" w:rsidR="009A50C3" w:rsidRPr="00F16627">
      <w:pPr>
        <w:jc w:val="both"/>
      </w:pPr>
      <w:r w:rsidRPr="00F16627">
        <w:tab/>
        <w:t>- poreze i prireze snosit će kupac;</w:t>
      </w:r>
    </w:p>
    <w:p w:rsidRDefault="009A50C3" w:rsidP="009A50C3" w:rsidR="009A50C3" w:rsidRPr="00F16627">
      <w:pPr>
        <w:jc w:val="both"/>
      </w:pPr>
      <w:r w:rsidRPr="00F16627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9A50C3" w:rsidP="009A50C3" w:rsidR="009A50C3" w:rsidRPr="00F16627">
      <w:pPr>
        <w:jc w:val="both"/>
      </w:pPr>
      <w:r w:rsidRPr="00F16627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9A50C3" w:rsidP="009A50C3" w:rsidR="009A50C3" w:rsidRPr="00F16627">
      <w:pPr>
        <w:jc w:val="both"/>
      </w:pPr>
      <w:r w:rsidRPr="00F16627">
        <w:tab/>
        <w:t>- ponuditeljima čija ponuda ne bude prihvaćena, Agencija će vratiti jamčevinu na temelju naloga suda za prijenos novčanih sredstava;</w:t>
      </w:r>
    </w:p>
    <w:p w:rsidRDefault="009A50C3" w:rsidP="009A50C3" w:rsidR="00251457" w:rsidRPr="00F16627">
      <w:pPr>
        <w:jc w:val="both"/>
        <w:rPr>
          <w:b/>
        </w:rPr>
      </w:pPr>
      <w:r w:rsidRPr="00F16627">
        <w:tab/>
        <w:t>- u pozivu za sudjelovanje na elektroničkoj javnoj dražbi biti će određen datum i vrijeme početka i završetka elektroničke javne dražbe i drugi potrebni podaci.</w:t>
      </w:r>
      <w:r w:rsidR="00251457" w:rsidRPr="00F16627">
        <w:t>“.</w:t>
      </w:r>
    </w:p>
    <w:p w:rsidRDefault="00251457" w:rsidP="00C01FDE" w:rsidR="00251457" w:rsidRPr="00F16627">
      <w:pPr>
        <w:ind w:firstLine="708"/>
        <w:jc w:val="both"/>
        <w:rPr>
          <w:color w:val="000000"/>
        </w:rPr>
      </w:pPr>
    </w:p>
    <w:p w:rsidRDefault="00251457" w:rsidP="00251457" w:rsidR="00251457" w:rsidRPr="00F16627">
      <w:pPr>
        <w:ind w:firstLine="708"/>
        <w:jc w:val="both"/>
      </w:pPr>
      <w:r w:rsidRPr="00F16627">
        <w:t>Nakon završetka elektroničke javne dražbe Financijska agencija je</w:t>
      </w:r>
      <w:r w:rsidR="00DA3E10" w:rsidRPr="00F16627">
        <w:t xml:space="preserve"> 27</w:t>
      </w:r>
      <w:r w:rsidRPr="00F16627">
        <w:t xml:space="preserve">. </w:t>
      </w:r>
      <w:r w:rsidR="00DA3E10" w:rsidRPr="00F16627">
        <w:t>lipnja</w:t>
      </w:r>
      <w:r w:rsidRPr="00F16627">
        <w:t xml:space="preserve"> 2017. dostavila sudu izvještaj o provedenoj elektroničkoj javnoj dražbi.</w:t>
      </w:r>
    </w:p>
    <w:p w:rsidRDefault="00251457" w:rsidP="00251457" w:rsidR="00251457" w:rsidRPr="00F16627">
      <w:pPr>
        <w:ind w:firstLine="708"/>
        <w:jc w:val="both"/>
      </w:pPr>
      <w:r w:rsidRPr="00F16627">
        <w:t xml:space="preserve">Na temelju tog izvještaja sudac je utvrdio da je kupac </w:t>
      </w:r>
      <w:r w:rsidR="00DA3E10" w:rsidRPr="00F16627">
        <w:t xml:space="preserve">RI - PETROL d.o.o. Rijeka, Martinkovac 143/3, OIB 59083099647, </w:t>
      </w:r>
      <w:r w:rsidRPr="00F16627">
        <w:t>ponudi</w:t>
      </w:r>
      <w:r w:rsidR="00DA3E10" w:rsidRPr="00F16627">
        <w:t>o</w:t>
      </w:r>
      <w:r w:rsidRPr="00F16627">
        <w:t xml:space="preserve"> najveću cijenu u iznosu od </w:t>
      </w:r>
      <w:r w:rsidR="00DA3E10" w:rsidRPr="00F16627">
        <w:t>603.835,50</w:t>
      </w:r>
      <w:r w:rsidRPr="00F16627">
        <w:t xml:space="preserve"> kun</w:t>
      </w:r>
      <w:r w:rsidR="00DA3E10" w:rsidRPr="00F16627">
        <w:t>a</w:t>
      </w:r>
      <w:r w:rsidRPr="00F16627">
        <w:t xml:space="preserve"> te da su ispunjene pretpostavke da mu se dosudi nekretnina (čl. 103. st. 3. Ovršnog zakona, dalje: OZ, vezano uz čl. 247. st. 1. SZ-a).</w:t>
      </w:r>
    </w:p>
    <w:p w:rsidRDefault="00D366CF" w:rsidP="00D366CF" w:rsidR="00D366CF" w:rsidRPr="00F16627">
      <w:pPr>
        <w:ind w:firstLine="708"/>
        <w:jc w:val="both"/>
      </w:pPr>
      <w:r w:rsidRPr="00F16627">
        <w:rPr>
          <w:color w:val="000000"/>
        </w:rPr>
        <w:t xml:space="preserve">Iz izvještaja Financijske agencije o provedenoj elektroničkoj javnoj dražbi proizlazi da je ponuditelj </w:t>
      </w:r>
      <w:r w:rsidR="00DA3E10" w:rsidRPr="00F16627">
        <w:rPr>
          <w:color w:val="000000"/>
        </w:rPr>
        <w:t>RI - PETROL d.o.o. Rijeka, Martinkovac 143/3, OIB 59083099647</w:t>
      </w:r>
      <w:r w:rsidRPr="00F16627">
        <w:rPr>
          <w:color w:val="000000"/>
        </w:rPr>
        <w:t>,</w:t>
      </w:r>
      <w:r w:rsidRPr="00F16627">
        <w:t xml:space="preserve"> </w:t>
      </w:r>
      <w:r w:rsidRPr="00F16627">
        <w:rPr>
          <w:color w:val="000000"/>
        </w:rPr>
        <w:t xml:space="preserve">uplatio jamčevinu za sudjelovanje na predmetnoj javnoj dražbi u iznosu od </w:t>
      </w:r>
      <w:r w:rsidR="00DA3E10" w:rsidRPr="00F16627">
        <w:rPr>
          <w:color w:val="000000"/>
        </w:rPr>
        <w:t>119</w:t>
      </w:r>
      <w:r w:rsidRPr="00F16627">
        <w:t>.</w:t>
      </w:r>
      <w:r w:rsidR="00DA3E10" w:rsidRPr="00F16627">
        <w:t>767,10</w:t>
      </w:r>
      <w:r w:rsidRPr="00F16627">
        <w:t xml:space="preserve"> kuna. Dakle, on je duž</w:t>
      </w:r>
      <w:r w:rsidR="00186303" w:rsidRPr="00F16627">
        <w:t>a</w:t>
      </w:r>
      <w:r w:rsidRPr="00F16627">
        <w:t xml:space="preserve">n uplatiti razliku kupovnine u iznosu od </w:t>
      </w:r>
      <w:r w:rsidR="00DA3E10" w:rsidRPr="00F16627">
        <w:t>484</w:t>
      </w:r>
      <w:r w:rsidRPr="00F16627">
        <w:t>.</w:t>
      </w:r>
      <w:r w:rsidR="00DA3E10" w:rsidRPr="00F16627">
        <w:t>068</w:t>
      </w:r>
      <w:r w:rsidRPr="00F16627">
        <w:t>,</w:t>
      </w:r>
      <w:r w:rsidR="00DA3E10" w:rsidRPr="00F16627">
        <w:t>40</w:t>
      </w:r>
      <w:r w:rsidRPr="00F16627">
        <w:t xml:space="preserve"> kun</w:t>
      </w:r>
      <w:r w:rsidR="0025109B" w:rsidRPr="00F16627">
        <w:t>a</w:t>
      </w:r>
      <w:r w:rsidRPr="00F16627">
        <w:t>.</w:t>
      </w:r>
    </w:p>
    <w:p w:rsidRDefault="00D366CF" w:rsidP="00D366CF" w:rsidR="00D366CF" w:rsidRPr="00F16627">
      <w:pPr>
        <w:ind w:firstLine="708"/>
        <w:jc w:val="both"/>
      </w:pPr>
    </w:p>
    <w:p w:rsidRDefault="00D366CF" w:rsidP="00D366CF" w:rsidR="00D366CF" w:rsidRPr="00F16627">
      <w:pPr>
        <w:ind w:firstLine="708"/>
        <w:jc w:val="both"/>
      </w:pPr>
      <w:r w:rsidRPr="00F16627">
        <w:t xml:space="preserve"> Slijedom svega navedenog, a temeljem čl. 103. st. 3., 4. i 5., čl. 106. </w:t>
      </w:r>
      <w:r w:rsidR="00F14C50" w:rsidRPr="00F16627">
        <w:t xml:space="preserve">i čl. 108. </w:t>
      </w:r>
      <w:r w:rsidRPr="00F16627">
        <w:t>OZ</w:t>
      </w:r>
      <w:r w:rsidR="00F14C50" w:rsidRPr="00F16627">
        <w:t xml:space="preserve">-a </w:t>
      </w:r>
      <w:r w:rsidR="00FC5E6F" w:rsidRPr="00F16627">
        <w:t xml:space="preserve">sve </w:t>
      </w:r>
      <w:r w:rsidR="00F14C50" w:rsidRPr="00F16627">
        <w:t xml:space="preserve">vezano uz čl. 247. SZ-a, </w:t>
      </w:r>
      <w:r w:rsidRPr="00F16627">
        <w:t>odluč</w:t>
      </w:r>
      <w:r w:rsidR="00F14C50" w:rsidRPr="00F16627">
        <w:t xml:space="preserve">eno je </w:t>
      </w:r>
      <w:r w:rsidRPr="00F16627">
        <w:t>kao u točkama I – IV izreke ovog rješenja.</w:t>
      </w:r>
    </w:p>
    <w:p w:rsidRDefault="000C5BB5" w:rsidP="00290EE4" w:rsidR="000C5BB5" w:rsidRPr="00F16627">
      <w:pPr>
        <w:ind w:firstLine="708"/>
        <w:jc w:val="both"/>
      </w:pPr>
    </w:p>
    <w:p w:rsidRDefault="00290EE4" w:rsidP="00290EE4" w:rsidR="00290EE4" w:rsidRPr="00F16627">
      <w:pPr>
        <w:ind w:firstLine="708"/>
        <w:jc w:val="both"/>
      </w:pPr>
      <w:r w:rsidRPr="00F16627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16627">
          <w:t>89. st</w:t>
        </w:r>
      </w:smartTag>
      <w:r w:rsidRPr="00F16627">
        <w:t xml:space="preserve">. 1. </w:t>
      </w:r>
      <w:smartTag w:element="zakoni" w:uri="http://www.java.hr/xml/smarttags/zakoni">
        <w:r w:rsidRPr="00F16627">
          <w:t>Zakona o zemljišnim knjigama</w:t>
        </w:r>
      </w:smartTag>
      <w:r w:rsidRPr="00F16627">
        <w:t xml:space="preserve"> odlučeno je kao u točki V izreke ovog rješenja. </w:t>
      </w:r>
    </w:p>
    <w:p w:rsidRDefault="00972714" w:rsidP="004A68B4" w:rsidR="00972714" w:rsidRPr="00F16627">
      <w:pPr>
        <w:jc w:val="both"/>
      </w:pPr>
    </w:p>
    <w:p w:rsidRDefault="00F14C50" w:rsidP="00F14C50" w:rsidR="00F14C50" w:rsidRPr="00F16627">
      <w:pPr>
        <w:ind w:firstLine="708"/>
        <w:jc w:val="both"/>
      </w:pPr>
      <w:r w:rsidRPr="00F16627">
        <w:t xml:space="preserve">Na temelju čl. 254. SZ-a odlučeno je kao u točki VI izreke ovog rješenja. </w:t>
      </w:r>
    </w:p>
    <w:p w:rsidRDefault="00F14C50" w:rsidP="004A68B4" w:rsidR="00F14C50" w:rsidRPr="00F16627">
      <w:pPr>
        <w:jc w:val="both"/>
      </w:pPr>
    </w:p>
    <w:p w:rsidRDefault="00972714" w:rsidP="00972714" w:rsidR="00972714">
      <w:pPr>
        <w:jc w:val="center"/>
      </w:pPr>
      <w:r w:rsidRPr="00F16627">
        <w:t xml:space="preserve">U Pazinu, </w:t>
      </w:r>
      <w:r w:rsidR="0005271E" w:rsidRPr="00F16627">
        <w:t>28</w:t>
      </w:r>
      <w:r w:rsidR="00F27508" w:rsidRPr="00F16627">
        <w:t>.</w:t>
      </w:r>
      <w:r w:rsidRPr="00F16627">
        <w:t xml:space="preserve"> </w:t>
      </w:r>
      <w:r w:rsidR="0005271E" w:rsidRPr="00F16627">
        <w:t>lipnja</w:t>
      </w:r>
      <w:r w:rsidRPr="00F16627">
        <w:t xml:space="preserve"> 201</w:t>
      </w:r>
      <w:r w:rsidR="00F14C50" w:rsidRPr="00F16627">
        <w:t>7</w:t>
      </w:r>
      <w:r w:rsidRPr="00F16627">
        <w:t>.</w:t>
      </w:r>
    </w:p>
    <w:p w:rsidRDefault="00F16627" w:rsidP="00972714" w:rsidR="00F16627" w:rsidRPr="00F16627">
      <w:pPr>
        <w:jc w:val="center"/>
      </w:pPr>
    </w:p>
    <w:p w:rsidRDefault="00972714" w:rsidP="00972714" w:rsidR="00972714" w:rsidRPr="00F16627">
      <w:r w:rsidRPr="00F16627">
        <w:t xml:space="preserve">                                                                                         </w:t>
      </w:r>
      <w:r w:rsidR="00F27508" w:rsidRPr="00F16627">
        <w:t xml:space="preserve">             </w:t>
      </w:r>
      <w:r w:rsidRPr="00F16627">
        <w:t>Stečajni sudac</w:t>
      </w:r>
    </w:p>
    <w:p w:rsidRDefault="00972714" w:rsidP="00972714" w:rsidR="00F27508" w:rsidRPr="00F16627">
      <w:pPr>
        <w:ind w:firstLine="708"/>
      </w:pPr>
      <w:r w:rsidRPr="00F16627">
        <w:tab/>
      </w:r>
      <w:r w:rsidRPr="00F16627">
        <w:tab/>
      </w:r>
      <w:r w:rsidRPr="00F16627">
        <w:tab/>
      </w:r>
      <w:r w:rsidRPr="00F16627">
        <w:tab/>
      </w:r>
      <w:r w:rsidRPr="00F16627">
        <w:tab/>
        <w:t xml:space="preserve">   </w:t>
      </w:r>
    </w:p>
    <w:p w:rsidRDefault="00972714" w:rsidP="00972714" w:rsidR="00972714" w:rsidRPr="00F16627">
      <w:pPr>
        <w:ind w:firstLine="708"/>
      </w:pPr>
      <w:r w:rsidRPr="00F16627">
        <w:t xml:space="preserve">                   </w:t>
      </w:r>
      <w:r w:rsidR="00F27508" w:rsidRPr="00F16627">
        <w:tab/>
      </w:r>
      <w:r w:rsidR="00F27508" w:rsidRPr="00F16627">
        <w:tab/>
      </w:r>
      <w:r w:rsidR="00F27508" w:rsidRPr="00F16627">
        <w:tab/>
      </w:r>
      <w:r w:rsidR="00F27508" w:rsidRPr="00F16627">
        <w:tab/>
      </w:r>
      <w:r w:rsidR="00F27508" w:rsidRPr="00F16627">
        <w:tab/>
      </w:r>
      <w:r w:rsidR="00F27508" w:rsidRPr="00F16627">
        <w:tab/>
      </w:r>
      <w:r w:rsidR="00F27508" w:rsidRPr="00F16627">
        <w:tab/>
      </w:r>
      <w:r w:rsidRPr="00F16627">
        <w:t>Ivan Dujić</w:t>
      </w:r>
      <w:r w:rsidR="005903DD">
        <w:t>, v.r.</w:t>
      </w:r>
    </w:p>
    <w:p w:rsidRDefault="00972714" w:rsidP="00972714" w:rsidR="00972714" w:rsidRPr="00F16627"/>
    <w:p w:rsidRDefault="00972714" w:rsidP="00972714" w:rsidR="00972714" w:rsidRPr="00F16627"/>
    <w:p w:rsidRDefault="00F16627" w:rsidP="00972714" w:rsidR="00F16627"/>
    <w:p w:rsidRDefault="00972714" w:rsidP="00972714" w:rsidR="00972714" w:rsidRPr="00F16627">
      <w:r w:rsidRPr="00F16627">
        <w:t>UPUTA O PRAVNOM LIJEKU</w:t>
      </w:r>
    </w:p>
    <w:p w:rsidRDefault="00972714" w:rsidP="00905566" w:rsidR="00972714" w:rsidRPr="00F16627">
      <w:pPr>
        <w:jc w:val="both"/>
      </w:pPr>
      <w:r w:rsidRPr="00F16627">
        <w:t xml:space="preserve">Protiv ovog rješenja </w:t>
      </w:r>
      <w:r w:rsidR="00905566" w:rsidRPr="00F16627">
        <w:t xml:space="preserve">žalba </w:t>
      </w:r>
      <w:r w:rsidRPr="00F16627">
        <w:t xml:space="preserve">može </w:t>
      </w:r>
      <w:r w:rsidR="000C5BB5" w:rsidRPr="00F16627">
        <w:t xml:space="preserve">se </w:t>
      </w:r>
      <w:r w:rsidRPr="00F16627">
        <w:t xml:space="preserve">podnijeti u roku od 8 dana </w:t>
      </w:r>
      <w:r w:rsidR="000C5BB5" w:rsidRPr="00F16627">
        <w:t>od dana dostave, a dostava se smatra obavljenom istekom osmoga dana od dana objave pismena na mrežnoj stranici e-Oglasna ploča sudova (čl. 12. S</w:t>
      </w:r>
      <w:r w:rsidR="00812B0C" w:rsidRPr="00F16627">
        <w:t>Z-a</w:t>
      </w:r>
      <w:r w:rsidR="000C5BB5" w:rsidRPr="00F16627">
        <w:t xml:space="preserve">). </w:t>
      </w:r>
      <w:r w:rsidR="00905566" w:rsidRPr="00F16627">
        <w:t>Protiv rješenja o dosudi nekretnina koje su prodane na dražbi, pravo na žalbu imaju i osobe koje su sudjelovale na dražbi kao ponuditelji (čl. 105. st. 2. OZ-a).</w:t>
      </w:r>
      <w:r w:rsidR="00296DCA" w:rsidRPr="00F16627">
        <w:t xml:space="preserve"> </w:t>
      </w:r>
      <w:r w:rsidRPr="00F16627">
        <w:t xml:space="preserve">Žalba se podnosi putem ovog suda u </w:t>
      </w:r>
      <w:r w:rsidR="000C5BB5" w:rsidRPr="00F16627">
        <w:t>tri</w:t>
      </w:r>
      <w:r w:rsidRPr="00F16627">
        <w:t xml:space="preserve"> istovjetna primjerka, a o žalbi odlučuje Visoki trgovački sud Republike Hrvatske.</w:t>
      </w:r>
    </w:p>
    <w:p w:rsidRDefault="00972714" w:rsidP="00972714" w:rsidR="00972714" w:rsidRPr="00F16627"/>
    <w:p w:rsidRDefault="00972714" w:rsidP="00972714" w:rsidR="00972714" w:rsidRPr="00F16627">
      <w:r w:rsidRPr="00F16627">
        <w:t>DNA:</w:t>
      </w:r>
    </w:p>
    <w:p w:rsidRDefault="000C5BB5" w:rsidP="000C5BB5" w:rsidR="000C5BB5" w:rsidRPr="00F16627">
      <w:r w:rsidRPr="00F16627">
        <w:t>- oglasna ploča suda 8 dana</w:t>
      </w:r>
    </w:p>
    <w:p w:rsidRDefault="004A68B4" w:rsidP="00972714" w:rsidR="002E46E0" w:rsidRPr="00F16627">
      <w:r w:rsidRPr="00F16627">
        <w:t xml:space="preserve">- </w:t>
      </w:r>
      <w:r w:rsidR="002E46E0" w:rsidRPr="00F16627">
        <w:t>Financijskoj agenciji</w:t>
      </w:r>
      <w:r w:rsidR="00515AF2" w:rsidRPr="00F16627">
        <w:t>,</w:t>
      </w:r>
      <w:r w:rsidR="002E46E0" w:rsidRPr="00F16627">
        <w:t xml:space="preserve"> Rijeka, </w:t>
      </w:r>
      <w:r w:rsidR="00905566" w:rsidRPr="00F16627">
        <w:t xml:space="preserve">F. Kurelca 8, </w:t>
      </w:r>
      <w:r w:rsidR="002E46E0" w:rsidRPr="00F16627">
        <w:t>radi objave na mrežnim stranicama (čl. 103. st. 4. OZ-a)</w:t>
      </w:r>
    </w:p>
    <w:p w:rsidRDefault="00905566" w:rsidP="00905566" w:rsidR="0005271E" w:rsidRPr="00F16627">
      <w:r w:rsidRPr="00F16627">
        <w:t xml:space="preserve">- </w:t>
      </w:r>
      <w:r w:rsidR="0005271E" w:rsidRPr="00F16627">
        <w:t>RI - PETROL d.o.o. Rijeka, Martinkovac 143/3</w:t>
      </w:r>
    </w:p>
    <w:p w:rsidRDefault="00905566" w:rsidP="004E7232" w:rsidR="0005271E" w:rsidRPr="00F16627">
      <w:r w:rsidRPr="00F16627">
        <w:t xml:space="preserve">- stečajni upravitelj </w:t>
      </w:r>
      <w:r w:rsidR="0005271E" w:rsidRPr="00F16627">
        <w:t>Slavko Štambuk iz Rijeke, Prvog maja 3</w:t>
      </w:r>
    </w:p>
    <w:p w:rsidRDefault="0005271E" w:rsidP="0005271E" w:rsidR="0005271E" w:rsidRPr="00F16627">
      <w:r w:rsidRPr="00F16627">
        <w:t>- Republika Hrvatska, po ŽDO Pula</w:t>
      </w:r>
    </w:p>
    <w:p w:rsidRDefault="0005271E" w:rsidP="0005271E" w:rsidR="0005271E" w:rsidRPr="00F16627">
      <w:r w:rsidRPr="00F16627">
        <w:t>- Porezna uprava, Ispostava Pazin, Pazin, M. B. Rašana 2/4, p.p. 60</w:t>
      </w:r>
    </w:p>
    <w:p w:rsidRDefault="0005271E" w:rsidP="0005271E" w:rsidR="0005271E" w:rsidRPr="00F16627">
      <w:r w:rsidRPr="00F16627">
        <w:t xml:space="preserve">- Kermas ulaganja d.o.o. Pula, Dobrilina 9 </w:t>
      </w:r>
    </w:p>
    <w:p w:rsidRDefault="0005271E" w:rsidP="0005271E" w:rsidR="0005271E" w:rsidRPr="00F16627">
      <w:r w:rsidRPr="00F16627">
        <w:t>- Kermas holding limited, OIB: 43896993551, Malta, Floriana frn 1400, St. Anne street, Europe centre, 2nd floor</w:t>
      </w:r>
    </w:p>
    <w:p w:rsidRDefault="00905566" w:rsidP="0005271E" w:rsidR="004E7232" w:rsidRPr="00F16627">
      <w:r w:rsidRPr="00F16627">
        <w:t xml:space="preserve">- </w:t>
      </w:r>
      <w:r w:rsidR="0005271E" w:rsidRPr="00F16627">
        <w:t>Općinskom sudu u Karlovcu, zemljišnoknjižnom odjelu Slunj</w:t>
      </w:r>
      <w:r w:rsidR="004E7232" w:rsidRPr="00F16627">
        <w:t xml:space="preserve">, radi provedbe točke V izreke ovog rješenja </w:t>
      </w:r>
    </w:p>
    <w:p w:rsidRDefault="004E7232" w:rsidP="004E7232" w:rsidR="004E7232" w:rsidRPr="00F16627"/>
    <w:p w:rsidRDefault="004E7232" w:rsidP="00FA68E8" w:rsidR="004E7232" w:rsidRPr="00F16627">
      <w:pPr>
        <w:jc w:val="both"/>
      </w:pPr>
      <w:r w:rsidRPr="00F16627">
        <w:t xml:space="preserve">Po pravomoćnosti: </w:t>
      </w:r>
    </w:p>
    <w:p w:rsidRDefault="004E7232" w:rsidP="000C5BB5" w:rsidR="004E7232" w:rsidRPr="00F16627">
      <w:pPr>
        <w:jc w:val="both"/>
      </w:pPr>
      <w:r w:rsidRPr="00F16627">
        <w:t xml:space="preserve">- </w:t>
      </w:r>
      <w:r w:rsidR="0005271E" w:rsidRPr="00F16627">
        <w:t>Općinskom sudu u Karlovcu, zemljišnoknjižnom odjelu Slunj</w:t>
      </w:r>
      <w:r w:rsidRPr="00F16627">
        <w:t xml:space="preserve">, uz potvrdu o plaćenoj kupovnini, radi provedbe </w:t>
      </w:r>
      <w:r w:rsidR="0068094C" w:rsidRPr="00F16627">
        <w:t>točke III izreke ovog rješenja</w:t>
      </w:r>
    </w:p>
    <w:p w:rsidRDefault="00905566" w:rsidP="00296DCA" w:rsidR="00905566" w:rsidRPr="00F16627">
      <w:pPr>
        <w:jc w:val="both"/>
      </w:pPr>
      <w:r w:rsidRPr="00F16627">
        <w:t>- Financijskoj agenciji</w:t>
      </w:r>
      <w:r w:rsidR="00515AF2" w:rsidRPr="00F16627">
        <w:t>,</w:t>
      </w:r>
      <w:r w:rsidRPr="00F16627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DD7D99" w:rsidP="00296DCA" w:rsidR="00DD7D99" w:rsidRPr="00F16627">
      <w:pPr>
        <w:jc w:val="both"/>
      </w:pPr>
    </w:p>
    <w:p w:rsidRDefault="00DD7D99" w:rsidP="00296DCA" w:rsidR="00DD7D99" w:rsidRPr="00F16627">
      <w:pPr>
        <w:jc w:val="both"/>
      </w:pPr>
      <w:r w:rsidRPr="00F16627">
        <w:t>R.</w:t>
      </w:r>
    </w:p>
    <w:p w:rsidRDefault="00DD7D99" w:rsidP="00296DCA" w:rsidR="00DD7D99" w:rsidRPr="00F16627">
      <w:pPr>
        <w:jc w:val="both"/>
      </w:pPr>
      <w:r w:rsidRPr="00F16627">
        <w:t>Kalendirati 20 dana.</w:t>
      </w:r>
    </w:p>
    <w:p w:rsidRDefault="004E7232" w:rsidP="00296DCA" w:rsidR="004E7232" w:rsidRPr="00F16627">
      <w:pPr>
        <w:jc w:val="both"/>
      </w:pPr>
    </w:p>
    <w:sectPr w:rsidSect="00F16627" w:rsidR="004E7232" w:rsidRPr="00F16627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189" w:rsidR="00935189">
      <w:r>
        <w:separator/>
      </w:r>
    </w:p>
  </w:endnote>
  <w:endnote w:id="0" w:type="continuationSeparator">
    <w:p w:rsidRDefault="00935189" w:rsidR="00935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189" w:rsidR="00935189">
      <w:r>
        <w:separator/>
      </w:r>
    </w:p>
  </w:footnote>
  <w:footnote w:id="0" w:type="continuationSeparator">
    <w:p w:rsidRDefault="00935189" w:rsidR="00935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3D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673E2A" w:rsidRPr="00673E2A">
      <w:t>Poslovni broj: 10 St-364/16-50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  <w:t>Poslovni broj: 10 St-</w:t>
    </w:r>
    <w:r w:rsidR="0093293F">
      <w:t>3</w:t>
    </w:r>
    <w:r w:rsidR="00673E2A">
      <w:t>64/16</w:t>
    </w:r>
    <w:r>
      <w:t>-</w:t>
    </w:r>
    <w:r w:rsidR="00673E2A">
      <w:t>50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5271E"/>
    <w:rsid w:val="000C5BB5"/>
    <w:rsid w:val="000E53E3"/>
    <w:rsid w:val="00147F0B"/>
    <w:rsid w:val="00164A9E"/>
    <w:rsid w:val="00173BAE"/>
    <w:rsid w:val="001831A7"/>
    <w:rsid w:val="00186303"/>
    <w:rsid w:val="001B5AA0"/>
    <w:rsid w:val="001E02F0"/>
    <w:rsid w:val="001F1022"/>
    <w:rsid w:val="002413E0"/>
    <w:rsid w:val="00242F8D"/>
    <w:rsid w:val="0025109B"/>
    <w:rsid w:val="00251457"/>
    <w:rsid w:val="00256E04"/>
    <w:rsid w:val="00290EE4"/>
    <w:rsid w:val="00296DCA"/>
    <w:rsid w:val="002E46E0"/>
    <w:rsid w:val="003111A7"/>
    <w:rsid w:val="00366257"/>
    <w:rsid w:val="00385DCE"/>
    <w:rsid w:val="00425282"/>
    <w:rsid w:val="00446407"/>
    <w:rsid w:val="0046530C"/>
    <w:rsid w:val="00472107"/>
    <w:rsid w:val="00487D32"/>
    <w:rsid w:val="00487D46"/>
    <w:rsid w:val="004A68B4"/>
    <w:rsid w:val="004E7232"/>
    <w:rsid w:val="00515AF2"/>
    <w:rsid w:val="00527997"/>
    <w:rsid w:val="005903DD"/>
    <w:rsid w:val="005C456C"/>
    <w:rsid w:val="005D73EA"/>
    <w:rsid w:val="006122DA"/>
    <w:rsid w:val="00673E2A"/>
    <w:rsid w:val="00676F34"/>
    <w:rsid w:val="0068094C"/>
    <w:rsid w:val="006937AA"/>
    <w:rsid w:val="006C3461"/>
    <w:rsid w:val="00793C76"/>
    <w:rsid w:val="007F2888"/>
    <w:rsid w:val="00812B0C"/>
    <w:rsid w:val="00817B30"/>
    <w:rsid w:val="0082507F"/>
    <w:rsid w:val="008363A8"/>
    <w:rsid w:val="00866548"/>
    <w:rsid w:val="008A1D1A"/>
    <w:rsid w:val="008A43FD"/>
    <w:rsid w:val="00905566"/>
    <w:rsid w:val="0093293F"/>
    <w:rsid w:val="00935189"/>
    <w:rsid w:val="00936FE1"/>
    <w:rsid w:val="00972714"/>
    <w:rsid w:val="00996D94"/>
    <w:rsid w:val="009A50C3"/>
    <w:rsid w:val="009F0593"/>
    <w:rsid w:val="00AA014D"/>
    <w:rsid w:val="00AC11DC"/>
    <w:rsid w:val="00AE087D"/>
    <w:rsid w:val="00B8262A"/>
    <w:rsid w:val="00BE60DE"/>
    <w:rsid w:val="00BE7500"/>
    <w:rsid w:val="00BF2269"/>
    <w:rsid w:val="00C01FDE"/>
    <w:rsid w:val="00C836CB"/>
    <w:rsid w:val="00D2379D"/>
    <w:rsid w:val="00D366CF"/>
    <w:rsid w:val="00D5716B"/>
    <w:rsid w:val="00D76B37"/>
    <w:rsid w:val="00DA3E10"/>
    <w:rsid w:val="00DB6408"/>
    <w:rsid w:val="00DD7D99"/>
    <w:rsid w:val="00E06E94"/>
    <w:rsid w:val="00E9372C"/>
    <w:rsid w:val="00E942DF"/>
    <w:rsid w:val="00E956C0"/>
    <w:rsid w:val="00ED5077"/>
    <w:rsid w:val="00F14C50"/>
    <w:rsid w:val="00F16627"/>
    <w:rsid w:val="00F211B8"/>
    <w:rsid w:val="00F27508"/>
    <w:rsid w:val="00F34385"/>
    <w:rsid w:val="00F50794"/>
    <w:rsid w:val="00F84A81"/>
    <w:rsid w:val="00FA68E8"/>
    <w:rsid w:val="00FC5E6F"/>
    <w:rsid w:val="00FD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1644</properties:Words>
  <properties:Characters>8809</properties:Characters>
  <properties:Lines>182</properties:Lines>
  <properties:Paragraphs>62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10665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2017-06-28T10:15:00Z</dcterms:created>
  <dc:creator>korisnik</dc:creator>
  <cp:lastModifiedBy>Sanja Lakošeljac</cp:lastModifiedBy>
  <cp:lastPrinted>2017-03-07T08:42:00Z</cp:lastPrinted>
  <dcterms:modified xmlns:xsi="http://www.w3.org/2001/XMLSchema-instance" xsi:type="dcterms:W3CDTF">2017-06-28T10:19:00Z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