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089c1" w14:paraId="df089c1" w:rsidRDefault="009F3B38" w:rsidP="009F3B38" w:rsidR="009F3B38">
      <w:pPr>
        <w:ind w:firstLine="708"/>
        <w15:collapsed w:val="false"/>
        <w:rPr>
          <w:rFonts w:hAnsi="Times New Roman" w:ascii="Times New Roman"/>
          <w:sz w:val="24"/>
          <w:szCs w:val="24"/>
        </w:rPr>
      </w:pPr>
      <w:bookmarkStart w:name="_GoBack" w:id="0"/>
      <w:bookmarkEnd w:id="0"/>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D070E6">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E95FB9" w:rsidRPr="00E95FB9">
        <w:rPr>
          <w:rFonts w:hAnsi="Times New Roman" w:ascii="Times New Roman"/>
          <w:sz w:val="24"/>
          <w:szCs w:val="24"/>
        </w:rPr>
        <w:t>RUKOMETNI KLUB "ORIJENT PRESOFLEX", Rijeka, E. Kvaternika 58 b,OIB: 33049533731</w:t>
      </w:r>
      <w:r w:rsidR="00AA3452" w:rsidRPr="00AA3452">
        <w:rPr>
          <w:rFonts w:hAnsi="Times New Roman" w:ascii="Times New Roman"/>
          <w:sz w:val="24"/>
          <w:szCs w:val="24"/>
        </w:rPr>
        <w:t>,</w:t>
      </w:r>
      <w:r w:rsidR="00AA3452">
        <w:rPr>
          <w:rFonts w:hAnsi="Times New Roman" w:ascii="Times New Roman"/>
          <w:sz w:val="24"/>
          <w:szCs w:val="24"/>
        </w:rPr>
        <w:t xml:space="preserve"> </w:t>
      </w:r>
      <w:r w:rsidR="008476B1">
        <w:rPr>
          <w:rFonts w:hAnsi="Times New Roman" w:ascii="Times New Roman"/>
          <w:sz w:val="24"/>
          <w:szCs w:val="24"/>
        </w:rPr>
        <w:t xml:space="preserve">registarski broj: </w:t>
      </w:r>
      <w:r w:rsidR="007B1DED">
        <w:rPr>
          <w:rFonts w:hAnsi="Times New Roman" w:ascii="Times New Roman"/>
          <w:sz w:val="24"/>
          <w:szCs w:val="24"/>
        </w:rPr>
        <w:t>08000942</w:t>
      </w:r>
      <w:r>
        <w:rPr>
          <w:rFonts w:hAnsi="Times New Roman" w:ascii="Times New Roman"/>
          <w:sz w:val="24"/>
          <w:szCs w:val="24"/>
        </w:rPr>
        <w:t xml:space="preserve">, dana </w:t>
      </w:r>
      <w:r w:rsidR="00D070E6">
        <w:rPr>
          <w:rFonts w:hAnsi="Times New Roman" w:ascii="Times New Roman"/>
          <w:sz w:val="24"/>
          <w:szCs w:val="24"/>
        </w:rPr>
        <w:t>2</w:t>
      </w:r>
      <w:r w:rsidR="00540649">
        <w:rPr>
          <w:rFonts w:hAnsi="Times New Roman" w:ascii="Times New Roman"/>
          <w:sz w:val="24"/>
          <w:szCs w:val="24"/>
        </w:rPr>
        <w:t>9</w:t>
      </w:r>
      <w:r w:rsidR="00D070E6">
        <w:rPr>
          <w:rFonts w:hAnsi="Times New Roman" w:ascii="Times New Roman"/>
          <w:sz w:val="24"/>
          <w:szCs w:val="24"/>
        </w:rPr>
        <w:t xml:space="preserve">. prosinca </w:t>
      </w:r>
      <w:r>
        <w:rPr>
          <w:rFonts w:hAnsi="Times New Roman" w:ascii="Times New Roman"/>
          <w:sz w:val="24"/>
          <w:szCs w:val="24"/>
        </w:rPr>
        <w:t>2016. godine</w:t>
      </w: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7B1DED" w:rsidRPr="007B1DED">
        <w:rPr>
          <w:rFonts w:hAnsi="Times New Roman" w:ascii="Times New Roman"/>
          <w:sz w:val="24"/>
          <w:szCs w:val="24"/>
        </w:rPr>
        <w:t>RUKOMETNI KLUB "ORIJENT PRESOFLEX", Rijeka, E. Kvaternika 58 b,OIB: 33049533731, registarski broj: 08000942</w:t>
      </w:r>
      <w:r>
        <w:rPr>
          <w:rFonts w:hAnsi="Times New Roman" w:ascii="Times New Roman"/>
          <w:sz w:val="24"/>
          <w:szCs w:val="24"/>
        </w:rPr>
        <w:t xml:space="preserve">. Stečajni postupak je otvoren s danom </w:t>
      </w:r>
      <w:r w:rsidR="009F065E">
        <w:rPr>
          <w:rFonts w:hAnsi="Times New Roman" w:ascii="Times New Roman"/>
          <w:sz w:val="24"/>
          <w:szCs w:val="24"/>
        </w:rPr>
        <w:t>2</w:t>
      </w:r>
      <w:r w:rsidR="00540649">
        <w:rPr>
          <w:rFonts w:hAnsi="Times New Roman" w:ascii="Times New Roman"/>
          <w:sz w:val="24"/>
          <w:szCs w:val="24"/>
        </w:rPr>
        <w:t>9</w:t>
      </w:r>
      <w:r w:rsidR="009F065E">
        <w:rPr>
          <w:rFonts w:hAnsi="Times New Roman" w:ascii="Times New Roman"/>
          <w:sz w:val="24"/>
          <w:szCs w:val="24"/>
        </w:rPr>
        <w:t>. prosinca 201</w:t>
      </w:r>
      <w:r>
        <w:rPr>
          <w:rFonts w:hAnsi="Times New Roman" w:ascii="Times New Roman"/>
          <w:sz w:val="24"/>
          <w:szCs w:val="24"/>
        </w:rPr>
        <w:t>6. u 1</w:t>
      </w:r>
      <w:r w:rsidR="00E95FB9">
        <w:rPr>
          <w:rFonts w:hAnsi="Times New Roman" w:ascii="Times New Roman"/>
          <w:sz w:val="24"/>
          <w:szCs w:val="24"/>
        </w:rPr>
        <w:t xml:space="preserve">1,05 </w:t>
      </w:r>
      <w:r>
        <w:rPr>
          <w:rFonts w:hAnsi="Times New Roman" w:ascii="Times New Roman"/>
          <w:sz w:val="24"/>
          <w:szCs w:val="24"/>
        </w:rPr>
        <w:t>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 xml:space="preserve">Za stečajnog upravitelja imenuje se </w:t>
      </w:r>
      <w:r w:rsidR="007B1DED">
        <w:rPr>
          <w:rFonts w:hAnsi="Times New Roman" w:ascii="Times New Roman"/>
          <w:sz w:val="24"/>
          <w:szCs w:val="24"/>
        </w:rPr>
        <w:t xml:space="preserve">Hrvoje Kraljičković, OIB: 63875916042, Zagreb, Trg hrvatskih velikana 4. </w:t>
      </w:r>
      <w:r w:rsidR="00AA3452">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7B1DED" w:rsidRPr="007B1DED">
        <w:rPr>
          <w:rFonts w:hAnsi="Times New Roman" w:ascii="Times New Roman"/>
          <w:sz w:val="24"/>
          <w:szCs w:val="24"/>
        </w:rPr>
        <w:t>RUKOMETNI KLUB "ORIJENT PRESOFLEX", Rijeka, E. Kvaternika 58 b,OIB: 33049533731, registarski broj: 08000942</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7A356F">
        <w:rPr>
          <w:rFonts w:hAnsi="Times New Roman" w:ascii="Times New Roman"/>
          <w:sz w:val="24"/>
        </w:rPr>
        <w:t>6</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7A356F">
        <w:rPr>
          <w:rFonts w:hAnsi="Times New Roman" w:ascii="Times New Roman"/>
          <w:sz w:val="24"/>
        </w:rPr>
        <w:t>8</w:t>
      </w:r>
      <w:r w:rsidR="00331314">
        <w:rPr>
          <w:rFonts w:hAnsi="Times New Roman" w:ascii="Times New Roman"/>
          <w:sz w:val="24"/>
        </w:rPr>
        <w:t>.</w:t>
      </w:r>
      <w:r w:rsidR="007A356F">
        <w:rPr>
          <w:rFonts w:hAnsi="Times New Roman" w:ascii="Times New Roman"/>
          <w:sz w:val="24"/>
        </w:rPr>
        <w:t>939,48</w:t>
      </w:r>
      <w:r w:rsidR="00F112E1">
        <w:rPr>
          <w:rFonts w:hAnsi="Times New Roman" w:ascii="Times New Roman"/>
          <w:sz w:val="24"/>
        </w:rPr>
        <w:t xml:space="preserve"> 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nisu ispunjene pretpostavke za pokretanje drugog postupka radi brisanja iz sudskog registra prema izvatku </w:t>
      </w:r>
      <w:r w:rsidR="00331314">
        <w:rPr>
          <w:rFonts w:hAnsi="Times New Roman" w:ascii="Times New Roman"/>
          <w:sz w:val="24"/>
        </w:rPr>
        <w:t xml:space="preserve">iz registra udruga </w:t>
      </w:r>
      <w:r w:rsidRPr="00CC0E2D">
        <w:rPr>
          <w:rFonts w:hAnsi="Times New Roman" w:ascii="Times New Roman"/>
          <w:sz w:val="24"/>
        </w:rPr>
        <w:t>s l. spisa</w:t>
      </w:r>
      <w:r w:rsidR="00F112E1">
        <w:rPr>
          <w:rFonts w:hAnsi="Times New Roman" w:ascii="Times New Roman"/>
          <w:sz w:val="24"/>
        </w:rPr>
        <w:t xml:space="preserve"> </w:t>
      </w:r>
      <w:r w:rsidR="00DC2BEC">
        <w:rPr>
          <w:rFonts w:hAnsi="Times New Roman" w:ascii="Times New Roman"/>
          <w:sz w:val="24"/>
        </w:rPr>
        <w:t>2</w:t>
      </w:r>
      <w:r w:rsidR="004B422F">
        <w:rPr>
          <w:rFonts w:hAnsi="Times New Roman" w:ascii="Times New Roman"/>
          <w:sz w:val="24"/>
        </w:rPr>
        <w:t>-</w:t>
      </w:r>
      <w:r w:rsidR="000906D2">
        <w:rPr>
          <w:rFonts w:hAnsi="Times New Roman" w:ascii="Times New Roman"/>
          <w:sz w:val="24"/>
        </w:rPr>
        <w:t>4</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0906D2">
        <w:rPr>
          <w:rFonts w:hAnsi="Times New Roman" w:ascii="Times New Roman"/>
          <w:sz w:val="24"/>
        </w:rPr>
        <w:t xml:space="preserve">27. listopada </w:t>
      </w:r>
      <w:r w:rsidR="00F112E1">
        <w:rPr>
          <w:rFonts w:hAnsi="Times New Roman" w:ascii="Times New Roman"/>
          <w:sz w:val="24"/>
        </w:rPr>
        <w:t xml:space="preserve">2016.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0906D2">
        <w:rPr>
          <w:rFonts w:hAnsi="Times New Roman" w:ascii="Times New Roman"/>
          <w:sz w:val="24"/>
        </w:rPr>
        <w:t>7</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7A356F" w:rsidP="00CC0E2D" w:rsidR="00CC0E2D">
      <w:pPr>
        <w:spacing w:lineRule="auto" w:line="240" w:after="0"/>
        <w:contextualSpacing/>
        <w:jc w:val="both"/>
        <w:rPr>
          <w:rFonts w:hAnsi="Times New Roman" w:ascii="Times New Roman"/>
          <w:sz w:val="24"/>
        </w:rPr>
      </w:pPr>
      <w:r>
        <w:rPr>
          <w:rFonts w:hAnsi="Times New Roman" w:ascii="Times New Roman"/>
          <w:sz w:val="24"/>
        </w:rPr>
        <w:lastRenderedPageBreak/>
        <w:t>- da se osoba ovlaštena za zastupanje dužnika Slavica Lakić, tajnica udruge, podneskom od 10. studenoga 2016. godine suglasila s donošenjem rješenja o otvaranju i zaključenju skraćenog stečajnog postupka nad dužnikom</w:t>
      </w:r>
      <w:r w:rsidR="00FA33C4">
        <w:rPr>
          <w:rFonts w:hAnsi="Times New Roman" w:ascii="Times New Roman"/>
          <w:sz w:val="24"/>
        </w:rPr>
        <w:t>.</w:t>
      </w:r>
    </w:p>
    <w:p w:rsidRDefault="007A356F" w:rsidP="00CC0E2D" w:rsidR="007A356F">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0263AE">
        <w:rPr>
          <w:rFonts w:hAnsi="Times New Roman" w:ascii="Times New Roman"/>
          <w:sz w:val="24"/>
          <w:szCs w:val="24"/>
        </w:rPr>
        <w:t>2</w:t>
      </w:r>
      <w:r w:rsidR="00540649">
        <w:rPr>
          <w:rFonts w:hAnsi="Times New Roman" w:ascii="Times New Roman"/>
          <w:sz w:val="24"/>
          <w:szCs w:val="24"/>
        </w:rPr>
        <w:t>9</w:t>
      </w:r>
      <w:r w:rsidR="000263AE">
        <w:rPr>
          <w:rFonts w:hAnsi="Times New Roman" w:ascii="Times New Roman"/>
          <w:sz w:val="24"/>
          <w:szCs w:val="24"/>
        </w:rPr>
        <w:t xml:space="preserve">. prosinca </w:t>
      </w:r>
      <w:r w:rsidR="009F3B38">
        <w:rPr>
          <w:rFonts w:hAnsi="Times New Roman" w:ascii="Times New Roman"/>
          <w:sz w:val="24"/>
          <w:szCs w:val="24"/>
        </w:rPr>
        <w:t>2016.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AD0D7D">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w:t>
    </w:r>
    <w:r w:rsidR="00AE55B7">
      <w:rPr>
        <w:rFonts w:hAnsi="Times New Roman" w:ascii="Times New Roman"/>
        <w:sz w:val="24"/>
        <w:szCs w:val="24"/>
      </w:rPr>
      <w:t xml:space="preserve"> broj: 5 St-</w:t>
    </w:r>
    <w:r w:rsidR="00E95FB9">
      <w:rPr>
        <w:rFonts w:hAnsi="Times New Roman" w:ascii="Times New Roman"/>
        <w:sz w:val="24"/>
        <w:szCs w:val="24"/>
      </w:rPr>
      <w:t>1219</w:t>
    </w:r>
    <w:r w:rsidR="00AE55B7">
      <w:rPr>
        <w:rFonts w:hAnsi="Times New Roman" w:ascii="Times New Roman"/>
        <w:sz w:val="24"/>
        <w:szCs w:val="24"/>
      </w:rPr>
      <w:t>/201</w:t>
    </w:r>
    <w:r w:rsidRPr="00F63F05">
      <w:rPr>
        <w:rFonts w:hAnsi="Times New Roman" w:ascii="Times New Roman"/>
        <w:sz w:val="24"/>
        <w:szCs w:val="24"/>
      </w:rPr>
      <w:t>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906D2"/>
    <w:rsid w:val="001758F4"/>
    <w:rsid w:val="00244984"/>
    <w:rsid w:val="00270B5A"/>
    <w:rsid w:val="002E313C"/>
    <w:rsid w:val="00331314"/>
    <w:rsid w:val="00353442"/>
    <w:rsid w:val="00387477"/>
    <w:rsid w:val="00396C57"/>
    <w:rsid w:val="00411494"/>
    <w:rsid w:val="0045499D"/>
    <w:rsid w:val="00484B83"/>
    <w:rsid w:val="00491B16"/>
    <w:rsid w:val="004B422F"/>
    <w:rsid w:val="004C7A40"/>
    <w:rsid w:val="004E4CB0"/>
    <w:rsid w:val="005147A1"/>
    <w:rsid w:val="005241EB"/>
    <w:rsid w:val="00540649"/>
    <w:rsid w:val="00591725"/>
    <w:rsid w:val="005A7649"/>
    <w:rsid w:val="005B53BD"/>
    <w:rsid w:val="005D378C"/>
    <w:rsid w:val="005F507E"/>
    <w:rsid w:val="006643DD"/>
    <w:rsid w:val="006C1198"/>
    <w:rsid w:val="006C15B1"/>
    <w:rsid w:val="00792C7B"/>
    <w:rsid w:val="007A356F"/>
    <w:rsid w:val="007B1DED"/>
    <w:rsid w:val="00821900"/>
    <w:rsid w:val="008476B1"/>
    <w:rsid w:val="0097601A"/>
    <w:rsid w:val="00976414"/>
    <w:rsid w:val="009E759B"/>
    <w:rsid w:val="009F065E"/>
    <w:rsid w:val="009F3B38"/>
    <w:rsid w:val="009F6E43"/>
    <w:rsid w:val="00A875C1"/>
    <w:rsid w:val="00AA3452"/>
    <w:rsid w:val="00AA57AE"/>
    <w:rsid w:val="00AD0D7D"/>
    <w:rsid w:val="00AE47F9"/>
    <w:rsid w:val="00AE55B7"/>
    <w:rsid w:val="00B21B52"/>
    <w:rsid w:val="00BB0E34"/>
    <w:rsid w:val="00CB74F0"/>
    <w:rsid w:val="00CC0E2D"/>
    <w:rsid w:val="00CE15F8"/>
    <w:rsid w:val="00CF21AB"/>
    <w:rsid w:val="00D04FDC"/>
    <w:rsid w:val="00D070E6"/>
    <w:rsid w:val="00D65202"/>
    <w:rsid w:val="00DB16C8"/>
    <w:rsid w:val="00DC2BEC"/>
    <w:rsid w:val="00E41E14"/>
    <w:rsid w:val="00E71561"/>
    <w:rsid w:val="00E95FB9"/>
    <w:rsid w:val="00EC127E"/>
    <w:rsid w:val="00EC4D61"/>
    <w:rsid w:val="00F112E1"/>
    <w:rsid w:val="00F63F05"/>
    <w:rsid w:val="00F73FCA"/>
    <w:rsid w:val="00F848E4"/>
    <w:rsid w:val="00FA33C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AD0D7D"/>
    <w:rPr>
      <w:color w:val="808080"/>
      <w:bdr w:space="0" w:sz="0" w:color="auto" w:val="none"/>
      <w:shd w:fill="auto" w:color="auto" w:val="clear"/>
    </w:rPr>
  </w:style>
  <w:style w:customStyle="true" w:styleId="eSPISCCParagraphDefaultFont" w:type="character">
    <w:name w:val="eSPIS_CC_Paragraph Default Font"/>
    <w:basedOn w:val="Zadanifontodlomka"/>
    <w:rsid w:val="00AD0D7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D0D7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D0D7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D0D7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AD0D7D"/>
    <w:rPr>
      <w:color w:val="808080"/>
      <w:bdr w:color="auto" w:space="0" w:sz="0" w:val="none"/>
      <w:shd w:color="auto" w:fill="auto" w:val="clear"/>
    </w:rPr>
  </w:style>
  <w:style w:customStyle="1" w:styleId="eSPISCCParagraphDefaultFont" w:type="character">
    <w:name w:val="eSPIS_CC_Paragraph Default Font"/>
    <w:basedOn w:val="Zadanifontodlomka"/>
    <w:rsid w:val="00AD0D7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D0D7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D0D7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D0D7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1219</izvorni_sadrzaj>
    <derivirana_varijabla naziv="DomainObject.Predmet.Broj_1">1219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St-1219/2016</izvorni_sadrzaj>
    <derivirana_varijabla naziv="DomainObject.Predmet.OznakaBroj_1">St-1219/2016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Rukometni klub ORIJENT PRESOFLEX  Rijeka</izvorni_sadrzaj>
    <derivirana_varijabla naziv="DomainObject.Predmet.ProtustrankaFormated_1">  Rukometni klub ORIJENT PRESOFLEX  Rijeka</derivirana_varijabla>
  </DomainObject.Predmet.ProtustrankaFormated>
  <DomainObject.Predmet.ProtustrankaFormatedOIB>
    <izvorni_sadrzaj>  Rukometni klub ORIJENT PRESOFLEX  Rijeka, OIB 33049533731</izvorni_sadrzaj>
    <derivirana_varijabla naziv="DomainObject.Predmet.ProtustrankaFormatedOIB_1">  Rukometni klub ORIJENT PRESOFLEX  Rijeka, OIB 33049533731</derivirana_varijabla>
  </DomainObject.Predmet.ProtustrankaFormatedOIB>
  <DomainObject.Predmet.ProtustrankaFormatedWithAdress>
    <izvorni_sadrzaj> Rukometni klub ORIJENT PRESOFLEX  Rijeka, Eugena Kvaternika 58b, 51000 Rijeka</izvorni_sadrzaj>
    <derivirana_varijabla naziv="DomainObject.Predmet.ProtustrankaFormatedWithAdress_1"> Rukometni klub ORIJENT PRESOFLEX  Rijeka, Eugena Kvaternika 58b, 51000 Rijeka</derivirana_varijabla>
  </DomainObject.Predmet.ProtustrankaFormatedWithAdress>
  <DomainObject.Predmet.ProtustrankaFormatedWithAdressOIB>
    <izvorni_sadrzaj> Rukometni klub ORIJENT PRESOFLEX  Rijeka, OIB 33049533731, Eugena Kvaternika 58b, 51000 Rijeka</izvorni_sadrzaj>
    <derivirana_varijabla naziv="DomainObject.Predmet.ProtustrankaFormatedWithAdressOIB_1"> Rukometni klub ORIJENT PRESOFLEX  Rijeka, OIB 33049533731, Eugena Kvaternika 58b, 51000 Rijeka</derivirana_varijabla>
  </DomainObject.Predmet.ProtustrankaFormatedWithAdressOIB>
  <DomainObject.Predmet.ProtustrankaWithAdress>
    <izvorni_sadrzaj>Rukometni klub ORIJENT PRESOFLEX  Rijeka Eugena Kvaternika 58b, 51000 Rijeka</izvorni_sadrzaj>
    <derivirana_varijabla naziv="DomainObject.Predmet.ProtustrankaWithAdress_1">Rukometni klub ORIJENT PRESOFLEX  Rijeka Eugena Kvaternika 58b, 51000 Rijeka</derivirana_varijabla>
  </DomainObject.Predmet.ProtustrankaWithAdress>
  <DomainObject.Predmet.ProtustrankaWithAdressOIB>
    <izvorni_sadrzaj>Rukometni klub ORIJENT PRESOFLEX  Rijeka, OIB 33049533731, Eugena Kvaternika 58b, 51000 Rijeka</izvorni_sadrzaj>
    <derivirana_varijabla naziv="DomainObject.Predmet.ProtustrankaWithAdressOIB_1">Rukometni klub ORIJENT PRESOFLEX  Rijeka, OIB 33049533731, Eugena Kvaternika 58b, 51000 Rijeka</derivirana_varijabla>
  </DomainObject.Predmet.ProtustrankaWithAdressOIB>
  <DomainObject.Predmet.ProtustrankaNazivFormated>
    <izvorni_sadrzaj>Rukometni klub ORIJENT PRESOFLEX  Rijeka</izvorni_sadrzaj>
    <derivirana_varijabla naziv="DomainObject.Predmet.ProtustrankaNazivFormated_1">Rukometni klub ORIJENT PRESOFLEX  Rijeka</derivirana_varijabla>
  </DomainObject.Predmet.ProtustrankaNazivFormated>
  <DomainObject.Predmet.ProtustrankaNazivFormatedOIB>
    <izvorni_sadrzaj>Rukometni klub ORIJENT PRESOFLEX  Rijeka, OIB 33049533731</izvorni_sadrzaj>
    <derivirana_varijabla naziv="DomainObject.Predmet.ProtustrankaNazivFormatedOIB_1">Rukometni klub ORIJENT PRESOFLEX  Rijeka, OIB 33049533731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Rukometni klub ORIJENT PRESOFLEX  Rijeka</item>
    </izvorni_sadrzaj>
    <derivirana_varijabla naziv="DomainObject.Predmet.ProtuStrankaListFormated_1">
      <item>Rukometni klub ORIJENT PRESOFLEX  Rijeka</item>
    </derivirana_varijabla>
  </DomainObject.Predmet.ProtuStrankaListFormated>
  <DomainObject.Predmet.ProtuStrankaListFormatedOIB>
    <izvorni_sadrzaj>
      <item>Rukometni klub ORIJENT PRESOFLEX  Rijeka, OIB 33049533731</item>
    </izvorni_sadrzaj>
    <derivirana_varijabla naziv="DomainObject.Predmet.ProtuStrankaListFormatedOIB_1">
      <item>Rukometni klub ORIJENT PRESOFLEX  Rijeka, OIB 33049533731</item>
    </derivirana_varijabla>
  </DomainObject.Predmet.ProtuStrankaListFormatedOIB>
  <DomainObject.Predmet.ProtuStrankaListFormatedWithAdress>
    <izvorni_sadrzaj>
      <item>Rukometni klub ORIJENT PRESOFLEX  Rijeka, Eugena Kvaternika 58b, 51000 Rijeka</item>
    </izvorni_sadrzaj>
    <derivirana_varijabla naziv="DomainObject.Predmet.ProtuStrankaListFormatedWithAdress_1">
      <item>Rukometni klub ORIJENT PRESOFLEX  Rijeka, Eugena Kvaternika 58b, 51000 Rijeka</item>
    </derivirana_varijabla>
  </DomainObject.Predmet.ProtuStrankaListFormatedWithAdress>
  <DomainObject.Predmet.ProtuStrankaListFormatedWithAdressOIB>
    <izvorni_sadrzaj>
      <item>Rukometni klub ORIJENT PRESOFLEX  Rijeka, OIB 33049533731, Eugena Kvaternika 58b, 51000 Rijeka</item>
    </izvorni_sadrzaj>
    <derivirana_varijabla naziv="DomainObject.Predmet.ProtuStrankaListFormatedWithAdressOIB_1">
      <item>Rukometni klub ORIJENT PRESOFLEX  Rijeka, OIB 33049533731, Eugena Kvaternika 58b, 51000 Rijeka</item>
    </derivirana_varijabla>
  </DomainObject.Predmet.ProtuStrankaListFormatedWithAdressOIB>
  <DomainObject.Predmet.ProtuStrankaListNazivFormated>
    <izvorni_sadrzaj>
      <item>Rukometni klub ORIJENT PRESOFLEX  Rijeka</item>
    </izvorni_sadrzaj>
    <derivirana_varijabla naziv="DomainObject.Predmet.ProtuStrankaListNazivFormated_1">
      <item>Rukometni klub ORIJENT PRESOFLEX  Rijeka</item>
    </derivirana_varijabla>
  </DomainObject.Predmet.ProtuStrankaListNazivFormated>
  <DomainObject.Predmet.ProtuStrankaListNazivFormatedOIB>
    <izvorni_sadrzaj>
      <item>Rukometni klub ORIJENT PRESOFLEX  Rijeka, OIB 33049533731</item>
    </izvorni_sadrzaj>
    <derivirana_varijabla naziv="DomainObject.Predmet.ProtuStrankaListNazivFormatedOIB_1">
      <item>Rukometni klub ORIJENT PRESOFLEX  Rijeka, OIB 33049533731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Rukometni klub ORIJENT PRESOFLEX  Rijeka</izvorni_sadrzaj>
    <derivirana_varijabla naziv="DomainObject.Predmet.ProtustrankaIDrugi_1">Rukometni klub ORIJENT PRESOFLEX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Rukometni klub ORIJENT PRESOFLEX  Rijeka, OIB 33049533731, Eugena Kvaternika 58b, 51000 Rijeka</izvorni_sadrzaj>
    <derivirana_varijabla naziv="DomainObject.Predmet.ProtustrankaIDrugiAdressOIB_1">Rukometni klub ORIJENT PRESOFLEX  Rijeka, OIB 33049533731, Eugena Kvaternika 58b,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Rukometni klub ORIJENT PRESOFLEX  Rijeka</item>
    </izvorni_sadrzaj>
    <derivirana_varijabla naziv="DomainObject.Predmet.SudioniciListNaziv_1">
      <item>FINA Rijeka</item>
      <item>Rukometni klub ORIJENT PRESOFLEX  Rijeka</item>
    </derivirana_varijabla>
  </DomainObject.Predmet.SudioniciListNaziv>
  <DomainObject.Predmet.SudioniciListAdressOIB>
    <izvorni_sadrzaj>
      <item>FINA Rijeka, OIB 85821130368, Frana Kurelca 8,51000 Rijeka</item>
      <item>Rukometni klub ORIJENT PRESOFLEX  Rijeka, OIB 33049533731, Eugena Kvaternika 58b,51000 Rijeka</item>
    </izvorni_sadrzaj>
    <derivirana_varijabla naziv="DomainObject.Predmet.SudioniciListAdressOIB_1">
      <item>FINA Rijeka, OIB 85821130368, Frana Kurelca 8,51000 Rijeka</item>
      <item>Rukometni klub ORIJENT PRESOFLEX  Rijeka, OIB 33049533731, Eugena Kvaternika 58b,51000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33049533731</item>
    </izvorni_sadrzaj>
    <derivirana_varijabla naziv="DomainObject.Predmet.SudioniciListNazivOIB_1">
      <item>, OIB 85821130368</item>
      <item>, OIB 33049533731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Trg hrvatskih velikana 4 Zagreb</item>
    </izvorni_sadrzaj>
    <derivirana_varijabla naziv="DomainObject.Predmet.StecajniUpraviteljiListAddressOIB_1">
      <item>Hrvoje Kraljičković, OIB 63875916042, Trg hrvatskih velikana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503</properties:Words>
  <properties:Characters>2591</properties:Characters>
  <properties:Lines>86</properties:Lines>
  <properties:Paragraphs>22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2016-12-29T09:33:00Z</dcterms:created>
  <dc:creator>Marlena Redžaj</dc:creator>
  <cp:lastModifiedBy>Marlena Redžaj</cp:lastModifiedBy>
  <cp:lastPrinted>2016-12-29T09:31:00Z</cp:lastPrinted>
  <dcterms:modified xmlns:xsi="http://www.w3.org/2001/XMLSchema-instance" xsi:type="dcterms:W3CDTF">2016-12-29T09:38:00Z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