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d842" w14:paraId="0dad84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22E3E">
        <w:rPr>
          <w:rFonts w:cs="Times New Roman" w:hAnsi="Times New Roman" w:ascii="Times New Roman"/>
          <w:b/>
          <w:sz w:val="24"/>
          <w:szCs w:val="24"/>
        </w:rPr>
        <w:t>783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22E3E">
        <w:rPr>
          <w:rFonts w:cs="Times New Roman" w:hAnsi="Times New Roman" w:ascii="Times New Roman"/>
          <w:sz w:val="24"/>
          <w:szCs w:val="24"/>
        </w:rPr>
        <w:t>LENOX d.o.o., Vodice, Ante Lasan Kabalera 51, MBS: 110028218, OIB: 42422226362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D22E3E">
        <w:rPr>
          <w:rFonts w:cs="Times New Roman" w:hAnsi="Times New Roman" w:ascii="Times New Roman"/>
          <w:sz w:val="24"/>
          <w:szCs w:val="24"/>
        </w:rPr>
        <w:t>LENOX d.o.o., Vodice, Ante Lasan Kabalera 51, MBS: 110028218, OIB: 42422226362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D22E3E">
        <w:rPr>
          <w:rFonts w:cs="Times New Roman" w:hAnsi="Times New Roman" w:ascii="Times New Roman"/>
          <w:sz w:val="24"/>
          <w:szCs w:val="24"/>
        </w:rPr>
        <w:t>330.193,01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22E3E">
        <w:rPr>
          <w:rFonts w:cs="Times New Roman" w:hAnsi="Times New Roman" w:ascii="Times New Roman"/>
          <w:sz w:val="24"/>
          <w:szCs w:val="24"/>
        </w:rPr>
        <w:t>Leon Zrnić iz Vodica, Ante Lasan Kabalera 51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22E3E">
        <w:rPr>
          <w:rFonts w:cs="Times New Roman" w:hAnsi="Times New Roman" w:ascii="Times New Roman"/>
          <w:sz w:val="24"/>
          <w:szCs w:val="24"/>
        </w:rPr>
        <w:t>model 05, poziv na broj 221-783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D22E3E">
        <w:rPr>
          <w:rFonts w:cs="Times New Roman" w:hAnsi="Times New Roman" w:ascii="Times New Roman"/>
          <w:sz w:val="24"/>
          <w:szCs w:val="24"/>
        </w:rPr>
        <w:t>Leon Zrnić iz Vodica, Ante Lasan Kabalera 51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1FD" w:rsidP="00357C73" w:rsidR="00F501FD">
      <w:pPr>
        <w:spacing w:lineRule="auto" w:line="240" w:after="0"/>
      </w:pPr>
      <w:r>
        <w:separator/>
      </w:r>
    </w:p>
  </w:endnote>
  <w:endnote w:id="0" w:type="continuationSeparator">
    <w:p w:rsidRDefault="00F501FD" w:rsidP="00357C73" w:rsidR="00F501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1FD" w:rsidP="00357C73" w:rsidR="00F501FD">
      <w:pPr>
        <w:spacing w:lineRule="auto" w:line="240" w:after="0"/>
      </w:pPr>
      <w:r>
        <w:separator/>
      </w:r>
    </w:p>
  </w:footnote>
  <w:footnote w:id="0" w:type="continuationSeparator">
    <w:p w:rsidRDefault="00F501FD" w:rsidP="00357C73" w:rsidR="00F501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193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t-783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62AD"/>
    <w:rsid w:val="001F4D7D"/>
    <w:rsid w:val="00237AD7"/>
    <w:rsid w:val="00260DC0"/>
    <w:rsid w:val="002A6BAD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193B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92BED"/>
    <w:rsid w:val="008B322E"/>
    <w:rsid w:val="008C2AC7"/>
    <w:rsid w:val="008C2F95"/>
    <w:rsid w:val="008D1ED0"/>
    <w:rsid w:val="008D2A53"/>
    <w:rsid w:val="008F3C88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EF2571"/>
    <w:rsid w:val="00F0249C"/>
    <w:rsid w:val="00F11F7D"/>
    <w:rsid w:val="00F1385E"/>
    <w:rsid w:val="00F501FD"/>
    <w:rsid w:val="00F61FF7"/>
    <w:rsid w:val="00F640A5"/>
    <w:rsid w:val="00F72C4E"/>
    <w:rsid w:val="00F80B23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F2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57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57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57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57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F2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57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57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5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57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St-783/2015</izvorni_sadrzaj>
    <derivirana_varijabla naziv="DomainObject.Predmet.OznakaBroj_1">St-783/2015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LENOX, društvo s ograničenom odgovornošću za turizam, ugostiteljstvo, trgovinu i putnička agencija</izvorni_sadrzaj>
    <derivirana_varijabla naziv="DomainObject.Predmet.ProtustrankaFormated_1">  LENOX, društvo s ograničenom odgovornošću za turizam, ugostiteljstvo, trgovinu i putnička agencija</derivirana_varijabla>
  </DomainObject.Predmet.ProtustrankaFormated>
  <DomainObject.Predmet.ProtustrankaFormatedOIB>
    <izvorni_sadrzaj>  LENOX, društvo s ograničenom odgovornošću za turizam, ugostiteljstvo, trgovinu i putnička agencija, OIB 42422226362</izvorni_sadrzaj>
    <derivirana_varijabla naziv="DomainObject.Predmet.ProtustrankaFormatedOIB_1">  LENOX, društvo s ograničenom odgovornošću za turizam, ugostiteljstvo, trgovinu i putnička agencija, OIB 42422226362</derivirana_varijabla>
  </DomainObject.Predmet.ProtustrankaFormatedOIB>
  <DomainObject.Predmet.ProtustrankaFormatedWithAdress>
    <izvorni_sadrzaj> LENOX, društvo s ograničenom odgovornošću za turizam, ugostiteljstvo, trgovinu i putnička agencija, Ante Lasan Kabalera 51 , 22211 Vodice</izvorni_sadrzaj>
    <derivirana_varijabla naziv="DomainObject.Predmet.ProtustrankaFormatedWithAdress_1"> LENOX, društvo s ograničenom odgovornošću za turizam, ugostiteljstvo, trgovinu i putnička agencija, Ante Lasan Kabalera 51 , 22211 Vodice</derivirana_varijabla>
  </DomainObject.Predmet.ProtustrankaFormatedWithAdress>
  <DomainObject.Predmet.ProtustrankaFormatedWithAdressOIB>
    <izvorni_sadrzaj> LENOX, društvo s ograničenom odgovornošću za turizam, ugostiteljstvo, trgovinu i putnička agencija, OIB 42422226362, Ante Lasan Kabalera 51 , 22211 Vodice</izvorni_sadrzaj>
    <derivirana_varijabla naziv="DomainObject.Predmet.ProtustrankaFormatedWithAdressOIB_1"> LENOX, društvo s ograničenom odgovornošću za turizam, ugostiteljstvo, trgovinu i putnička agencija, OIB 42422226362, Ante Lasan Kabalera 51 , 22211 Vodice</derivirana_varijabla>
  </DomainObject.Predmet.ProtustrankaFormatedWithAdressOIB>
  <DomainObject.Predmet.ProtustrankaWithAdress>
    <izvorni_sadrzaj>LENOX, društvo s ograničenom odgovornošću za turizam, ugostiteljstvo, trgovinu i putnička agencija Ante Lasan Kabalera 51 , 22211 Vodice</izvorni_sadrzaj>
    <derivirana_varijabla naziv="DomainObject.Predmet.ProtustrankaWithAdress_1">LENOX, društvo s ograničenom odgovornošću za turizam, ugostiteljstvo, trgovinu i putnička agencija Ante Lasan Kabalera 51 , 22211 Vodice</derivirana_varijabla>
  </DomainObject.Predmet.ProtustrankaWithAdress>
  <DomainObject.Predmet.ProtustrankaWithAdressOIB>
    <izvorni_sadrzaj>LENOX, društvo s ograničenom odgovornošću za turizam, ugostiteljstvo, trgovinu i putnička agencija, OIB 42422226362, Ante Lasan Kabalera 51 , 22211 Vodice</izvorni_sadrzaj>
    <derivirana_varijabla naziv="DomainObject.Predmet.ProtustrankaWithAdressOIB_1">LENOX, društvo s ograničenom odgovornošću za turizam, ugostiteljstvo, trgovinu i putnička agencija, OIB 42422226362, Ante Lasan Kabalera 51 , 22211 Vodice</derivirana_varijabla>
  </DomainObject.Predmet.ProtustrankaWithAdressOIB>
  <DomainObject.Predmet.ProtustrankaNazivFormated>
    <izvorni_sadrzaj>LENOX, društvo s ograničenom odgovornošću za turizam, ugostiteljstvo, trgovinu i putnička agencija</izvorni_sadrzaj>
    <derivirana_varijabla naziv="DomainObject.Predmet.ProtustrankaNazivFormated_1">LENOX, društvo s ograničenom odgovornošću za turizam, ugostiteljstvo, trgovinu i putnička agencija</derivirana_varijabla>
  </DomainObject.Predmet.ProtustrankaNazivFormated>
  <DomainObject.Predmet.ProtustrankaNazivFormatedOIB>
    <izvorni_sadrzaj>LENOX, društvo s ograničenom odgovornošću za turizam, ugostiteljstvo, trgovinu i putnička agencija, OIB 42422226362</izvorni_sadrzaj>
    <derivirana_varijabla naziv="DomainObject.Predmet.ProtustrankaNazivFormatedOIB_1">LENOX, društvo s ograničenom odgovornošću za turizam, ugostiteljstvo, trgovinu i putnička agencija, OIB 42422226362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Luje Maruna 1, 22000 Šibenik</izvorni_sadrzaj>
    <derivirana_varijabla naziv="DomainObject.Predmet.StrankaFormatedWithAdress_1"> FINA -Podružnica Šibenik, Perivoj Luje Maruna 1, 22000 Šibenik</derivirana_varijabla>
  </DomainObject.Predmet.StrankaFormatedWithAdress>
  <DomainObject.Predmet.StrankaFormatedWithAdressOIB>
    <izvorni_sadrzaj> FINA -Podružnica Šibenik, OIB 85821130368, Perivoj Luje Maruna 1, 22000 Šibenik</izvorni_sadrzaj>
    <derivirana_varijabla naziv="DomainObject.Predmet.StrankaFormatedWithAdressOIB_1"> FINA -Podružnica Šibenik, OIB 85821130368, Perivoj Luje Maruna 1, 22000 Šibenik</derivirana_varijabla>
  </DomainObject.Predmet.StrankaFormatedWithAdressOIB>
  <DomainObject.Predmet.StrankaWithAdress>
    <izvorni_sadrzaj>FINA -Podružnica Šibenik Perivoj Luje Maruna 1,22000 Šibenik</izvorni_sadrzaj>
    <derivirana_varijabla naziv="DomainObject.Predmet.StrankaWithAdress_1">FINA -Podružnica Šibenik Perivoj Luje Maruna 1,22000 Šibenik</derivirana_varijabla>
  </DomainObject.Predmet.StrankaWithAdress>
  <DomainObject.Predmet.StrankaWithAdressOIB>
    <izvorni_sadrzaj>FINA -Podružnica Šibenik, OIB 85821130368, Perivoj Luje Maruna 1,22000 Šibenik</izvorni_sadrzaj>
    <derivirana_varijabla naziv="DomainObject.Predmet.StrankaWithAdressOIB_1">FINA -Podružnica Šibenik, OIB 85821130368, Perivoj Luje Maruna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Luje Maruna 1, 22000 Šibenik</item>
    </izvorni_sadrzaj>
    <derivirana_varijabla naziv="DomainObject.Predmet.StrankaListFormatedWithAdress_1">
      <item>FINA -Podružnica Šibenik, Perivoj Luje Maruna 1, 22000 Šibenik</item>
    </derivirana_varijabla>
  </DomainObject.Predmet.StrankaListFormatedWithAdress>
  <DomainObject.Predmet.StrankaListFormatedWithAdressOIB>
    <izvorni_sadrzaj>
      <item>FINA -Podružnica Šibenik, OIB 85821130368, Perivoj Luje Maruna 1, 22000 Šibenik</item>
    </izvorni_sadrzaj>
    <derivirana_varijabla naziv="DomainObject.Predmet.StrankaListFormatedWithAdressOIB_1">
      <item>FINA -Podružnica Šibenik, OIB 85821130368, Perivoj Luje Maruna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LENOX, društvo s ograničenom odgovornošću za turizam, ugostiteljstvo, trgovinu i putnička agencija</item>
    </izvorni_sadrzaj>
    <derivirana_varijabla naziv="DomainObject.Predmet.ProtuStrankaListFormated_1">
      <item>LENOX, društvo s ograničenom odgovornošću za turizam, ugostiteljstvo, trgovinu i putnička agencija</item>
    </derivirana_varijabla>
  </DomainObject.Predmet.ProtuStrankaListFormated>
  <DomainObject.Predmet.ProtuStrankaListFormatedOIB>
    <izvorni_sadrzaj>
      <item>LENOX, društvo s ograničenom odgovornošću za turizam, ugostiteljstvo, trgovinu i putnička agencija, OIB 42422226362</item>
    </izvorni_sadrzaj>
    <derivirana_varijabla naziv="DomainObject.Predmet.ProtuStrankaListFormatedOIB_1">
      <item>LENOX, društvo s ograničenom odgovornošću za turizam, ugostiteljstvo, trgovinu i putnička agencija, OIB 42422226362</item>
    </derivirana_varijabla>
  </DomainObject.Predmet.ProtuStrankaListFormatedOIB>
  <DomainObject.Predmet.ProtuStrankaListFormatedWithAdress>
    <izvorni_sadrzaj>
      <item>LENOX, društvo s ograničenom odgovornošću za turizam, ugostiteljstvo, trgovinu i putnička agencija, Ante Lasan Kabalera 51 , 22211 Vodice</item>
    </izvorni_sadrzaj>
    <derivirana_varijabla naziv="DomainObject.Predmet.ProtuStrankaListFormatedWithAdress_1">
      <item>LENOX, društvo s ograničenom odgovornošću za turizam, ugostiteljstvo, trgovinu i putnička agencija, Ante Lasan Kabalera 51 , 22211 Vodice</item>
    </derivirana_varijabla>
  </DomainObject.Predmet.ProtuStrankaListFormatedWithAdress>
  <DomainObject.Predmet.ProtuStrankaListFormatedWithAdressOIB>
    <izvorni_sadrzaj>
      <item>LENOX, društvo s ograničenom odgovornošću za turizam, ugostiteljstvo, trgovinu i putnička agencija, OIB 42422226362, Ante Lasan Kabalera 51 , 22211 Vodice</item>
    </izvorni_sadrzaj>
    <derivirana_varijabla naziv="DomainObject.Predmet.ProtuStrankaListFormatedWithAdressOIB_1">
      <item>LENOX, društvo s ograničenom odgovornošću za turizam, ugostiteljstvo, trgovinu i putnička agencija, OIB 42422226362, Ante Lasan Kabalera 51 , 22211 Vodice</item>
    </derivirana_varijabla>
  </DomainObject.Predmet.ProtuStrankaListFormatedWithAdressOIB>
  <DomainObject.Predmet.ProtuStrankaListNazivFormated>
    <izvorni_sadrzaj>
      <item>LENOX, društvo s ograničenom odgovornošću za turizam, ugostiteljstvo, trgovinu i putnička agencija</item>
    </izvorni_sadrzaj>
    <derivirana_varijabla naziv="DomainObject.Predmet.ProtuStrankaListNazivFormated_1">
      <item>LENOX, društvo s ograničenom odgovornošću za turizam, ugostiteljstvo, trgovinu i putnička agencija</item>
    </derivirana_varijabla>
  </DomainObject.Predmet.ProtuStrankaListNazivFormated>
  <DomainObject.Predmet.ProtuStrankaListNazivFormatedOIB>
    <izvorni_sadrzaj>
      <item>LENOX, društvo s ograničenom odgovornošću za turizam, ugostiteljstvo, trgovinu i putnička agencija, OIB 42422226362</item>
    </izvorni_sadrzaj>
    <derivirana_varijabla naziv="DomainObject.Predmet.ProtuStrankaListNazivFormatedOIB_1">
      <item>LENOX, društvo s ograničenom odgovornošću za turizam, ugostiteljstvo, trgovinu i putnička agencija, OIB 42422226362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LENOX, društvo s ograničenom odgovornošću za turizam, ugostiteljstvo, trgovinu i putnička agencija</izvorni_sadrzaj>
    <derivirana_varijabla naziv="DomainObject.Predmet.ProtustrankaIDrugi_1">LENOX, društvo s ograničenom odgovornošću za turizam, ugostiteljstvo, trgovinu i putnička agencija</derivirana_varijabla>
  </DomainObject.Predmet.ProtustrankaIDrugi>
  <DomainObject.Predmet.StrankaIDrugiAdressOIB>
    <izvorni_sadrzaj>FINA -Podružnica Šibenik, OIB 85821130368, Perivoj Luje Maruna 1, 22000 Šibenik</izvorni_sadrzaj>
    <derivirana_varijabla naziv="DomainObject.Predmet.StrankaIDrugiAdressOIB_1">FINA -Podružnica Šibenik, OIB 85821130368, Perivoj Luje Maruna 1, 22000 Šibenik</derivirana_varijabla>
  </DomainObject.Predmet.StrankaIDrugiAdressOIB>
  <DomainObject.Predmet.ProtustrankaIDrugiAdressOIB>
    <izvorni_sadrzaj>LENOX, društvo s ograničenom odgovornošću za turizam, ugostiteljstvo, trgovinu i putnička agencija, OIB 42422226362, Ante Lasan Kabalera 51 , 22211 Vodice</izvorni_sadrzaj>
    <derivirana_varijabla naziv="DomainObject.Predmet.ProtustrankaIDrugiAdressOIB_1">LENOX, društvo s ograničenom odgovornošću za turizam, ugostiteljstvo, trgovinu i putnička agencija, OIB 42422226362, Ante Lasan Kabalera 51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LENOX, društvo s ograničenom odgovornošću za turizam, ugostiteljstvo, trgovinu i putnička agencija</item>
    </izvorni_sadrzaj>
    <derivirana_varijabla naziv="DomainObject.Predmet.SudioniciListNaziv_1">
      <item>FINA -Podružnica Šibenik</item>
      <item>LENOX, društvo s ograničenom odgovornošću za turizam, ugostiteljstvo, trgovinu i putnička agencija</item>
    </derivirana_varijabla>
  </DomainObject.Predmet.SudioniciListNaziv>
  <DomainObject.Predmet.SudioniciListAdressOIB>
    <izvorni_sadrzaj>
      <item>FINA -Podružnica Šibenik, OIB 85821130368, Perivoj Luje Maruna 1,22000 Šibenik</item>
      <item>LENOX, društvo s ograničenom odgovornošću za turizam, ugostiteljstvo, trgovinu i putnička agencija, OIB 42422226362, Ante Lasan Kabalera 51 ,22211 Vodice</item>
    </izvorni_sadrzaj>
    <derivirana_varijabla naziv="DomainObject.Predmet.SudioniciListAdressOIB_1">
      <item>FINA -Podružnica Šibenik, OIB 85821130368, Perivoj Luje Maruna 1,22000 Šibenik</item>
      <item>LENOX, društvo s ograničenom odgovornošću za turizam, ugostiteljstvo, trgovinu i putnička agencija, OIB 42422226362, Ante Lasan Kabalera 51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42422226362</item>
    </izvorni_sadrzaj>
    <derivirana_varijabla naziv="DomainObject.Predmet.SudioniciListNazivOIB_1">
      <item>, OIB 85821130368</item>
      <item>, OIB 42422226362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2260</properties:Characters>
  <properties:Lines>72</properties:Lines>
  <properties:Paragraphs>19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2015-12-04T08:33:00Z</cp:lastPrinted>
  <dcterms:modified xmlns:xsi="http://www.w3.org/2001/XMLSchema-instance" xsi:type="dcterms:W3CDTF">2015-12-04T08:33:00Z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