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f547" w14:paraId="deff547" w:rsidRDefault="00313435" w:rsidP="00313435" w:rsidR="00313435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13435" w:rsidP="00313435" w:rsidR="00313435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313435" w:rsidP="00313435" w:rsidR="00313435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313435" w:rsidP="00313435" w:rsidR="00313435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313435" w:rsidP="00313435" w:rsidR="00313435">
      <w:pPr>
        <w:spacing w:after="0"/>
        <w:rPr>
          <w:rFonts w:cs="Times New Roman"/>
        </w:rPr>
      </w:pPr>
    </w:p>
    <w:p w:rsidRDefault="00313435" w:rsidP="00313435" w:rsidR="00313435">
      <w:pPr>
        <w:spacing w:after="0"/>
        <w:rPr>
          <w:rFonts w:cs="Times New Roman"/>
        </w:rPr>
      </w:pPr>
    </w:p>
    <w:p w:rsidRDefault="00313435" w:rsidP="00313435" w:rsidR="00313435">
      <w:pPr>
        <w:spacing w:after="0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313435" w:rsidP="00313435" w:rsidR="00313435">
      <w:pPr>
        <w:spacing w:after="0"/>
        <w:jc w:val="center"/>
        <w:rPr>
          <w:rFonts w:cs="Times New Roman"/>
          <w:b/>
        </w:rPr>
      </w:pPr>
    </w:p>
    <w:p w:rsidRDefault="00313435" w:rsidP="00313435" w:rsidR="0031343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313435" w:rsidP="00313435" w:rsidR="00313435">
      <w:pPr>
        <w:spacing w:after="0"/>
        <w:jc w:val="center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  <w:b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MAKO j.d.o.o., OIB: 26948738337 sa sjedištem u Ulica </w:t>
      </w:r>
      <w:proofErr w:type="spellStart"/>
      <w:r>
        <w:rPr>
          <w:rFonts w:cs="Times New Roman"/>
        </w:rPr>
        <w:t>Čarda</w:t>
      </w:r>
      <w:proofErr w:type="spellEnd"/>
      <w:r>
        <w:rPr>
          <w:rFonts w:cs="Times New Roman"/>
        </w:rPr>
        <w:t xml:space="preserve"> 2 C, 48000 Koprivnica</w:t>
      </w:r>
      <w:r>
        <w:rPr>
          <w:rFonts w:cs="Times New Roman"/>
        </w:rPr>
        <w:t>, 31. svibnja 2017.,</w:t>
      </w:r>
    </w:p>
    <w:p w:rsidRDefault="00313435" w:rsidP="00313435" w:rsidR="00313435">
      <w:pPr>
        <w:spacing w:after="0"/>
        <w:jc w:val="both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313435" w:rsidP="00313435" w:rsidR="00313435">
      <w:pPr>
        <w:spacing w:after="0"/>
        <w:jc w:val="center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  <w:b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MAKO j.d.o.o., OIB: 26948738337 sa sjedištem u Ulica </w:t>
      </w:r>
      <w:proofErr w:type="spellStart"/>
      <w:r>
        <w:rPr>
          <w:rFonts w:cs="Times New Roman"/>
        </w:rPr>
        <w:t>Čarda</w:t>
      </w:r>
      <w:proofErr w:type="spellEnd"/>
      <w:r>
        <w:rPr>
          <w:rFonts w:cs="Times New Roman"/>
        </w:rPr>
        <w:t xml:space="preserve"> 2 C, 48000 Koprivnica.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Zagreb, OIB: 22088644509.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MAKO j.d.o.o., OIB: 26948738337 sa sjedištem u Ulica </w:t>
      </w:r>
      <w:proofErr w:type="spellStart"/>
      <w:r>
        <w:rPr>
          <w:rFonts w:cs="Times New Roman"/>
        </w:rPr>
        <w:t>Čarda</w:t>
      </w:r>
      <w:proofErr w:type="spellEnd"/>
      <w:r>
        <w:rPr>
          <w:rFonts w:cs="Times New Roman"/>
        </w:rPr>
        <w:t xml:space="preserve"> 2 C, 48000 Koprivnica.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MAKO j.d.o.o., OIB: 26948738337 sa sjedištem u Ulica </w:t>
      </w:r>
      <w:proofErr w:type="spellStart"/>
      <w:r>
        <w:rPr>
          <w:rFonts w:cs="Times New Roman"/>
        </w:rPr>
        <w:t>Čarda</w:t>
      </w:r>
      <w:proofErr w:type="spellEnd"/>
      <w:r>
        <w:rPr>
          <w:rFonts w:cs="Times New Roman"/>
        </w:rPr>
        <w:t xml:space="preserve"> 2 C, 48000 Koprivnica.</w:t>
      </w:r>
    </w:p>
    <w:p w:rsidRDefault="00313435" w:rsidP="00313435" w:rsidR="00313435">
      <w:pPr>
        <w:spacing w:after="0"/>
        <w:jc w:val="both"/>
        <w:rPr>
          <w:rFonts w:cs="Times New Roman"/>
        </w:rPr>
      </w:pPr>
    </w:p>
    <w:p w:rsidRDefault="00313435" w:rsidP="00313435" w:rsidR="00313435">
      <w:pPr>
        <w:spacing w:after="0"/>
        <w:jc w:val="both"/>
        <w:rPr>
          <w:rFonts w:cs="Times New Roman"/>
        </w:rPr>
      </w:pPr>
    </w:p>
    <w:p w:rsidRDefault="00313435" w:rsidP="00313435" w:rsidR="00313435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13435" w:rsidP="00313435" w:rsidR="00313435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9. ožujka 2017</w:t>
      </w:r>
      <w:r>
        <w:rPr>
          <w:rFonts w:cs="Times New Roman"/>
        </w:rPr>
        <w:t xml:space="preserve">. predlagatelj je ovome sudu podnio prijedlog za otvaranje stečajnog postupka nad dužnikom, pa je stoga sud pokrenuo prethodni postupak i zakazao ročište radi izjašnjenja o prijedlogu na kojem je direktor društva dužnika izjavio da </w:t>
      </w:r>
      <w:r>
        <w:rPr>
          <w:rFonts w:cs="Times New Roman"/>
        </w:rPr>
        <w:t xml:space="preserve">su točni podaci Financijske agencije iz prijedloga za otvaranje stečajnog postupka jer je žiro račun dužnika u neprekidnoj blokadi više od 120 dana sa iznosom preko 159.000,00 kuna </w:t>
      </w:r>
      <w:r>
        <w:rPr>
          <w:rFonts w:cs="Times New Roman"/>
        </w:rPr>
        <w:t>te da društvo nema u vlasništvu nikakvu imovinu.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 w:rsidR="00DA7517">
        <w:rPr>
          <w:rFonts w:cs="Times New Roman"/>
        </w:rPr>
        <w:t>rješenjem poslovni broj 6 St-131/17-12 od 3</w:t>
      </w:r>
      <w:r>
        <w:rPr>
          <w:rFonts w:cs="Times New Roman"/>
        </w:rPr>
        <w:t xml:space="preserve">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313435" w:rsidP="00313435" w:rsidR="00313435">
      <w:pPr>
        <w:spacing w:after="0"/>
        <w:ind w:firstLine="708"/>
        <w:jc w:val="both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31. svibnja 2017.</w:t>
      </w:r>
    </w:p>
    <w:p w:rsidRDefault="00313435" w:rsidP="00313435" w:rsidR="00313435">
      <w:pPr>
        <w:spacing w:after="0"/>
        <w:jc w:val="center"/>
        <w:rPr>
          <w:rFonts w:cs="Times New Roman"/>
        </w:rPr>
      </w:pPr>
    </w:p>
    <w:p w:rsidRDefault="00313435" w:rsidP="00313435" w:rsidR="00313435">
      <w:pPr>
        <w:spacing w:after="0"/>
        <w:jc w:val="center"/>
        <w:rPr>
          <w:rFonts w:cs="Times New Roman"/>
        </w:rPr>
      </w:pPr>
    </w:p>
    <w:p w:rsidRDefault="00313435" w:rsidP="00313435" w:rsidR="0031343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</w:t>
      </w:r>
      <w:r w:rsidR="00BA2025">
        <w:rPr>
          <w:rFonts w:cs="Times New Roman"/>
        </w:rPr>
        <w:t xml:space="preserve">  </w:t>
      </w:r>
      <w:bookmarkStart w:name="_GoBack" w:id="0"/>
      <w:bookmarkEnd w:id="0"/>
      <w:r>
        <w:rPr>
          <w:rFonts w:cs="Times New Roman"/>
        </w:rPr>
        <w:t xml:space="preserve">  SUDAC</w:t>
      </w:r>
    </w:p>
    <w:p w:rsidRDefault="00313435" w:rsidP="00313435" w:rsidR="003134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313435" w:rsidP="00313435" w:rsidR="003134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BA2025">
        <w:rPr>
          <w:rFonts w:cs="Times New Roman"/>
        </w:rPr>
        <w:t>, v.r.</w:t>
      </w:r>
    </w:p>
    <w:p w:rsidRDefault="00313435" w:rsidP="00313435" w:rsidR="00313435">
      <w:pPr>
        <w:spacing w:after="0"/>
        <w:jc w:val="both"/>
        <w:rPr>
          <w:rFonts w:cs="Times New Roman"/>
        </w:rPr>
      </w:pPr>
    </w:p>
    <w:p w:rsidRDefault="00313435" w:rsidP="00313435" w:rsidR="00313435">
      <w:pPr>
        <w:spacing w:after="0"/>
        <w:rPr>
          <w:rFonts w:cs="Times New Roman"/>
          <w:b/>
          <w:u w:val="single"/>
        </w:rPr>
      </w:pPr>
    </w:p>
    <w:p w:rsidRDefault="00313435" w:rsidP="00313435" w:rsidR="00313435">
      <w:pPr>
        <w:spacing w:after="0"/>
        <w:rPr>
          <w:rFonts w:cs="Times New Roman"/>
          <w:b/>
          <w:u w:val="single"/>
        </w:rPr>
      </w:pPr>
    </w:p>
    <w:p w:rsidRDefault="00313435" w:rsidP="00313435" w:rsidR="00313435">
      <w:pPr>
        <w:spacing w:after="0"/>
        <w:rPr>
          <w:rFonts w:cs="Times New Roman"/>
          <w:b/>
          <w:u w:val="single"/>
        </w:rPr>
      </w:pPr>
    </w:p>
    <w:p w:rsidRDefault="00313435" w:rsidP="00313435" w:rsidR="00313435">
      <w:pPr>
        <w:spacing w:after="0"/>
        <w:rPr>
          <w:rFonts w:cs="Times New Roman"/>
          <w:b/>
          <w:u w:val="single"/>
        </w:rPr>
      </w:pPr>
    </w:p>
    <w:p w:rsidRDefault="00313435" w:rsidP="00313435" w:rsidR="00313435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313435" w:rsidP="00313435" w:rsidR="003134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313435" w:rsidP="00313435" w:rsidR="0031343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313435" w:rsidP="00313435" w:rsidR="00313435">
      <w:pPr>
        <w:spacing w:after="0"/>
        <w:jc w:val="both"/>
        <w:rPr>
          <w:rFonts w:cs="Times New Roman"/>
        </w:rPr>
      </w:pPr>
    </w:p>
    <w:p w:rsidRDefault="00313435" w:rsidP="00313435" w:rsidR="00313435">
      <w:pPr>
        <w:spacing w:after="0"/>
        <w:jc w:val="both"/>
        <w:rPr>
          <w:rFonts w:cs="Times New Roman"/>
        </w:rPr>
      </w:pPr>
    </w:p>
    <w:p w:rsidRDefault="00313435" w:rsidP="00313435" w:rsidR="00313435">
      <w:pPr>
        <w:spacing w:after="0"/>
        <w:jc w:val="both"/>
        <w:rPr>
          <w:rFonts w:cs="Times New Roman"/>
        </w:rPr>
      </w:pPr>
    </w:p>
    <w:p w:rsidRDefault="00313435" w:rsidP="00313435" w:rsidR="0031343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13435" w:rsidP="00313435" w:rsidR="0031343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313435" w:rsidP="00313435" w:rsidR="0031343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Dužnik MAKO j.d.o.o., Ulica </w:t>
      </w:r>
      <w:proofErr w:type="spellStart"/>
      <w:r>
        <w:rPr>
          <w:rFonts w:cs="Times New Roman"/>
        </w:rPr>
        <w:t>Čarda</w:t>
      </w:r>
      <w:proofErr w:type="spellEnd"/>
      <w:r>
        <w:rPr>
          <w:rFonts w:cs="Times New Roman"/>
        </w:rPr>
        <w:t xml:space="preserve"> 2 C, 48000 Koprivnica</w:t>
      </w:r>
    </w:p>
    <w:p w:rsidRDefault="00313435" w:rsidP="00313435" w:rsidR="0031343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313435" w:rsidP="00313435" w:rsidR="0031343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Martina Kovač, Vinka </w:t>
      </w:r>
      <w:proofErr w:type="spellStart"/>
      <w:r>
        <w:rPr>
          <w:rFonts w:cs="Times New Roman"/>
        </w:rPr>
        <w:t>Česija</w:t>
      </w:r>
      <w:proofErr w:type="spellEnd"/>
      <w:r>
        <w:rPr>
          <w:rFonts w:cs="Times New Roman"/>
        </w:rPr>
        <w:t xml:space="preserve"> 26, Koprivnica</w:t>
      </w:r>
    </w:p>
    <w:p w:rsidRDefault="00313435" w:rsidP="00313435" w:rsidR="0031343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</w:t>
      </w:r>
    </w:p>
    <w:p w:rsidRDefault="00313435" w:rsidP="00313435" w:rsidR="0031343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313435" w:rsidP="00313435" w:rsidR="0031343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313435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E21" w:rsidP="00537B78" w:rsidR="00A94E21">
      <w:r>
        <w:separator/>
      </w:r>
    </w:p>
  </w:endnote>
  <w:endnote w:id="0" w:type="continuationSeparator">
    <w:p w:rsidRDefault="00A94E21" w:rsidP="00537B78" w:rsidR="00A94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E21" w:rsidP="00537B78" w:rsidR="00A94E21">
      <w:r>
        <w:separator/>
      </w:r>
    </w:p>
  </w:footnote>
  <w:footnote w:id="0" w:type="continuationSeparator">
    <w:p w:rsidRDefault="00A94E21" w:rsidP="00537B78" w:rsidR="00A94E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435" w:rsidR="008333A9">
    <w:pPr>
      <w:pStyle w:val="Zaglavlje"/>
    </w:pPr>
    <w:r>
      <w:rPr>
        <w:rStyle w:val="PozadinaSvijetloCrvena"/>
        <w:shd w:fill="auto" w:color="auto" w:val="clear"/>
      </w:rPr>
      <w:t>Poslovni broj: 6 St-131/17-13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35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AEA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E21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025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517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St-131/2017-13</izvorni_sadrzaj>
    <derivirana_varijabla naziv="DomainObject.Oznaka_1">St-131/2017-13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 jednostavno društvo s ograničenom odgovornošću za trgovinu, usluge i turistička agencija</izvorni_sadrzaj>
    <derivirana_varijabla naziv="DomainObject.Predmet.ProtustrankaFormated_1">  MAKO jednostavno društvo s ograničenom odgovornošću za trgovinu, usluge i turistička agencija</derivirana_varijabla>
  </DomainObject.Predmet.ProtustrankaFormated>
  <DomainObject.Predmet.ProtustrankaFormatedOIB>
    <izvorni_sadrzaj>  MAKO jednostavno društvo s ograničenom odgovornošću za trgovinu, usluge i turistička agencija, OIB 26948738337</izvorni_sadrzaj>
    <derivirana_varijabla naziv="DomainObject.Predmet.ProtustrankaFormatedOIB_1">  MAKO jednostavno društvo s ograničenom odgovornošću za trgovinu, usluge i turistička agencija, OIB 26948738337</derivirana_varijabla>
  </DomainObject.Predmet.ProtustrankaFormatedOIB>
  <DomainObject.Predmet.ProtustrankaFormatedWithAdress>
    <izvorni_sadrzaj> MAKO jednostavno društvo s ograničenom odgovornošću za trgovinu, usluge i turistička agencija, Ulica Čarda 2/C, 48000 Koprivnica</izvorni_sadrzaj>
    <derivirana_varijabla naziv="DomainObject.Predmet.ProtustrankaFormatedWithAdress_1"> MAKO jednostavno društvo s ograničenom odgovornošću za trgovinu, usluge i turistička agencija, Ulica Čarda 2/C, 48000 Koprivnica</derivirana_varijabla>
  </DomainObject.Predmet.ProtustrankaFormatedWithAdress>
  <DomainObject.Predmet.ProtustrankaFormatedWithAdressOIB>
    <izvorni_sadrzaj> MAKO jednostavno društvo s ograničenom odgovornošću za trgovinu, usluge i turistička agencija, OIB 26948738337, Ulica Čarda 2/C, 48000 Koprivnica</izvorni_sadrzaj>
    <derivirana_varijabla naziv="DomainObject.Predmet.ProtustrankaFormatedWithAdressOIB_1"> MAKO jednostavno društvo s ograničenom odgovornošću za trgovinu, usluge i turistička agencija, OIB 26948738337, Ulica Čarda 2/C, 48000 Koprivnica</derivirana_varijabla>
  </DomainObject.Predmet.ProtustrankaFormatedWithAdressOIB>
  <DomainObject.Predmet.ProtustrankaWithAdress>
    <izvorni_sadrzaj>MAKO jednostavno društvo s ograničenom odgovornošću za trgovinu, usluge i turistička agencija Ulica Čarda 2/C, 48000 Koprivnica</izvorni_sadrzaj>
    <derivirana_varijabla naziv="DomainObject.Predmet.ProtustrankaWithAdress_1">MAKO jednostavno društvo s ograničenom odgovornošću za trgovinu, usluge i turistička agencija Ulica Čarda 2/C, 48000 Koprivnica</derivirana_varijabla>
  </DomainObject.Predmet.ProtustrankaWithAdress>
  <DomainObject.Predmet.ProtustrankaWithAdressOIB>
    <izvorni_sadrzaj>MAKO jednostavno društvo s ograničenom odgovornošću za trgovinu, usluge i turistička agencija, OIB 26948738337, Ulica Čarda 2/C, 48000 Koprivnica</izvorni_sadrzaj>
    <derivirana_varijabla naziv="DomainObject.Predmet.ProtustrankaWithAdressOIB_1">MAKO jednostavno društvo s ograničenom odgovornošću za trgovinu, usluge i turistička agencija, OIB 26948738337, Ulica Čarda 2/C, 48000 Koprivnica</derivirana_varijabla>
  </DomainObject.Predmet.ProtustrankaWithAdressOIB>
  <DomainObject.Predmet.ProtustrankaNazivFormated>
    <izvorni_sadrzaj>MAKO jednostavno društvo s ograničenom odgovornošću za trgovinu, usluge i turistička agencija</izvorni_sadrzaj>
    <derivirana_varijabla naziv="DomainObject.Predmet.ProtustrankaNazivFormated_1">MAKO jednostavno društvo s ograničenom odgovornošću za trgovinu, usluge i turistička agencija</derivirana_varijabla>
  </DomainObject.Predmet.ProtustrankaNazivFormated>
  <DomainObject.Predmet.ProtustrankaNazivFormatedOIB>
    <izvorni_sadrzaj>MAKO jednostavno društvo s ograničenom odgovornošću za trgovinu, usluge i turistička agencija, OIB 26948738337</izvorni_sadrzaj>
    <derivirana_varijabla naziv="DomainObject.Predmet.ProtustrankaNazivFormatedOIB_1">MAKO jednostavno društvo s ograničenom odgovornošću za trgovinu, usluge i turistička agencija, OIB 26948738337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159307.65</izvorni_sadrzaj>
    <derivirana_varijabla naziv="DomainObject.Predmet.TrenutnaVrijednost_1">159307.65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 jednostavno društvo s ograničenom odgovornošću za trgovinu, usluge i turistička agencija</item>
    </izvorni_sadrzaj>
    <derivirana_varijabla naziv="DomainObject.Predmet.ProtuStrankaListFormated_1">
      <item>MAKO jednostavno društvo s ograničenom odgovornošću za trgovinu, usluge i turistička agencija</item>
    </derivirana_varijabla>
  </DomainObject.Predmet.ProtuStrankaListFormated>
  <DomainObject.Predmet.ProtuStrankaListFormatedOIB>
    <izvorni_sadrzaj>
      <item>MAKO jednostavno društvo s ograničenom odgovornošću za trgovinu, usluge i turistička agencija, OIB 26948738337</item>
    </izvorni_sadrzaj>
    <derivirana_varijabla naziv="DomainObject.Predmet.ProtuStrankaListFormatedOIB_1">
      <item>MAKO jednostavno društvo s ograničenom odgovornošću za trgovinu, usluge i turistička agencija, OIB 26948738337</item>
    </derivirana_varijabla>
  </DomainObject.Predmet.ProtuStrankaListFormatedOIB>
  <DomainObject.Predmet.ProtuStrankaListFormatedWithAdress>
    <izvorni_sadrzaj>
      <item>MAKO jednostavno društvo s ograničenom odgovornošću za trgovinu, usluge i turistička agencija, Ulica Čarda 2/C, 48000 Koprivnica</item>
    </izvorni_sadrzaj>
    <derivirana_varijabla naziv="DomainObject.Predmet.ProtuStrankaListFormatedWithAdress_1">
      <item>MAKO jednostavno društvo s ograničenom odgovornošću za trgovinu, usluge i turistička agencija, Ulica Čarda 2/C, 48000 Koprivnica</item>
    </derivirana_varijabla>
  </DomainObject.Predmet.ProtuStrankaListFormatedWithAdress>
  <DomainObject.Predmet.ProtuStrankaListFormatedWithAdressOIB>
    <izvorni_sadrzaj>
      <item>MAKO jednostavno društvo s ograničenom odgovornošću za trgovinu, usluge i turistička agencija, OIB 26948738337, Ulica Čarda 2/C, 48000 Koprivnica</item>
    </izvorni_sadrzaj>
    <derivirana_varijabla naziv="DomainObject.Predmet.ProtuStrankaListFormatedWithAdressOIB_1">
      <item>MAKO jednostavno društvo s ograničenom odgovornošću za trgovinu, usluge i turistička agencija, OIB 26948738337, Ulica Čarda 2/C, 48000 Koprivnica</item>
    </derivirana_varijabla>
  </DomainObject.Predmet.ProtuStrankaListFormatedWithAdressOIB>
  <DomainObject.Predmet.ProtuStrankaListNazivFormated>
    <izvorni_sadrzaj>
      <item>MAKO jednostavno društvo s ograničenom odgovornošću za trgovinu, usluge i turistička agencija</item>
    </izvorni_sadrzaj>
    <derivirana_varijabla naziv="DomainObject.Predmet.ProtuStrankaListNazivFormated_1">
      <item>MAKO jednostavno društvo s ograničenom odgovornošću za trgovinu, usluge i turistička agencija</item>
    </derivirana_varijabla>
  </DomainObject.Predmet.ProtuStrankaListNazivFormated>
  <DomainObject.Predmet.ProtuStrankaListNazivFormatedOIB>
    <izvorni_sadrzaj>
      <item>MAKO jednostavno društvo s ograničenom odgovornošću za trgovinu, usluge i turistička agencija, OIB 26948738337</item>
    </izvorni_sadrzaj>
    <derivirana_varijabla naziv="DomainObject.Predmet.ProtuStrankaListNazivFormatedOIB_1">
      <item>MAKO jednostavno društvo s ograničenom odgovornošću za trgovinu, usluge i turistička agencija, OIB 26948738337</item>
    </derivirana_varijabla>
  </DomainObject.Predmet.ProtuStrankaListNazivFormatedOIB>
  <DomainObject.Predmet.OstaliListFormated>
    <izvorni_sadrzaj>
      <item>Sudski registar</item>
      <item>e-oglasna ploča</item>
      <item>direktor Martina Kovač</item>
    </izvorni_sadrzaj>
    <derivirana_varijabla naziv="DomainObject.Predmet.OstaliListFormated_1">
      <item>Sudski registar</item>
      <item>e-oglasna ploča</item>
      <item>direktor Martina Kovač</item>
    </derivirana_varijabla>
  </DomainObject.Predmet.OstaliListFormated>
  <DomainObject.Predmet.OstaliListFormatedOIB>
    <izvorni_sadrzaj>
      <item>Sudski registar</item>
      <item>e-oglasna ploča</item>
      <item>direktor Martina Kovač</item>
    </izvorni_sadrzaj>
    <derivirana_varijabla naziv="DomainObject.Predmet.OstaliListFormatedOIB_1">
      <item>Sudski registar</item>
      <item>e-oglasna ploča</item>
      <item>direktor Martina Kovač</item>
    </derivirana_varijabla>
  </DomainObject.Predmet.OstaliListFormatedOIB>
  <DomainObject.Predmet.OstaliListFormatedWithAdress>
    <izvorni_sadrzaj>
      <item>Sudski registar</item>
      <item>e-oglasna ploča</item>
      <item>direktor Martina Kovač</item>
    </izvorni_sadrzaj>
    <derivirana_varijabla naziv="DomainObject.Predmet.OstaliListFormatedWithAdress_1">
      <item>Sudski registar</item>
      <item>e-oglasna ploča</item>
      <item>direktor Martina Kovač</item>
    </derivirana_varijabla>
  </DomainObject.Predmet.OstaliListFormatedWithAdress>
  <DomainObject.Predmet.OstaliListFormatedWithAdressOIB>
    <izvorni_sadrzaj>
      <item>Sudski registar</item>
      <item>e-oglasna ploča</item>
      <item>direktor Martina Kovač</item>
    </izvorni_sadrzaj>
    <derivirana_varijabla naziv="DomainObject.Predmet.OstaliListFormatedWithAdressOIB_1">
      <item>Sudski registar</item>
      <item>e-oglasna ploča</item>
      <item>direktor Martina Kovač</item>
    </derivirana_varijabla>
  </DomainObject.Predmet.OstaliListFormatedWithAdressOIB>
  <DomainObject.Predmet.OstaliListNazivFormated>
    <izvorni_sadrzaj>
      <item>Sudski registar</item>
      <item>e-oglasna ploča</item>
      <item>direktor Martina Kovač</item>
    </izvorni_sadrzaj>
    <derivirana_varijabla naziv="DomainObject.Predmet.OstaliListNazivFormated_1">
      <item>Sudski registar</item>
      <item>e-oglasna ploča</item>
      <item>direktor Martina Kovač</item>
    </derivirana_varijabla>
  </DomainObject.Predmet.OstaliListNazivFormated>
  <DomainObject.Predmet.OstaliListNazivFormatedOIB>
    <izvorni_sadrzaj>
      <item>Sudski registar</item>
      <item>e-oglasna ploča</item>
      <item>direktor Martina Kovač</item>
    </izvorni_sadrzaj>
    <derivirana_varijabla naziv="DomainObject.Predmet.OstaliListNazivFormatedOIB_1">
      <item>Sudski registar</item>
      <item>e-oglasna ploča</item>
      <item>direktor Martina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St-131/2017-13</izvorni_sadrzaj>
    <derivirana_varijabla naziv="DomainObject.PoslovniBrojDokumenta_1">St-131/2017-13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 jednostavno društvo s ograničenom odgovornošću za trgovinu, usluge i turistička agencija</izvorni_sadrzaj>
    <derivirana_varijabla naziv="DomainObject.Predmet.ProtustrankaIDrugi_1">MAKO jednostavno društvo s ograničenom odgovornošću za trgovinu,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 jednostavno društvo s ograničenom odgovornošću za trgovinu, usluge i turistička agencija, OIB 26948738337, Ulica Čarda 2/C, 48000 Koprivnica</izvorni_sadrzaj>
    <derivirana_varijabla naziv="DomainObject.Predmet.ProtustrankaIDrugiAdressOIB_1">MAKO jednostavno društvo s ograničenom odgovornošću za trgovinu, usluge i turistička agencija, OIB 26948738337, Ulica Čarda 2/C,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 jednostavno društvo s ograničenom odgovornošću za trgovinu, usluge i turistička agencija</item>
      <item>Sudski registar</item>
      <item>e-oglasna ploča</item>
      <item>direktor Martina Kovač</item>
    </izvorni_sadrzaj>
    <derivirana_varijabla naziv="DomainObject.Predmet.SudioniciListNaziv_1">
      <item>Financijska agencija</item>
      <item>MAKO jednostavno društvo s ograničenom odgovornošću za trgovinu, usluge i turistička agencija</item>
      <item>Sudski registar</item>
      <item>e-oglasna ploča</item>
      <item>direktor Martina Kovač</item>
    </derivirana_varijabla>
  </DomainObject.Predmet.SudioniciListNaziv>
  <DomainObject.Predmet.SudioniciListAdressOIB>
    <izvorni_sadrzaj>
      <item>Financijska agencija, OIB 85821130368, Ulica grada Vukovara 70,10000 Zagreb</item>
      <item>MAKO jednostavno društvo s ograničenom odgovornošću za trgovinu, usluge i turistička agencija, OIB 26948738337, Ulica Čarda 2/C,48000 Koprivnica</item>
      <item>Sudski registar</item>
      <item>e-oglasna ploča</item>
      <item>direktor Martina Kovač</item>
    </izvorni_sadrzaj>
    <derivirana_varijabla naziv="DomainObject.Predmet.SudioniciListAdressOIB_1">
      <item>Financijska agencija, OIB 85821130368, Ulica grada Vukovara 70,10000 Zagreb</item>
      <item>MAKO jednostavno društvo s ograničenom odgovornošću za trgovinu, usluge i turistička agencija, OIB 26948738337, Ulica Čarda 2/C,48000 Koprivnica</item>
      <item>Sudski registar</item>
      <item>e-oglasna ploča</item>
      <item>direktor Martina Kovač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77C25-03EB-4B85-8264-C1AB9595B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3167</properties:Characters>
  <properties:Lines>95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2017-05-31T07:38:00Z</cp:lastPrinted>
  <dcterms:modified xmlns:xsi="http://www.w3.org/2001/XMLSchema-instance" xsi:type="dcterms:W3CDTF">2017-05-31T07:38:00Z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St-131/2017-13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