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5898" w14:paraId="6ab5898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B17101">
        <w:t>804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B17101" w:rsidRPr="00B17101">
        <w:t xml:space="preserve">OPTIMEDIA </w:t>
      </w:r>
      <w:r w:rsidR="001C03CA">
        <w:t>d</w:t>
      </w:r>
      <w:r w:rsidR="001C0917">
        <w:t xml:space="preserve">.o.o. </w:t>
      </w:r>
      <w:r w:rsidR="00B51D17">
        <w:t>za</w:t>
      </w:r>
      <w:r w:rsidR="00584E56">
        <w:t xml:space="preserve"> </w:t>
      </w:r>
      <w:r w:rsidR="00CC2416">
        <w:t>usluge</w:t>
      </w:r>
      <w:r w:rsidR="00271048">
        <w:t xml:space="preserve">, </w:t>
      </w:r>
      <w:r w:rsidR="004F1200">
        <w:t xml:space="preserve">Zagreb, </w:t>
      </w:r>
      <w:r w:rsidR="00B17101">
        <w:t>Klekova 9</w:t>
      </w:r>
      <w:r w:rsidR="004F1200">
        <w:t>, MBS:</w:t>
      </w:r>
      <w:r w:rsidR="00B17101">
        <w:t>080695548</w:t>
      </w:r>
      <w:r w:rsidR="004F22E9">
        <w:t>, OIB:</w:t>
      </w:r>
      <w:r w:rsidR="00B17101">
        <w:t>59610328383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B17101">
        <w:t>804</w:t>
      </w:r>
      <w:r w:rsidR="00CC2416">
        <w:t>/</w:t>
      </w:r>
      <w:r w:rsidR="00CE507E" w:rsidRPr="00257DF6">
        <w:t>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DF5C60">
        <w:t>1</w:t>
      </w:r>
      <w:r w:rsidRPr="00257DF6">
        <w:t xml:space="preserve">. </w:t>
      </w:r>
      <w:r w:rsidR="00CC2416">
        <w:t>rujna</w:t>
      </w:r>
      <w:r w:rsidR="00DF5C60">
        <w:t xml:space="preserve"> 201</w:t>
      </w:r>
      <w:r w:rsidR="00CC2416">
        <w:t>5</w:t>
      </w:r>
      <w:r w:rsidRPr="00257DF6">
        <w:t xml:space="preserve">. godine dužnik u Očevidniku redoslijeda osnova za plaćanje ima evidentirane neizvršene osnove za plaćanje u ukupnom iznosu od </w:t>
      </w:r>
      <w:r w:rsidR="00B17101">
        <w:t>128</w:t>
      </w:r>
      <w:r w:rsidR="00E82CCC">
        <w:t>.</w:t>
      </w:r>
      <w:r w:rsidR="00B17101">
        <w:t>063</w:t>
      </w:r>
      <w:r w:rsidR="00E82CCC">
        <w:t>,</w:t>
      </w:r>
      <w:r w:rsidR="00B17101">
        <w:t>27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B17101">
        <w:t>Snježana Valjak</w:t>
      </w:r>
      <w:r w:rsidR="00B51D17">
        <w:t xml:space="preserve"> iz </w:t>
      </w:r>
      <w:r w:rsidR="00B17101">
        <w:t>Zagreba, Klekova 9</w:t>
      </w:r>
      <w:r w:rsidR="003D0952">
        <w:t>,</w:t>
      </w:r>
      <w:r w:rsidR="00B17101">
        <w:t xml:space="preserve"> </w:t>
      </w:r>
      <w:r w:rsidR="00B51D17">
        <w:t>OIB</w:t>
      </w:r>
      <w:r w:rsidR="004F22E9">
        <w:t>:</w:t>
      </w:r>
      <w:r w:rsidR="00B17101">
        <w:t>32974056287 i Aleksandar Klarić iz Zagreba, Ulica Ante Topić-Mimare 38, OIB:03899354478</w:t>
      </w:r>
      <w:r w:rsidR="0044005D">
        <w:t xml:space="preserve">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C26A56">
        <w:t>27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</w:t>
      </w:r>
      <w:r w:rsidR="00C26A56">
        <w:t>i</w:t>
      </w:r>
      <w:r>
        <w:t>m zastupni</w:t>
      </w:r>
      <w:r w:rsidR="00C26A56">
        <w:t>cima</w:t>
      </w:r>
      <w:r>
        <w:t xml:space="preserve">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C26A56">
        <w:t>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3DD" w:rsidR="000403DD">
      <w:r>
        <w:separator/>
      </w:r>
    </w:p>
  </w:endnote>
  <w:endnote w:id="0" w:type="continuationSeparator">
    <w:p w:rsidRDefault="000403DD" w:rsidR="00040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3DD" w:rsidR="000403DD">
      <w:r>
        <w:separator/>
      </w:r>
    </w:p>
  </w:footnote>
  <w:footnote w:id="0" w:type="continuationSeparator">
    <w:p w:rsidRDefault="000403DD" w:rsidR="00040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A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403DD"/>
    <w:rsid w:val="000851C1"/>
    <w:rsid w:val="00094C37"/>
    <w:rsid w:val="000962D9"/>
    <w:rsid w:val="000A3F4D"/>
    <w:rsid w:val="000B75BC"/>
    <w:rsid w:val="000D75B0"/>
    <w:rsid w:val="000E0CF1"/>
    <w:rsid w:val="00114459"/>
    <w:rsid w:val="00131D62"/>
    <w:rsid w:val="0013767E"/>
    <w:rsid w:val="00174AFF"/>
    <w:rsid w:val="00185301"/>
    <w:rsid w:val="00185F6C"/>
    <w:rsid w:val="00190BCD"/>
    <w:rsid w:val="00195756"/>
    <w:rsid w:val="001C03CA"/>
    <w:rsid w:val="001C0917"/>
    <w:rsid w:val="001C43E6"/>
    <w:rsid w:val="001C5DAB"/>
    <w:rsid w:val="001E5E08"/>
    <w:rsid w:val="00203F1A"/>
    <w:rsid w:val="00252B2F"/>
    <w:rsid w:val="00257DF6"/>
    <w:rsid w:val="002646EA"/>
    <w:rsid w:val="00271048"/>
    <w:rsid w:val="002B5CD9"/>
    <w:rsid w:val="002C4144"/>
    <w:rsid w:val="002D0F45"/>
    <w:rsid w:val="002D4544"/>
    <w:rsid w:val="00337E5E"/>
    <w:rsid w:val="0038751B"/>
    <w:rsid w:val="0039456D"/>
    <w:rsid w:val="003A0684"/>
    <w:rsid w:val="003C4BD3"/>
    <w:rsid w:val="003D0952"/>
    <w:rsid w:val="003E3990"/>
    <w:rsid w:val="00415E56"/>
    <w:rsid w:val="004226FF"/>
    <w:rsid w:val="0042270C"/>
    <w:rsid w:val="00431D22"/>
    <w:rsid w:val="00437EC9"/>
    <w:rsid w:val="0044005D"/>
    <w:rsid w:val="00472965"/>
    <w:rsid w:val="00473422"/>
    <w:rsid w:val="004B6D41"/>
    <w:rsid w:val="004F1200"/>
    <w:rsid w:val="004F22E9"/>
    <w:rsid w:val="004F282D"/>
    <w:rsid w:val="0051375E"/>
    <w:rsid w:val="00514BAC"/>
    <w:rsid w:val="00525F67"/>
    <w:rsid w:val="00575C1E"/>
    <w:rsid w:val="00584E56"/>
    <w:rsid w:val="00593EA3"/>
    <w:rsid w:val="005E0B71"/>
    <w:rsid w:val="005E0C82"/>
    <w:rsid w:val="005F4418"/>
    <w:rsid w:val="00606F08"/>
    <w:rsid w:val="00607C6B"/>
    <w:rsid w:val="00636DF2"/>
    <w:rsid w:val="006B5E06"/>
    <w:rsid w:val="006F5F8D"/>
    <w:rsid w:val="0071262D"/>
    <w:rsid w:val="00727371"/>
    <w:rsid w:val="00734020"/>
    <w:rsid w:val="00752FA3"/>
    <w:rsid w:val="00774441"/>
    <w:rsid w:val="007A0658"/>
    <w:rsid w:val="007A1DD3"/>
    <w:rsid w:val="007C60A3"/>
    <w:rsid w:val="007D1F01"/>
    <w:rsid w:val="008213B9"/>
    <w:rsid w:val="00831133"/>
    <w:rsid w:val="00872CA9"/>
    <w:rsid w:val="00881BD5"/>
    <w:rsid w:val="00882B10"/>
    <w:rsid w:val="008A492B"/>
    <w:rsid w:val="008A4F37"/>
    <w:rsid w:val="008A524F"/>
    <w:rsid w:val="008B4C8A"/>
    <w:rsid w:val="008B4F1A"/>
    <w:rsid w:val="0091570F"/>
    <w:rsid w:val="009751CA"/>
    <w:rsid w:val="009A5179"/>
    <w:rsid w:val="009D697C"/>
    <w:rsid w:val="009F6FD9"/>
    <w:rsid w:val="00A12401"/>
    <w:rsid w:val="00A165D2"/>
    <w:rsid w:val="00A40BA6"/>
    <w:rsid w:val="00A70C94"/>
    <w:rsid w:val="00AA287A"/>
    <w:rsid w:val="00AA3486"/>
    <w:rsid w:val="00AD1889"/>
    <w:rsid w:val="00B0176F"/>
    <w:rsid w:val="00B10B58"/>
    <w:rsid w:val="00B12ACA"/>
    <w:rsid w:val="00B17101"/>
    <w:rsid w:val="00B253F8"/>
    <w:rsid w:val="00B42E58"/>
    <w:rsid w:val="00B51D17"/>
    <w:rsid w:val="00BA56A1"/>
    <w:rsid w:val="00BC2963"/>
    <w:rsid w:val="00BE13AF"/>
    <w:rsid w:val="00C009E7"/>
    <w:rsid w:val="00C171B8"/>
    <w:rsid w:val="00C26A56"/>
    <w:rsid w:val="00C31D03"/>
    <w:rsid w:val="00C46869"/>
    <w:rsid w:val="00CC2416"/>
    <w:rsid w:val="00CE507E"/>
    <w:rsid w:val="00CF4DAC"/>
    <w:rsid w:val="00D1708D"/>
    <w:rsid w:val="00D7685C"/>
    <w:rsid w:val="00D840DD"/>
    <w:rsid w:val="00DD01C2"/>
    <w:rsid w:val="00DF5C60"/>
    <w:rsid w:val="00E02C40"/>
    <w:rsid w:val="00E1588A"/>
    <w:rsid w:val="00E2385C"/>
    <w:rsid w:val="00E2720F"/>
    <w:rsid w:val="00E65204"/>
    <w:rsid w:val="00E75278"/>
    <w:rsid w:val="00E82CCC"/>
    <w:rsid w:val="00EA51AA"/>
    <w:rsid w:val="00EB01DD"/>
    <w:rsid w:val="00EB6605"/>
    <w:rsid w:val="00F016FE"/>
    <w:rsid w:val="00F143C3"/>
    <w:rsid w:val="00F85C9A"/>
    <w:rsid w:val="00FA13EF"/>
    <w:rsid w:val="00FA4A93"/>
    <w:rsid w:val="00FB6894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514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BAC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BAC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BAC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514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BAC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BAC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BAC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Optimedia d.o.o. zastupanog po punomoćniku Snježana Valjak; Aleksandar Klarić</izvorni_sadrzaj>
    <derivirana_varijabla naziv="DomainObject.Predmet.ProtustrankaFormated_1">  Optimedia d.o.o. zastupanog po punomoćniku Snježana Valjak; Aleksandar Klarić</derivirana_varijabla>
  </DomainObject.Predmet.ProtustrankaFormated>
  <DomainObject.Predmet.ProtustrankaFormatedOIB>
    <izvorni_sadrzaj>  Optimedia d.o.o., OIB 59610328383 zastupanog po punomoćniku Snježana Valjak; Aleksandar Klarić</izvorni_sadrzaj>
    <derivirana_varijabla naziv="DomainObject.Predmet.ProtustrankaFormatedOIB_1">  Optimedia d.o.o., OIB 59610328383 zastupanog po punomoćniku Snježana Valjak; Aleksandar Klarić</derivirana_varijabla>
  </DomainObject.Predmet.ProtustrankaFormatedOIB>
  <DomainObject.Predmet.ProtustrankaFormatedWithAdress>
    <izvorni_sadrzaj> Optimedia d.o.o., Klekova 9, 10000 Zagreb zastupanog po punomoćniku Snježana Valjak; Aleksandar Klarić</izvorni_sadrzaj>
    <derivirana_varijabla naziv="DomainObject.Predmet.ProtustrankaFormatedWithAdress_1"> Optimedia d.o.o., Klekova 9, 10000 Zagreb zastupanog po punomoćniku Snježana Valjak; Aleksandar Klarić</derivirana_varijabla>
  </DomainObject.Predmet.ProtustrankaFormatedWithAdress>
  <DomainObject.Predmet.ProtustrankaFormatedWithAdressOIB>
    <izvorni_sadrzaj> Optimedia d.o.o., OIB 59610328383, Klekova 9, 10000 Zagreb zastupanog po punomoćniku Snježana Valjak; Aleksandar Klarić</izvorni_sadrzaj>
    <derivirana_varijabla naziv="DomainObject.Predmet.ProtustrankaFormatedWithAdressOIB_1"> Optimedia d.o.o., OIB 59610328383, Klekova 9, 10000 Zagreb zastupanog po punomoćniku Snježana Valjak; Aleksandar Klarić</derivirana_varijabla>
  </DomainObject.Predmet.ProtustrankaFormatedWithAdressOIB>
  <DomainObject.Predmet.ProtustrankaWithAdress>
    <izvorni_sadrzaj>Optimedia d.o.o. Klekova 9, 10000 Zagreb</izvorni_sadrzaj>
    <derivirana_varijabla naziv="DomainObject.Predmet.ProtustrankaWithAdress_1">Optimedia d.o.o. Klekova 9, 10000 Zagreb</derivirana_varijabla>
  </DomainObject.Predmet.ProtustrankaWithAdress>
  <DomainObject.Predmet.ProtustrankaWithAdressOIB>
    <izvorni_sadrzaj>Optimedia d.o.o., OIB 59610328383, Klekova 9, 10000 Zagreb</izvorni_sadrzaj>
    <derivirana_varijabla naziv="DomainObject.Predmet.ProtustrankaWithAdressOIB_1">Optimedia d.o.o., OIB 59610328383, Klekova 9, 10000 Zagreb</derivirana_varijabla>
  </DomainObject.Predmet.ProtustrankaWithAdressOIB>
  <DomainObject.Predmet.ProtustrankaNazivFormated>
    <izvorni_sadrzaj>Optimedia d.o.o.</izvorni_sadrzaj>
    <derivirana_varijabla naziv="DomainObject.Predmet.ProtustrankaNazivFormated_1">Optimedia d.o.o.</derivirana_varijabla>
  </DomainObject.Predmet.ProtustrankaNazivFormated>
  <DomainObject.Predmet.ProtustrankaNazivFormatedOIB>
    <izvorni_sadrzaj>Optimedia d.o.o., OIB 59610328383</izvorni_sadrzaj>
    <derivirana_varijabla naziv="DomainObject.Predmet.ProtustrankaNazivFormatedOIB_1">Optimedia d.o.o., OIB 59610328383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Financijska agencija Zagreb</izvorni_sadrzaj>
    <derivirana_varijabla naziv="DomainObject.Predmet.StrankaFormated_1">  FINA Financijska agencija Zagreb</derivirana_varijabla>
  </DomainObject.Predmet.StrankaFormated>
  <DomainObject.Predmet.StrankaFormatedOIB>
    <izvorni_sadrzaj>  FINA Financijska agencija Zagreb, OIB 85821130368</izvorni_sadrzaj>
    <derivirana_varijabla naziv="DomainObject.Predmet.StrankaFormatedOIB_1">  FINA Financijska agencija Zagreb, OIB 85821130368</derivirana_varijabla>
  </DomainObject.Predmet.StrankaFormatedOIB>
  <DomainObject.Predmet.StrankaFormatedWithAdress>
    <izvorni_sadrzaj> FINA Financijska agencija Zagreb, Trg svibanjskih žrtava 1995 br.1, 10000 Zagreb</izvorni_sadrzaj>
    <derivirana_varijabla naziv="DomainObject.Predmet.StrankaFormatedWithAdress_1"> FINA Financijska agencija Zagreb, Trg svibanjskih žrtava 1995 br.1, 10000 Zagreb</derivirana_varijabla>
  </DomainObject.Predmet.StrankaFormatedWithAdress>
  <DomainObject.Predmet.StrankaFormatedWithAdressOIB>
    <izvorni_sadrzaj> FINA Financijska agencija Zagreb, OIB 85821130368, Trg svibanjskih žrtava 1995 br.1, 10000 Zagreb</izvorni_sadrzaj>
    <derivirana_varijabla naziv="DomainObject.Predmet.StrankaFormatedWithAdressOIB_1"> FINA Financijska agencija Zagreb, OIB 85821130368, Trg svibanjskih žrtava 1995 br.1, 10000 Zagreb</derivirana_varijabla>
  </DomainObject.Predmet.StrankaFormatedWithAdressOIB>
  <DomainObject.Predmet.StrankaWithAdress>
    <izvorni_sadrzaj>FINA Financijska agencija Zagreb Trg svibanjskih žrtava 1995 br.1,10000 Zagreb</izvorni_sadrzaj>
    <derivirana_varijabla naziv="DomainObject.Predmet.StrankaWithAdress_1">FINA Financijska agencija Zagreb Trg svibanjskih žrtava 1995 br.1,10000 Zagreb</derivirana_varijabla>
  </DomainObject.Predmet.StrankaWithAdress>
  <DomainObject.Predmet.StrankaWithAdressOIB>
    <izvorni_sadrzaj>FINA Financijska agencija Zagreb, OIB 85821130368, Trg svibanjskih žrtava 1995 br.1,10000 Zagreb</izvorni_sadrzaj>
    <derivirana_varijabla naziv="DomainObject.Predmet.StrankaWithAdressOIB_1">FINA Financijska agencija Zagreb, OIB 85821130368, Trg svibanjskih žrtava 1995 br.1,10000 Zagreb</derivirana_varijabla>
  </DomainObject.Predmet.StrankaWithAdressOIB>
  <DomainObject.Predmet.StrankaNazivFormated>
    <izvorni_sadrzaj>FINA Financijska agencija Zagreb</izvorni_sadrzaj>
    <derivirana_varijabla naziv="DomainObject.Predmet.StrankaNazivFormated_1">FINA Financijska agencija Zagreb</derivirana_varijabla>
  </DomainObject.Predmet.StrankaNazivFormated>
  <DomainObject.Predmet.StrankaNazivFormatedOIB>
    <izvorni_sadrzaj>FINA Financijska agencija Zagreb, OIB 85821130368</izvorni_sadrzaj>
    <derivirana_varijabla naziv="DomainObject.Predmet.StrankaNazivFormatedOIB_1">FINA Financijska agencija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Financijska agencija Zagreb</item>
    </izvorni_sadrzaj>
    <derivirana_varijabla naziv="DomainObject.Predmet.StrankaListFormated_1">
      <item>FINA Financijska agencija Zagreb</item>
    </derivirana_varijabla>
  </DomainObject.Predmet.StrankaListFormated>
  <DomainObject.Predmet.StrankaListFormatedOIB>
    <izvorni_sadrzaj>
      <item>FINA Financijska agencija Zagreb, OIB 85821130368</item>
    </izvorni_sadrzaj>
    <derivirana_varijabla naziv="DomainObject.Predmet.StrankaListFormatedOIB_1">
      <item>FINA Financijska agencija Zagreb, OIB 85821130368</item>
    </derivirana_varijabla>
  </DomainObject.Predmet.StrankaListFormatedOIB>
  <DomainObject.Predmet.StrankaListFormatedWithAdress>
    <izvorni_sadrzaj>
      <item>FINA Financijska agencija Zagreb, Trg svibanjskih žrtava 1995 br.1, 10000 Zagreb</item>
    </izvorni_sadrzaj>
    <derivirana_varijabla naziv="DomainObject.Predmet.StrankaListFormatedWithAdress_1">
      <item>FINA Financijska agencija Zagreb, Trg svibanjskih žrtava 1995 br.1, 10000 Zagreb</item>
    </derivirana_varijabla>
  </DomainObject.Predmet.StrankaListFormatedWithAdress>
  <DomainObject.Predmet.StrankaListFormatedWithAdressOIB>
    <izvorni_sadrzaj>
      <item>FINA Financijska agencija Zagreb, OIB 85821130368, Trg svibanjskih žrtava 1995 br.1, 10000 Zagreb</item>
    </izvorni_sadrzaj>
    <derivirana_varijabla naziv="DomainObject.Predmet.StrankaListFormatedWithAdressOIB_1">
      <item>FINA Financijska agencija Zagreb, OIB 85821130368, Trg svibanjskih žrtava 1995 br.1, 10000 Zagreb</item>
    </derivirana_varijabla>
  </DomainObject.Predmet.StrankaListFormatedWithAdressOIB>
  <DomainObject.Predmet.StrankaListNazivFormated>
    <izvorni_sadrzaj>
      <item>FINA Financijska agencija Zagreb</item>
    </izvorni_sadrzaj>
    <derivirana_varijabla naziv="DomainObject.Predmet.StrankaListNazivFormated_1">
      <item>FINA Financijska agencija Zagreb</item>
    </derivirana_varijabla>
  </DomainObject.Predmet.StrankaListNazivFormated>
  <DomainObject.Predmet.StrankaListNazivFormatedOIB>
    <izvorni_sadrzaj>
      <item>FINA Financijska agencija Zagreb, OIB 85821130368</item>
    </izvorni_sadrzaj>
    <derivirana_varijabla naziv="DomainObject.Predmet.StrankaListNazivFormatedOIB_1">
      <item>FINA Financijska agencija Zagreb, OIB 85821130368</item>
    </derivirana_varijabla>
  </DomainObject.Predmet.StrankaListNazivFormatedOIB>
  <DomainObject.Predmet.ProtuStrankaListFormated>
    <izvorni_sadrzaj>
      <item>Optimedia d.o.o. zastupanog po punomoćniku Snježana Valjak; Aleksandar Klarić</item>
    </izvorni_sadrzaj>
    <derivirana_varijabla naziv="DomainObject.Predmet.ProtuStrankaListFormated_1">
      <item>Optimedia d.o.o. zastupanog po punomoćniku Snježana Valjak; Aleksandar Klarić</item>
    </derivirana_varijabla>
  </DomainObject.Predmet.ProtuStrankaListFormated>
  <DomainObject.Predmet.ProtuStrankaListFormatedOIB>
    <izvorni_sadrzaj>
      <item>Optimedia d.o.o., OIB 59610328383 zastupanog po punomoćniku Snježana Valjak; Aleksandar Klarić</item>
    </izvorni_sadrzaj>
    <derivirana_varijabla naziv="DomainObject.Predmet.ProtuStrankaListFormatedOIB_1">
      <item>Optimedia d.o.o., OIB 59610328383 zastupanog po punomoćniku Snježana Valjak; Aleksandar Klarić</item>
    </derivirana_varijabla>
  </DomainObject.Predmet.ProtuStrankaListFormatedOIB>
  <DomainObject.Predmet.ProtuStrankaListFormatedWithAdress>
    <izvorni_sadrzaj>
      <item>Optimedia d.o.o., Klekova 9, 10000 Zagreb zastupanog po punomoćniku Snježana Valjak; Aleksandar Klarić</item>
    </izvorni_sadrzaj>
    <derivirana_varijabla naziv="DomainObject.Predmet.ProtuStrankaListFormatedWithAdress_1">
      <item>Optimedia d.o.o., Klekova 9, 10000 Zagreb zastupanog po punomoćniku Snježana Valjak; Aleksandar Klarić</item>
    </derivirana_varijabla>
  </DomainObject.Predmet.ProtuStrankaListFormatedWithAdress>
  <DomainObject.Predmet.ProtuStrankaListFormatedWithAdressOIB>
    <izvorni_sadrzaj>
      <item>Optimedia d.o.o., OIB 59610328383, Klekova 9, 10000 Zagreb zastupanog po punomoćniku Snježana Valjak; Aleksandar Klarić</item>
    </izvorni_sadrzaj>
    <derivirana_varijabla naziv="DomainObject.Predmet.ProtuStrankaListFormatedWithAdressOIB_1">
      <item>Optimedia d.o.o., OIB 59610328383, Klekova 9, 10000 Zagreb zastupanog po punomoćniku Snježana Valjak; Aleksandar Klarić</item>
    </derivirana_varijabla>
  </DomainObject.Predmet.ProtuStrankaListFormatedWithAdressOIB>
  <DomainObject.Predmet.ProtuStrankaListNazivFormated>
    <izvorni_sadrzaj>
      <item>Optimedia d.o.o.</item>
    </izvorni_sadrzaj>
    <derivirana_varijabla naziv="DomainObject.Predmet.ProtuStrankaListNazivFormated_1">
      <item>Optimedia d.o.o.</item>
    </derivirana_varijabla>
  </DomainObject.Predmet.ProtuStrankaListNazivFormated>
  <DomainObject.Predmet.ProtuStrankaListNazivFormatedOIB>
    <izvorni_sadrzaj>
      <item>Optimedia d.o.o., OIB 59610328383</item>
    </izvorni_sadrzaj>
    <derivirana_varijabla naziv="DomainObject.Predmet.ProtuStrankaListNazivFormatedOIB_1">
      <item>Optimedia d.o.o., OIB 59610328383</item>
    </derivirana_varijabla>
  </DomainObject.Predmet.ProtuStrankaListNazivFormatedOIB>
  <DomainObject.Predmet.OstaliListFormated>
    <izvorni_sadrzaj>
      <item>Snježana Valjak punomoćnik sudionika u postupku Optimedia d.o.o.</item>
      <item>Aleksandar Klarić punomoćnik sudionika u postupku Optimedia d.o.o.</item>
    </izvorni_sadrzaj>
    <derivirana_varijabla naziv="DomainObject.Predmet.OstaliListFormated_1">
      <item>Snježana Valjak punomoćnik sudionika u postupku Optimedia d.o.o.</item>
      <item>Aleksandar Klarić punomoćnik sudionika u postupku Optimedia d.o.o.</item>
    </derivirana_varijabla>
  </DomainObject.Predmet.OstaliListFormated>
  <DomainObject.Predmet.OstaliListFormatedOIB>
    <izvorni_sadrzaj>
      <item>Snježana Valjak, OIB 32974056287 punomoćnik sudionika u postupku Optimedia d.o.o.</item>
      <item>Aleksandar Klarić, OIB 03899354478 punomoćnik sudionika u postupku Optimedia d.o.o.</item>
    </izvorni_sadrzaj>
    <derivirana_varijabla naziv="DomainObject.Predmet.OstaliListFormatedOIB_1">
      <item>Snježana Valjak, OIB 32974056287 punomoćnik sudionika u postupku Optimedia d.o.o.</item>
      <item>Aleksandar Klarić, OIB 03899354478 punomoćnik sudionika u postupku Optimedia d.o.o.</item>
    </derivirana_varijabla>
  </DomainObject.Predmet.OstaliListFormatedOIB>
  <DomainObject.Predmet.OstaliListFormatedWithAdress>
    <izvorni_sadrzaj>
      <item>Snježana Valjak, Klekova 9, 10000 Zagreb punomoćnik sudionika u postupku Optimedia d.o.o.</item>
      <item>Aleksandar Klarić, Ulica Ante Topić-Mimare 38, 10000 Zagreb punomoćnik sudionika u postupku Optimedia d.o.o.</item>
    </izvorni_sadrzaj>
    <derivirana_varijabla naziv="DomainObject.Predmet.OstaliListFormatedWithAdress_1">
      <item>Snježana Valjak, Klekova 9, 10000 Zagreb punomoćnik sudionika u postupku Optimedia d.o.o.</item>
      <item>Aleksandar Klarić, Ulica Ante Topić-Mimare 38, 10000 Zagreb punomoćnik sudionika u postupku Optimedia d.o.o.</item>
    </derivirana_varijabla>
  </DomainObject.Predmet.OstaliListFormatedWithAdress>
  <DomainObject.Predmet.OstaliListFormatedWithAdressOIB>
    <izvorni_sadrzaj>
      <item>Snježana Valjak, OIB 32974056287, Klekova 9, 10000 Zagreb punomoćnik sudionika u postupku Optimedia d.o.o.</item>
      <item>Aleksandar Klarić, OIB 03899354478, Ulica Ante Topić-Mimare 38, 10000 Zagreb punomoćnik sudionika u postupku Optimedia d.o.o.</item>
    </izvorni_sadrzaj>
    <derivirana_varijabla naziv="DomainObject.Predmet.OstaliListFormatedWithAdressOIB_1">
      <item>Snježana Valjak, OIB 32974056287, Klekova 9, 10000 Zagreb punomoćnik sudionika u postupku Optimedia d.o.o.</item>
      <item>Aleksandar Klarić, OIB 03899354478, Ulica Ante Topić-Mimare 38, 10000 Zagreb punomoćnik sudionika u postupku Optimedia d.o.o.</item>
    </derivirana_varijabla>
  </DomainObject.Predmet.OstaliListFormatedWithAdressOIB>
  <DomainObject.Predmet.OstaliListNazivFormated>
    <izvorni_sadrzaj>
      <item>Snježana Valjak</item>
      <item>Aleksandar Klarić</item>
    </izvorni_sadrzaj>
    <derivirana_varijabla naziv="DomainObject.Predmet.OstaliListNazivFormated_1">
      <item>Snježana Valjak</item>
      <item>Aleksandar Klarić</item>
    </derivirana_varijabla>
  </DomainObject.Predmet.OstaliListNazivFormated>
  <DomainObject.Predmet.OstaliListNazivFormatedOIB>
    <izvorni_sadrzaj>
      <item>Snježana Valjak, OIB 32974056287</item>
      <item>Aleksandar Klarić, OIB 03899354478</item>
    </izvorni_sadrzaj>
    <derivirana_varijabla naziv="DomainObject.Predmet.OstaliListNazivFormatedOIB_1">
      <item>Snježana Valjak, OIB 32974056287</item>
      <item>Aleksandar Klarić, OIB 03899354478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Financijska agencija Zagreb</izvorni_sadrzaj>
    <derivirana_varijabla naziv="DomainObject.Predmet.StrankaIDrugi_1">FINA Financijska agencija Zagreb</derivirana_varijabla>
  </DomainObject.Predmet.StrankaIDrugi>
  <DomainObject.Predmet.ProtustrankaIDrugi>
    <izvorni_sadrzaj>Optimedia d.o.o.</izvorni_sadrzaj>
    <derivirana_varijabla naziv="DomainObject.Predmet.ProtustrankaIDrugi_1">Optimedia d.o.o.</derivirana_varijabla>
  </DomainObject.Predmet.ProtustrankaIDrugi>
  <DomainObject.Predmet.StrankaIDrugiAdressOIB>
    <izvorni_sadrzaj>FINA Financijska agencija Zagreb, OIB 85821130368, Trg svibanjskih žrtava 1995 br.1, 10000 Zagreb</izvorni_sadrzaj>
    <derivirana_varijabla naziv="DomainObject.Predmet.StrankaIDrugiAdressOIB_1">FINA Financijska agencija Zagreb, OIB 85821130368, Trg svibanjskih žrtava 1995 br.1, 10000 Zagreb</derivirana_varijabla>
  </DomainObject.Predmet.StrankaIDrugiAdressOIB>
  <DomainObject.Predmet.ProtustrankaIDrugiAdressOIB>
    <izvorni_sadrzaj>Optimedia d.o.o., OIB 59610328383, Klekova 9, 10000 Zagreb</izvorni_sadrzaj>
    <derivirana_varijabla naziv="DomainObject.Predmet.ProtustrankaIDrugiAdressOIB_1">Optimedia d.o.o., OIB 59610328383, Klekova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Optimedia d.o.o.</item>
      <item>FINA Financijska agencija Zagreb</item>
      <item>Snježana Valjak</item>
      <item>Aleksandar Klarić</item>
    </izvorni_sadrzaj>
    <derivirana_varijabla naziv="DomainObject.Predmet.SudioniciListNaziv_1">
      <item>Optimedia d.o.o.</item>
      <item>FINA Financijska agencija Zagreb</item>
      <item>Snježana Valjak</item>
      <item>Aleksandar Klarić</item>
    </derivirana_varijabla>
  </DomainObject.Predmet.SudioniciListNaziv>
  <DomainObject.Predmet.SudioniciListAdressOIB>
    <izvorni_sadrzaj>
      <item>Optimedia d.o.o., OIB 59610328383, Klekova 9,10000 Zagreb</item>
      <item>FINA Financijska agencija Zagreb, OIB 85821130368, Trg svibanjskih žrtava 1995 br.1,10000 Zagreb</item>
      <item>Snježana Valjak, OIB 32974056287, Klekova 9,10000 Zagreb</item>
      <item>Aleksandar Klarić, OIB 03899354478, Ulica Ante Topić-Mimare 38,10000 Zagreb</item>
    </izvorni_sadrzaj>
    <derivirana_varijabla naziv="DomainObject.Predmet.SudioniciListAdressOIB_1">
      <item>Optimedia d.o.o., OIB 59610328383, Klekova 9,10000 Zagreb</item>
      <item>FINA Financijska agencija Zagreb, OIB 85821130368, Trg svibanjskih žrtava 1995 br.1,10000 Zagreb</item>
      <item>Snježana Valjak, OIB 32974056287, Klekova 9,10000 Zagreb</item>
      <item>Aleksandar Klarić, OIB 03899354478, Ulica Ante Topić-Mimare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59610328383</item>
      <item>, OIB 85821130368</item>
      <item>, OIB 32974056287</item>
      <item>, OIB 03899354478</item>
    </izvorni_sadrzaj>
    <derivirana_varijabla naziv="DomainObject.Predmet.SudioniciListNazivOIB_1">
      <item>, OIB 59610328383</item>
      <item>, OIB 85821130368</item>
      <item>, OIB 32974056287</item>
      <item>, OIB 03899354478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308</properties:Words>
  <properties:Characters>1768</properties:Characters>
  <properties:Lines>51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2016-06-23T11:17:00Z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