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a3fa" w14:paraId="519a3fa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973DF9" w:rsidP="00C70958" w:rsidR="00973DF9">
      <w:pPr>
        <w:jc w:val="right"/>
        <w:rPr>
          <w:sz w:val="24"/>
          <w:szCs w:val="24"/>
          <w:lang w:val="pt-BR"/>
        </w:rPr>
      </w:pPr>
    </w:p>
    <w:p w:rsidRDefault="006838BA" w:rsidP="00C70958" w:rsidR="00265F51">
      <w:pPr>
        <w:jc w:val="right"/>
        <w:rPr>
          <w:sz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="002E1BDE">
        <w:rPr>
          <w:b/>
          <w:sz w:val="24"/>
        </w:rPr>
        <w:t xml:space="preserve">  </w:t>
      </w:r>
      <w:r w:rsidR="00265F51">
        <w:rPr>
          <w:b/>
          <w:sz w:val="24"/>
        </w:rPr>
        <w:t xml:space="preserve">  </w:t>
      </w:r>
      <w:proofErr w:type="spellStart"/>
      <w:r w:rsidR="00265F51" w:rsidRPr="00482933">
        <w:rPr>
          <w:sz w:val="24"/>
        </w:rPr>
        <w:t>40</w:t>
      </w:r>
      <w:proofErr w:type="spellEnd"/>
      <w:r w:rsidR="00265F51" w:rsidRPr="00482933">
        <w:rPr>
          <w:sz w:val="24"/>
        </w:rPr>
        <w:t>.</w:t>
      </w:r>
      <w:r w:rsidR="00265F51">
        <w:rPr>
          <w:b/>
          <w:sz w:val="24"/>
        </w:rPr>
        <w:t xml:space="preserve"> </w:t>
      </w:r>
      <w:r w:rsidR="00265F51" w:rsidRPr="00482933">
        <w:rPr>
          <w:sz w:val="24"/>
        </w:rPr>
        <w:t>S</w:t>
      </w:r>
      <w:r w:rsidR="00265F51">
        <w:rPr>
          <w:sz w:val="24"/>
        </w:rPr>
        <w:t>t-</w:t>
      </w:r>
      <w:proofErr w:type="spellStart"/>
      <w:r w:rsidR="002E4F15">
        <w:rPr>
          <w:sz w:val="24"/>
        </w:rPr>
        <w:t>2419</w:t>
      </w:r>
      <w:proofErr w:type="spellEnd"/>
      <w:r w:rsidR="00265F51">
        <w:rPr>
          <w:sz w:val="24"/>
        </w:rPr>
        <w:t>/</w:t>
      </w:r>
      <w:proofErr w:type="spellStart"/>
      <w:r w:rsidR="00265F51">
        <w:rPr>
          <w:sz w:val="24"/>
        </w:rPr>
        <w:t>1</w:t>
      </w:r>
      <w:r w:rsidR="002E4F15">
        <w:rPr>
          <w:sz w:val="24"/>
        </w:rPr>
        <w:t>7</w:t>
      </w:r>
      <w:proofErr w:type="spellEnd"/>
    </w:p>
    <w:p w:rsidRDefault="00265F51" w:rsidP="00265F51" w:rsidR="00265F51">
      <w:pPr>
        <w:rPr>
          <w:sz w:val="24"/>
        </w:rPr>
      </w:pPr>
    </w:p>
    <w:p w:rsidRDefault="00265F51" w:rsidP="00265F51" w:rsidR="00265F5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6755CE" w:rsidP="00265F51" w:rsidR="00265F5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A K</w:t>
      </w:r>
    </w:p>
    <w:p w:rsidRDefault="00265F51" w:rsidP="00265F51" w:rsidR="00265F51">
      <w:pPr>
        <w:jc w:val="both"/>
        <w:rPr>
          <w:sz w:val="24"/>
        </w:rPr>
      </w:pPr>
    </w:p>
    <w:p w:rsidRDefault="00265F51" w:rsidP="00C70958" w:rsidR="00265F51" w:rsidRPr="00A80FDE">
      <w:pPr>
        <w:ind w:firstLine="720"/>
        <w:jc w:val="both"/>
        <w:rPr>
          <w:sz w:val="24"/>
          <w:szCs w:val="24"/>
          <w:lang w:eastAsia="en-US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u stečajnom postupku nad dužnikom </w:t>
      </w:r>
      <w:proofErr w:type="spellStart"/>
      <w:r>
        <w:rPr>
          <w:sz w:val="24"/>
          <w:szCs w:val="24"/>
        </w:rPr>
        <w:t>OLLA</w:t>
      </w:r>
      <w:proofErr w:type="spellEnd"/>
      <w:r>
        <w:rPr>
          <w:sz w:val="24"/>
          <w:szCs w:val="24"/>
        </w:rPr>
        <w:t xml:space="preserve"> d.o.o., </w:t>
      </w:r>
      <w:r w:rsidR="00D1051D">
        <w:rPr>
          <w:sz w:val="24"/>
          <w:szCs w:val="24"/>
        </w:rPr>
        <w:t xml:space="preserve">u stečaju, </w:t>
      </w:r>
      <w:r>
        <w:rPr>
          <w:sz w:val="24"/>
          <w:szCs w:val="24"/>
        </w:rPr>
        <w:t xml:space="preserve">Zagreb, Remetski </w:t>
      </w:r>
      <w:proofErr w:type="spellStart"/>
      <w:r>
        <w:rPr>
          <w:sz w:val="24"/>
          <w:szCs w:val="24"/>
        </w:rPr>
        <w:t>Banjščak</w:t>
      </w:r>
      <w:proofErr w:type="spellEnd"/>
      <w:r>
        <w:rPr>
          <w:sz w:val="24"/>
          <w:szCs w:val="24"/>
        </w:rPr>
        <w:t xml:space="preserve"> 4,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99905009069</w:t>
      </w:r>
      <w:proofErr w:type="spellEnd"/>
      <w:r w:rsidRPr="008600EF">
        <w:rPr>
          <w:sz w:val="24"/>
          <w:szCs w:val="24"/>
        </w:rPr>
        <w:t xml:space="preserve">, </w:t>
      </w:r>
      <w:proofErr w:type="spellStart"/>
      <w:r w:rsidR="00B00E2F">
        <w:rPr>
          <w:sz w:val="24"/>
          <w:szCs w:val="24"/>
        </w:rPr>
        <w:t>15.listopada</w:t>
      </w:r>
      <w:proofErr w:type="spellEnd"/>
      <w:r w:rsidR="008429C6">
        <w:rPr>
          <w:sz w:val="24"/>
          <w:szCs w:val="24"/>
        </w:rPr>
        <w:t xml:space="preserve"> </w:t>
      </w:r>
      <w:proofErr w:type="spellStart"/>
      <w:r w:rsidR="008429C6">
        <w:rPr>
          <w:sz w:val="24"/>
          <w:szCs w:val="24"/>
        </w:rPr>
        <w:t>2018</w:t>
      </w:r>
      <w:proofErr w:type="spellEnd"/>
      <w:r w:rsidR="008429C6">
        <w:rPr>
          <w:sz w:val="24"/>
          <w:szCs w:val="24"/>
        </w:rPr>
        <w:t xml:space="preserve">. 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973DF9" w:rsidR="006838BA" w:rsidRPr="003A00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lj</w:t>
      </w:r>
      <w:proofErr w:type="spellEnd"/>
      <w:r>
        <w:rPr>
          <w:b/>
          <w:sz w:val="24"/>
          <w:szCs w:val="24"/>
        </w:rPr>
        <w:t xml:space="preserve"> u č i o </w:t>
      </w:r>
      <w:r w:rsidR="006838BA" w:rsidRPr="003A007A">
        <w:rPr>
          <w:b/>
          <w:sz w:val="24"/>
          <w:szCs w:val="24"/>
        </w:rPr>
        <w:t xml:space="preserve">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B00E2F" w:rsidP="00AD13DC" w:rsidR="001A3B3F" w:rsidRPr="003A007A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Ispitno i izvještajno ročište z</w:t>
      </w:r>
      <w:r w:rsidR="001A3B3F" w:rsidRPr="003A007A">
        <w:rPr>
          <w:sz w:val="24"/>
          <w:szCs w:val="24"/>
        </w:rPr>
        <w:t>akaz</w:t>
      </w:r>
      <w:r>
        <w:rPr>
          <w:sz w:val="24"/>
          <w:szCs w:val="24"/>
        </w:rPr>
        <w:t xml:space="preserve">ano rješenjem o otvaranju stečajnog postupka od </w:t>
      </w:r>
      <w:proofErr w:type="spellStart"/>
      <w:r>
        <w:rPr>
          <w:sz w:val="24"/>
          <w:szCs w:val="24"/>
        </w:rPr>
        <w:t>27.rujna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</w:t>
      </w:r>
      <w:r w:rsidR="001A3B3F" w:rsidRPr="003A007A">
        <w:rPr>
          <w:sz w:val="24"/>
          <w:szCs w:val="24"/>
        </w:rPr>
        <w:t xml:space="preserve">za </w:t>
      </w:r>
      <w:r w:rsidR="001A3B3F" w:rsidRPr="003A007A">
        <w:rPr>
          <w:b/>
          <w:sz w:val="24"/>
          <w:szCs w:val="24"/>
        </w:rPr>
        <w:t xml:space="preserve">dan: </w:t>
      </w:r>
      <w:proofErr w:type="spellStart"/>
      <w:r w:rsidR="002E4F15">
        <w:rPr>
          <w:b/>
          <w:sz w:val="24"/>
          <w:szCs w:val="24"/>
        </w:rPr>
        <w:t>9.siječnja</w:t>
      </w:r>
      <w:proofErr w:type="spellEnd"/>
      <w:r w:rsidR="002E4F15">
        <w:rPr>
          <w:b/>
          <w:sz w:val="24"/>
          <w:szCs w:val="24"/>
        </w:rPr>
        <w:t xml:space="preserve"> </w:t>
      </w:r>
      <w:proofErr w:type="spellStart"/>
      <w:r w:rsidR="001A3B3F" w:rsidRPr="003A007A">
        <w:rPr>
          <w:b/>
          <w:sz w:val="24"/>
          <w:szCs w:val="24"/>
        </w:rPr>
        <w:t>201</w:t>
      </w:r>
      <w:r w:rsidR="002E4F15">
        <w:rPr>
          <w:b/>
          <w:sz w:val="24"/>
          <w:szCs w:val="24"/>
        </w:rPr>
        <w:t>9</w:t>
      </w:r>
      <w:proofErr w:type="spellEnd"/>
      <w:r w:rsidR="001A3B3F" w:rsidRPr="003A007A">
        <w:rPr>
          <w:b/>
          <w:sz w:val="24"/>
          <w:szCs w:val="24"/>
        </w:rPr>
        <w:t xml:space="preserve">. u </w:t>
      </w:r>
      <w:proofErr w:type="spellStart"/>
      <w:r w:rsidR="001A3B3F">
        <w:rPr>
          <w:b/>
          <w:sz w:val="24"/>
          <w:szCs w:val="24"/>
        </w:rPr>
        <w:t>10</w:t>
      </w:r>
      <w:proofErr w:type="spellEnd"/>
      <w:r w:rsidR="001A3B3F" w:rsidRPr="003A007A">
        <w:rPr>
          <w:b/>
          <w:sz w:val="24"/>
          <w:szCs w:val="24"/>
        </w:rPr>
        <w:t>,</w:t>
      </w:r>
      <w:proofErr w:type="spellStart"/>
      <w:r w:rsidR="001A3B3F">
        <w:rPr>
          <w:b/>
          <w:sz w:val="24"/>
          <w:szCs w:val="24"/>
        </w:rPr>
        <w:t>30</w:t>
      </w:r>
      <w:proofErr w:type="spellEnd"/>
      <w:r w:rsidR="00973DF9">
        <w:rPr>
          <w:b/>
          <w:sz w:val="24"/>
          <w:szCs w:val="24"/>
        </w:rPr>
        <w:t xml:space="preserve"> i </w:t>
      </w:r>
      <w:proofErr w:type="spellStart"/>
      <w:r w:rsidR="00973DF9">
        <w:rPr>
          <w:b/>
          <w:sz w:val="24"/>
          <w:szCs w:val="24"/>
        </w:rPr>
        <w:t>10</w:t>
      </w:r>
      <w:proofErr w:type="spellEnd"/>
      <w:r w:rsidR="00973DF9">
        <w:rPr>
          <w:b/>
          <w:sz w:val="24"/>
          <w:szCs w:val="24"/>
        </w:rPr>
        <w:t>,</w:t>
      </w:r>
      <w:proofErr w:type="spellStart"/>
      <w:r w:rsidR="00973DF9">
        <w:rPr>
          <w:b/>
          <w:sz w:val="24"/>
          <w:szCs w:val="24"/>
        </w:rPr>
        <w:t>35</w:t>
      </w:r>
      <w:proofErr w:type="spellEnd"/>
      <w:r w:rsidR="00973DF9">
        <w:rPr>
          <w:b/>
          <w:sz w:val="24"/>
          <w:szCs w:val="24"/>
        </w:rPr>
        <w:t xml:space="preserve"> sati u </w:t>
      </w:r>
      <w:r w:rsidR="001A3B3F" w:rsidRPr="003A007A">
        <w:rPr>
          <w:sz w:val="24"/>
          <w:szCs w:val="24"/>
        </w:rPr>
        <w:t xml:space="preserve">zgradi ovog suda, Zagreb, Petrinjska 8, soba broj </w:t>
      </w:r>
      <w:proofErr w:type="spellStart"/>
      <w:r w:rsidR="001A3B3F" w:rsidRPr="003A007A">
        <w:rPr>
          <w:sz w:val="24"/>
          <w:szCs w:val="24"/>
        </w:rPr>
        <w:t>96</w:t>
      </w:r>
      <w:proofErr w:type="spellEnd"/>
      <w:r w:rsidR="001A3B3F" w:rsidRPr="003A007A">
        <w:rPr>
          <w:sz w:val="24"/>
          <w:szCs w:val="24"/>
        </w:rPr>
        <w:t>/II (dvorišna zgrada)</w:t>
      </w:r>
      <w:r w:rsidR="00973DF9">
        <w:rPr>
          <w:sz w:val="24"/>
          <w:szCs w:val="24"/>
        </w:rPr>
        <w:t xml:space="preserve"> </w:t>
      </w:r>
      <w:r w:rsidR="00973DF9" w:rsidRPr="00973DF9">
        <w:rPr>
          <w:b/>
          <w:sz w:val="24"/>
          <w:szCs w:val="24"/>
        </w:rPr>
        <w:t>neće se održati</w:t>
      </w:r>
      <w:r w:rsidR="001A3B3F" w:rsidRPr="00973DF9">
        <w:rPr>
          <w:b/>
          <w:sz w:val="24"/>
          <w:szCs w:val="24"/>
        </w:rPr>
        <w:t>.</w:t>
      </w:r>
      <w:r w:rsidR="001A3B3F" w:rsidRPr="003A007A">
        <w:rPr>
          <w:sz w:val="24"/>
          <w:szCs w:val="24"/>
        </w:rPr>
        <w:t xml:space="preserve"> </w:t>
      </w:r>
    </w:p>
    <w:p w:rsidRDefault="0031605B" w:rsidP="006C7A5A" w:rsidR="0031605B">
      <w:pPr>
        <w:jc w:val="center"/>
        <w:rPr>
          <w:sz w:val="24"/>
          <w:szCs w:val="24"/>
          <w:lang w:val="pl-PL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proofErr w:type="spellStart"/>
      <w:r w:rsidR="00AD13DC">
        <w:rPr>
          <w:sz w:val="24"/>
          <w:szCs w:val="24"/>
        </w:rPr>
        <w:t>15.listopada</w:t>
      </w:r>
      <w:proofErr w:type="spellEnd"/>
      <w:r w:rsidR="002B1C37">
        <w:rPr>
          <w:sz w:val="24"/>
          <w:szCs w:val="24"/>
        </w:rPr>
        <w:t xml:space="preserve"> </w:t>
      </w:r>
      <w:proofErr w:type="spellStart"/>
      <w:r w:rsidR="00E836A6" w:rsidRPr="001D5467">
        <w:rPr>
          <w:sz w:val="24"/>
          <w:szCs w:val="24"/>
        </w:rPr>
        <w:t>201</w:t>
      </w:r>
      <w:r w:rsidR="004E553E">
        <w:rPr>
          <w:sz w:val="24"/>
          <w:szCs w:val="24"/>
        </w:rPr>
        <w:t>8</w:t>
      </w:r>
      <w:proofErr w:type="spellEnd"/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C76EF3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4C1672">
        <w:rPr>
          <w:sz w:val="24"/>
          <w:szCs w:val="24"/>
        </w:rPr>
        <w:t>v.r.</w:t>
      </w:r>
    </w:p>
    <w:p w:rsidRDefault="00C76EF3" w:rsidP="008676A1" w:rsidR="00C76EF3" w:rsidRPr="001D5467">
      <w:pPr>
        <w:jc w:val="right"/>
        <w:rPr>
          <w:sz w:val="24"/>
          <w:szCs w:val="24"/>
        </w:rPr>
      </w:pPr>
    </w:p>
    <w:p w:rsidRDefault="00E836A6" w:rsidP="008676A1" w:rsidR="00E836A6" w:rsidRPr="001D5467">
      <w:pPr>
        <w:jc w:val="right"/>
        <w:rPr>
          <w:sz w:val="24"/>
          <w:szCs w:val="24"/>
        </w:rPr>
      </w:pP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AD13DC" w:rsidP="00AD13DC" w:rsidR="00B81C62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t-BR"/>
        </w:rPr>
        <w:t>Protiv zaključka žalbanije dopuštena</w:t>
      </w:r>
    </w:p>
    <w:p w:rsidRDefault="00ED21D0" w:rsidP="00B81C62" w:rsidR="00ED21D0">
      <w:pPr>
        <w:rPr>
          <w:sz w:val="24"/>
          <w:szCs w:val="24"/>
          <w:lang w:val="pl-PL"/>
        </w:rPr>
      </w:pPr>
    </w:p>
    <w:p w:rsidRDefault="004C1672" w:rsidP="004C1672" w:rsidR="004C1672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4C1672" w:rsidP="00422EE0" w:rsidR="004C167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81C62" w:rsidP="007D7E36" w:rsidR="00B81C62" w:rsidRPr="001D5467">
      <w:pPr>
        <w:ind w:left="360"/>
        <w:jc w:val="both"/>
        <w:rPr>
          <w:sz w:val="24"/>
          <w:szCs w:val="24"/>
          <w:lang w:val="pl-PL"/>
        </w:rPr>
      </w:pPr>
    </w:p>
    <w:sectPr w:rsidSect="006C7A5A" w:rsidR="00B81C62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13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A7A7B" w:rsidR="00E836A6">
    <w:pPr>
      <w:ind w:firstLine="720" w:left="3600"/>
      <w:jc w:val="right"/>
      <w:rPr>
        <w:sz w:val="24"/>
        <w:szCs w:val="24"/>
      </w:rPr>
    </w:pPr>
    <w:proofErr w:type="spellStart"/>
    <w:r w:rsidRPr="001D411A">
      <w:rPr>
        <w:sz w:val="24"/>
        <w:szCs w:val="24"/>
      </w:rPr>
      <w:t>40</w:t>
    </w:r>
    <w:proofErr w:type="spellEnd"/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</w:t>
    </w:r>
    <w:r w:rsidR="00160A77">
      <w:rPr>
        <w:sz w:val="24"/>
        <w:szCs w:val="24"/>
      </w:rPr>
      <w:t>-</w:t>
    </w:r>
    <w:proofErr w:type="spellStart"/>
    <w:r w:rsidR="002E4F15">
      <w:rPr>
        <w:sz w:val="24"/>
        <w:szCs w:val="24"/>
      </w:rPr>
      <w:t>2419</w:t>
    </w:r>
    <w:proofErr w:type="spellEnd"/>
    <w:r w:rsidR="003155DD">
      <w:rPr>
        <w:sz w:val="24"/>
        <w:szCs w:val="24"/>
      </w:rPr>
      <w:t>/</w:t>
    </w:r>
    <w:proofErr w:type="spellStart"/>
    <w:r w:rsidR="003F1D57">
      <w:rPr>
        <w:sz w:val="24"/>
        <w:szCs w:val="24"/>
      </w:rPr>
      <w:t>20</w:t>
    </w:r>
    <w:r w:rsidR="003155DD">
      <w:rPr>
        <w:sz w:val="24"/>
        <w:szCs w:val="24"/>
      </w:rPr>
      <w:t>1</w:t>
    </w:r>
    <w:r w:rsidR="002E4F15">
      <w:rPr>
        <w:sz w:val="24"/>
        <w:szCs w:val="24"/>
      </w:rPr>
      <w:t>7</w:t>
    </w:r>
    <w:proofErr w:type="spellEnd"/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218DC"/>
    <w:rsid w:val="00041689"/>
    <w:rsid w:val="0004473F"/>
    <w:rsid w:val="0007477E"/>
    <w:rsid w:val="00077E5C"/>
    <w:rsid w:val="00097BEA"/>
    <w:rsid w:val="000A09DD"/>
    <w:rsid w:val="000B78D5"/>
    <w:rsid w:val="000C3A6C"/>
    <w:rsid w:val="000C4886"/>
    <w:rsid w:val="000D129A"/>
    <w:rsid w:val="000D1BF8"/>
    <w:rsid w:val="000E623C"/>
    <w:rsid w:val="000F6345"/>
    <w:rsid w:val="00102C56"/>
    <w:rsid w:val="00102FE3"/>
    <w:rsid w:val="0012249B"/>
    <w:rsid w:val="0012251C"/>
    <w:rsid w:val="0012255D"/>
    <w:rsid w:val="00132A5D"/>
    <w:rsid w:val="00135DA8"/>
    <w:rsid w:val="00137314"/>
    <w:rsid w:val="00150A80"/>
    <w:rsid w:val="00152276"/>
    <w:rsid w:val="00160A77"/>
    <w:rsid w:val="0016323B"/>
    <w:rsid w:val="00164D3A"/>
    <w:rsid w:val="00166E72"/>
    <w:rsid w:val="001708B2"/>
    <w:rsid w:val="00172A8D"/>
    <w:rsid w:val="00185AD7"/>
    <w:rsid w:val="00186749"/>
    <w:rsid w:val="00190CE4"/>
    <w:rsid w:val="00195086"/>
    <w:rsid w:val="001A0247"/>
    <w:rsid w:val="001A3B3F"/>
    <w:rsid w:val="001A45BF"/>
    <w:rsid w:val="001B1A9C"/>
    <w:rsid w:val="001C7874"/>
    <w:rsid w:val="001D307F"/>
    <w:rsid w:val="001D411A"/>
    <w:rsid w:val="001D5467"/>
    <w:rsid w:val="001E1892"/>
    <w:rsid w:val="001E21FD"/>
    <w:rsid w:val="001E44D0"/>
    <w:rsid w:val="00206C81"/>
    <w:rsid w:val="00210410"/>
    <w:rsid w:val="0021540B"/>
    <w:rsid w:val="00230BF0"/>
    <w:rsid w:val="00236671"/>
    <w:rsid w:val="00243CCA"/>
    <w:rsid w:val="00253F1B"/>
    <w:rsid w:val="00255E71"/>
    <w:rsid w:val="002576B4"/>
    <w:rsid w:val="00264673"/>
    <w:rsid w:val="00265F51"/>
    <w:rsid w:val="0027042C"/>
    <w:rsid w:val="002726CF"/>
    <w:rsid w:val="002728C2"/>
    <w:rsid w:val="002959E9"/>
    <w:rsid w:val="002A35E4"/>
    <w:rsid w:val="002A5DA4"/>
    <w:rsid w:val="002B1C37"/>
    <w:rsid w:val="002B322D"/>
    <w:rsid w:val="002D18DF"/>
    <w:rsid w:val="002D3DC3"/>
    <w:rsid w:val="002D68FF"/>
    <w:rsid w:val="002E1BDE"/>
    <w:rsid w:val="002E4F15"/>
    <w:rsid w:val="002E5689"/>
    <w:rsid w:val="002E60AD"/>
    <w:rsid w:val="002E7E07"/>
    <w:rsid w:val="00311211"/>
    <w:rsid w:val="003155DD"/>
    <w:rsid w:val="0031605B"/>
    <w:rsid w:val="00322384"/>
    <w:rsid w:val="00341148"/>
    <w:rsid w:val="00341785"/>
    <w:rsid w:val="00341C5D"/>
    <w:rsid w:val="00350C04"/>
    <w:rsid w:val="00377237"/>
    <w:rsid w:val="003776F8"/>
    <w:rsid w:val="003853A9"/>
    <w:rsid w:val="00390B02"/>
    <w:rsid w:val="003A007A"/>
    <w:rsid w:val="003A290E"/>
    <w:rsid w:val="003A4171"/>
    <w:rsid w:val="003A6019"/>
    <w:rsid w:val="003B1A8A"/>
    <w:rsid w:val="003B2B6B"/>
    <w:rsid w:val="003C78A1"/>
    <w:rsid w:val="003D2947"/>
    <w:rsid w:val="003E4E05"/>
    <w:rsid w:val="003F1D57"/>
    <w:rsid w:val="003F342C"/>
    <w:rsid w:val="004004CC"/>
    <w:rsid w:val="00401191"/>
    <w:rsid w:val="00405EC8"/>
    <w:rsid w:val="00414221"/>
    <w:rsid w:val="0041784C"/>
    <w:rsid w:val="0042655D"/>
    <w:rsid w:val="00437F7D"/>
    <w:rsid w:val="00443C94"/>
    <w:rsid w:val="00447E26"/>
    <w:rsid w:val="00454B52"/>
    <w:rsid w:val="00455127"/>
    <w:rsid w:val="0045696D"/>
    <w:rsid w:val="004625BC"/>
    <w:rsid w:val="00473B11"/>
    <w:rsid w:val="00474DAD"/>
    <w:rsid w:val="004853E4"/>
    <w:rsid w:val="00493D25"/>
    <w:rsid w:val="004C1672"/>
    <w:rsid w:val="004C21B3"/>
    <w:rsid w:val="004C328C"/>
    <w:rsid w:val="004C67F2"/>
    <w:rsid w:val="004D7F27"/>
    <w:rsid w:val="004E553E"/>
    <w:rsid w:val="004E70E9"/>
    <w:rsid w:val="004F1BD2"/>
    <w:rsid w:val="004F5792"/>
    <w:rsid w:val="004F5EDB"/>
    <w:rsid w:val="0050417C"/>
    <w:rsid w:val="0051056B"/>
    <w:rsid w:val="0051132F"/>
    <w:rsid w:val="00520A52"/>
    <w:rsid w:val="0052345E"/>
    <w:rsid w:val="00525D6E"/>
    <w:rsid w:val="00540145"/>
    <w:rsid w:val="00540AF5"/>
    <w:rsid w:val="00547715"/>
    <w:rsid w:val="005525E4"/>
    <w:rsid w:val="0056018D"/>
    <w:rsid w:val="00560ED7"/>
    <w:rsid w:val="00576A08"/>
    <w:rsid w:val="00580D50"/>
    <w:rsid w:val="005B3BA8"/>
    <w:rsid w:val="005B7415"/>
    <w:rsid w:val="005C2FDE"/>
    <w:rsid w:val="005D78EA"/>
    <w:rsid w:val="005D7BDE"/>
    <w:rsid w:val="006018F8"/>
    <w:rsid w:val="00603157"/>
    <w:rsid w:val="00641203"/>
    <w:rsid w:val="00650BE3"/>
    <w:rsid w:val="006524A1"/>
    <w:rsid w:val="006531A3"/>
    <w:rsid w:val="00656D95"/>
    <w:rsid w:val="00657800"/>
    <w:rsid w:val="006755CE"/>
    <w:rsid w:val="00677BBF"/>
    <w:rsid w:val="006838BA"/>
    <w:rsid w:val="00686293"/>
    <w:rsid w:val="006901E8"/>
    <w:rsid w:val="006906E7"/>
    <w:rsid w:val="006B0E12"/>
    <w:rsid w:val="006C7A5A"/>
    <w:rsid w:val="006E43F8"/>
    <w:rsid w:val="006E7E74"/>
    <w:rsid w:val="00704661"/>
    <w:rsid w:val="00710D5A"/>
    <w:rsid w:val="00720611"/>
    <w:rsid w:val="007238DA"/>
    <w:rsid w:val="00724F1D"/>
    <w:rsid w:val="007332B1"/>
    <w:rsid w:val="00756DD5"/>
    <w:rsid w:val="007624A6"/>
    <w:rsid w:val="0077476F"/>
    <w:rsid w:val="0077495A"/>
    <w:rsid w:val="00780E26"/>
    <w:rsid w:val="0078609A"/>
    <w:rsid w:val="007A42E7"/>
    <w:rsid w:val="007A7ECC"/>
    <w:rsid w:val="007B349C"/>
    <w:rsid w:val="007C09A9"/>
    <w:rsid w:val="007C0A7F"/>
    <w:rsid w:val="007C1BCF"/>
    <w:rsid w:val="007D4EF1"/>
    <w:rsid w:val="007D7E36"/>
    <w:rsid w:val="007E13A8"/>
    <w:rsid w:val="007F0340"/>
    <w:rsid w:val="007F05FF"/>
    <w:rsid w:val="007F550D"/>
    <w:rsid w:val="0081167C"/>
    <w:rsid w:val="008233D2"/>
    <w:rsid w:val="008258B2"/>
    <w:rsid w:val="00837019"/>
    <w:rsid w:val="00840279"/>
    <w:rsid w:val="00842198"/>
    <w:rsid w:val="008429C6"/>
    <w:rsid w:val="00843BE5"/>
    <w:rsid w:val="00852C1A"/>
    <w:rsid w:val="00860C8A"/>
    <w:rsid w:val="00863D1F"/>
    <w:rsid w:val="00865273"/>
    <w:rsid w:val="00867306"/>
    <w:rsid w:val="008676A1"/>
    <w:rsid w:val="00867C12"/>
    <w:rsid w:val="00876CB1"/>
    <w:rsid w:val="008A1CAC"/>
    <w:rsid w:val="008A1DD7"/>
    <w:rsid w:val="008A6E36"/>
    <w:rsid w:val="008B40FA"/>
    <w:rsid w:val="008D2088"/>
    <w:rsid w:val="008E0B1B"/>
    <w:rsid w:val="008E42A5"/>
    <w:rsid w:val="008E4ABA"/>
    <w:rsid w:val="00903995"/>
    <w:rsid w:val="00914521"/>
    <w:rsid w:val="00915F25"/>
    <w:rsid w:val="009557CC"/>
    <w:rsid w:val="0096090C"/>
    <w:rsid w:val="00960C93"/>
    <w:rsid w:val="0096251B"/>
    <w:rsid w:val="009626C3"/>
    <w:rsid w:val="0096793C"/>
    <w:rsid w:val="00973DF9"/>
    <w:rsid w:val="00984F17"/>
    <w:rsid w:val="009B130A"/>
    <w:rsid w:val="009B2331"/>
    <w:rsid w:val="009B3AA8"/>
    <w:rsid w:val="009E0FC4"/>
    <w:rsid w:val="009E398F"/>
    <w:rsid w:val="009F66E0"/>
    <w:rsid w:val="00A05D66"/>
    <w:rsid w:val="00A10F37"/>
    <w:rsid w:val="00A219BB"/>
    <w:rsid w:val="00A56D2A"/>
    <w:rsid w:val="00A622BE"/>
    <w:rsid w:val="00A63D0A"/>
    <w:rsid w:val="00A7050F"/>
    <w:rsid w:val="00A70CB0"/>
    <w:rsid w:val="00A80202"/>
    <w:rsid w:val="00A96E38"/>
    <w:rsid w:val="00AA633B"/>
    <w:rsid w:val="00AB024A"/>
    <w:rsid w:val="00AB30CB"/>
    <w:rsid w:val="00AB351A"/>
    <w:rsid w:val="00AC43C8"/>
    <w:rsid w:val="00AD13DC"/>
    <w:rsid w:val="00AE1405"/>
    <w:rsid w:val="00AE41AF"/>
    <w:rsid w:val="00AF3194"/>
    <w:rsid w:val="00AF3E6C"/>
    <w:rsid w:val="00AF7623"/>
    <w:rsid w:val="00B00E2F"/>
    <w:rsid w:val="00B07E9D"/>
    <w:rsid w:val="00B11F80"/>
    <w:rsid w:val="00B155EE"/>
    <w:rsid w:val="00B210DA"/>
    <w:rsid w:val="00B22D4C"/>
    <w:rsid w:val="00B358B5"/>
    <w:rsid w:val="00B42AE8"/>
    <w:rsid w:val="00B4321B"/>
    <w:rsid w:val="00B47B86"/>
    <w:rsid w:val="00B703DE"/>
    <w:rsid w:val="00B81C62"/>
    <w:rsid w:val="00BA3671"/>
    <w:rsid w:val="00BB2097"/>
    <w:rsid w:val="00BC1D4C"/>
    <w:rsid w:val="00BD7E32"/>
    <w:rsid w:val="00BF4D06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67D09"/>
    <w:rsid w:val="00C70958"/>
    <w:rsid w:val="00C76EF3"/>
    <w:rsid w:val="00C817B1"/>
    <w:rsid w:val="00C9232B"/>
    <w:rsid w:val="00CA2F28"/>
    <w:rsid w:val="00CB0F34"/>
    <w:rsid w:val="00CB229D"/>
    <w:rsid w:val="00CE1218"/>
    <w:rsid w:val="00CE6CB5"/>
    <w:rsid w:val="00CE7270"/>
    <w:rsid w:val="00CF2E6D"/>
    <w:rsid w:val="00CF3BC3"/>
    <w:rsid w:val="00CF78F6"/>
    <w:rsid w:val="00D03C27"/>
    <w:rsid w:val="00D1051D"/>
    <w:rsid w:val="00D12352"/>
    <w:rsid w:val="00D174D3"/>
    <w:rsid w:val="00D216FC"/>
    <w:rsid w:val="00D35283"/>
    <w:rsid w:val="00D64490"/>
    <w:rsid w:val="00DA0FB4"/>
    <w:rsid w:val="00DC07C5"/>
    <w:rsid w:val="00DC19E9"/>
    <w:rsid w:val="00DD00E6"/>
    <w:rsid w:val="00DF4708"/>
    <w:rsid w:val="00DF4E48"/>
    <w:rsid w:val="00E17909"/>
    <w:rsid w:val="00E2142D"/>
    <w:rsid w:val="00E23AA6"/>
    <w:rsid w:val="00E4624E"/>
    <w:rsid w:val="00E63A39"/>
    <w:rsid w:val="00E67C95"/>
    <w:rsid w:val="00E71E0A"/>
    <w:rsid w:val="00E836A6"/>
    <w:rsid w:val="00EA4400"/>
    <w:rsid w:val="00EA6323"/>
    <w:rsid w:val="00EA7A7B"/>
    <w:rsid w:val="00EB0D73"/>
    <w:rsid w:val="00EB36BA"/>
    <w:rsid w:val="00EC0B5D"/>
    <w:rsid w:val="00EC0F4B"/>
    <w:rsid w:val="00EC4788"/>
    <w:rsid w:val="00EC63A7"/>
    <w:rsid w:val="00EC65DF"/>
    <w:rsid w:val="00ED21D0"/>
    <w:rsid w:val="00EE08DB"/>
    <w:rsid w:val="00EE193F"/>
    <w:rsid w:val="00EE4B19"/>
    <w:rsid w:val="00EF055A"/>
    <w:rsid w:val="00EF243A"/>
    <w:rsid w:val="00F1674A"/>
    <w:rsid w:val="00F1773D"/>
    <w:rsid w:val="00F20384"/>
    <w:rsid w:val="00F34B50"/>
    <w:rsid w:val="00F35D92"/>
    <w:rsid w:val="00F442BF"/>
    <w:rsid w:val="00F71A00"/>
    <w:rsid w:val="00F77E08"/>
    <w:rsid w:val="00F9604C"/>
    <w:rsid w:val="00F96B7F"/>
    <w:rsid w:val="00FC1C16"/>
    <w:rsid w:val="00FC24DA"/>
    <w:rsid w:val="00FC5835"/>
    <w:rsid w:val="00FE0498"/>
    <w:rsid w:val="00FF234D"/>
    <w:rsid w:val="00FF290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6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67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6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6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6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67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6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6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</izvorni_sadrzaj>
    <derivirana_varijabla naziv="DomainObject.Predmet.OstaliListFormated_1">
      <item>Tomislav Tiška</item>
    </derivirana_varijabla>
  </DomainObject.Predmet.OstaliListFormated>
  <DomainObject.Predmet.OstaliListFormatedOIB>
    <izvorni_sadrzaj>
      <item>Tomislav Tiška, OIB 60875607646</item>
    </izvorni_sadrzaj>
    <derivirana_varijabla naziv="DomainObject.Predmet.OstaliListFormatedOIB_1">
      <item>Tomislav Tiška, OIB 60875607646</item>
    </derivirana_varijabla>
  </DomainObject.Predmet.OstaliListFormatedOIB>
  <DomainObject.Predmet.OstaliListFormatedWithAdress>
    <izvorni_sadrzaj>
      <item>Tomislav Tiška, Remetski banjščak 4, 10000 Zagreb</item>
    </izvorni_sadrzaj>
    <derivirana_varijabla naziv="DomainObject.Predmet.OstaliListFormatedWithAdress_1">
      <item>Tomislav Tiška, Remetski banjščak 4, 10000 Zagreb</item>
    </derivirana_varijabla>
  </DomainObject.Predmet.OstaliListFormatedWithAdress>
  <DomainObject.Predmet.OstaliListFormatedWithAdressOIB>
    <izvorni_sadrzaj>
      <item>Tomislav Tiška, OIB 60875607646, Remetski banjščak 4, 10000 Zagreb</item>
    </izvorni_sadrzaj>
    <derivirana_varijabla naziv="DomainObject.Predmet.OstaliListFormatedWithAdressOIB_1">
      <item>Tomislav Tiška, OIB 60875607646, Remetski banjščak 4, 10000 Zagreb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</izvorni_sadrzaj>
    <derivirana_varijabla naziv="DomainObject.Predmet.SudioniciListNaziv_1">
      <item>OLLA d.o.o.</item>
      <item>FINA Regionalni centar Zagreb</item>
      <item>Tomislav Tiška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</izvorni_sadrzaj>
    <derivirana_varijabla naziv="DomainObject.Predmet.SudioniciListNazivOIB_1">
      <item>, OIB 99905009069</item>
      <item>, OIB 85821130368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St-2419/2017-79</izvorni_sadrzaj>
    <derivirana_varijabla naziv="DomainObject.PredzadnjaOdlukaIzPredmeta.Oznaka_1">St-2419/2017-79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06321-9CAF-42E0-A86F-1469FCF19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132</properties:Words>
  <properties:Characters>603</properties:Characters>
  <properties:Lines>31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2018-10-15T09:51:00Z</dcterms:created>
  <dc:creator>Ante</dc:creator>
  <cp:lastModifiedBy>Valentina Delač</cp:lastModifiedBy>
  <cp:lastPrinted>2018-10-15T09:52:00Z</cp:lastPrinted>
  <dcterms:modified xmlns:xsi="http://www.w3.org/2001/XMLSchema-instance" xsi:type="dcterms:W3CDTF">2018-10-15T09:52:00Z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(OLLA  Rj  odgoda ispitnog i izv.docx)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