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147f7" w14:paraId="47147f7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160407">
        <w:rPr>
          <w:sz w:val="24"/>
          <w:szCs w:val="24"/>
        </w:rPr>
        <w:t>1</w:t>
      </w:r>
      <w:r w:rsidR="007B63D9">
        <w:rPr>
          <w:sz w:val="24"/>
          <w:szCs w:val="24"/>
        </w:rPr>
        <w:t>54</w:t>
      </w:r>
      <w:r w:rsidR="00C343B8" w:rsidRPr="00E32513">
        <w:rPr>
          <w:sz w:val="24"/>
          <w:szCs w:val="24"/>
        </w:rPr>
        <w:t>/1</w:t>
      </w:r>
      <w:r w:rsidR="00225633">
        <w:rPr>
          <w:sz w:val="24"/>
          <w:szCs w:val="24"/>
        </w:rPr>
        <w:t>6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7B63D9" w:rsidRPr="007B63D9">
        <w:rPr>
          <w:sz w:val="24"/>
          <w:szCs w:val="24"/>
        </w:rPr>
        <w:t>SINTEZA društvo s ograničenom odgovornošću za trgovinu, OIB: 04402401334, MBS: 080768918, iz Zagreba, Jarun 44</w:t>
      </w:r>
      <w:r w:rsidR="00006D75">
        <w:rPr>
          <w:sz w:val="24"/>
          <w:szCs w:val="24"/>
        </w:rPr>
        <w:t xml:space="preserve">, </w:t>
      </w:r>
      <w:r w:rsidR="00214D3B" w:rsidRPr="00214D3B">
        <w:rPr>
          <w:sz w:val="24"/>
          <w:szCs w:val="24"/>
        </w:rPr>
        <w:t>11. siječnja 2017.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Otvara se stečajni </w:t>
      </w:r>
      <w:r w:rsidR="000E00E7">
        <w:rPr>
          <w:sz w:val="24"/>
          <w:szCs w:val="24"/>
        </w:rPr>
        <w:t xml:space="preserve">postupak nad dužnikom </w:t>
      </w:r>
      <w:r w:rsidR="007B63D9" w:rsidRPr="007B63D9">
        <w:rPr>
          <w:sz w:val="24"/>
          <w:szCs w:val="24"/>
        </w:rPr>
        <w:t>SINTEZA društvo s ograničenom odgovornošću za trgovinu, OIB: 04402401334, MBS: 080768918, iz Zagreba, Jarun 44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214D3B" w:rsidRPr="00214D3B">
        <w:rPr>
          <w:b/>
          <w:sz w:val="24"/>
          <w:szCs w:val="24"/>
        </w:rPr>
        <w:t>11. siječnja 2017.</w:t>
      </w:r>
      <w:r w:rsidR="005D4710">
        <w:rPr>
          <w:b/>
          <w:sz w:val="24"/>
          <w:szCs w:val="24"/>
        </w:rPr>
        <w:t xml:space="preserve"> u 1</w:t>
      </w:r>
      <w:r w:rsidR="00C932D3">
        <w:rPr>
          <w:b/>
          <w:sz w:val="24"/>
          <w:szCs w:val="24"/>
        </w:rPr>
        <w:t>5</w:t>
      </w:r>
      <w:r w:rsidR="005D4710">
        <w:rPr>
          <w:b/>
          <w:sz w:val="24"/>
          <w:szCs w:val="24"/>
        </w:rPr>
        <w:t>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4A3EA8" w:rsidRPr="004A3EA8">
        <w:rPr>
          <w:sz w:val="24"/>
          <w:szCs w:val="24"/>
        </w:rPr>
        <w:t xml:space="preserve">eSpis (ICMS – Integrated Court Case Management System) Ministarstva pravosuđa RH odabrao, a Sud imenuje </w:t>
      </w:r>
      <w:r w:rsidR="00753B52" w:rsidRPr="00753B52">
        <w:rPr>
          <w:sz w:val="24"/>
          <w:szCs w:val="24"/>
        </w:rPr>
        <w:t>SNJEŽANA DRENŠKI, Samobor, Sunčani put 8, OIB:91556479037</w:t>
      </w:r>
      <w:r w:rsidR="0038278F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9F2227">
        <w:rPr>
          <w:sz w:val="24"/>
          <w:szCs w:val="24"/>
        </w:rPr>
        <w:t>13</w:t>
      </w:r>
      <w:r w:rsidRPr="00902179">
        <w:rPr>
          <w:sz w:val="24"/>
          <w:szCs w:val="24"/>
        </w:rPr>
        <w:t xml:space="preserve">. </w:t>
      </w:r>
      <w:r w:rsidR="009F2227">
        <w:rPr>
          <w:sz w:val="24"/>
          <w:szCs w:val="24"/>
        </w:rPr>
        <w:t>siječnja</w:t>
      </w:r>
      <w:r w:rsidRPr="00902179">
        <w:rPr>
          <w:sz w:val="24"/>
          <w:szCs w:val="24"/>
        </w:rPr>
        <w:t xml:space="preserve"> 201</w:t>
      </w:r>
      <w:r w:rsidR="007A0310">
        <w:rPr>
          <w:sz w:val="24"/>
          <w:szCs w:val="24"/>
        </w:rPr>
        <w:t>6</w:t>
      </w:r>
      <w:r w:rsidRPr="00902179">
        <w:rPr>
          <w:sz w:val="24"/>
          <w:szCs w:val="24"/>
        </w:rPr>
        <w:t>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214D3B" w:rsidRPr="00214D3B">
        <w:rPr>
          <w:sz w:val="24"/>
          <w:szCs w:val="24"/>
        </w:rPr>
        <w:t>11. siječnja 2017.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055875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264697" w:rsidP="005A5521" w:rsidR="00264697">
      <w:pPr>
        <w:ind w:firstLine="720"/>
        <w:rPr>
          <w:sz w:val="22"/>
          <w:szCs w:val="22"/>
        </w:rPr>
      </w:pPr>
    </w:p>
    <w:p w:rsidRDefault="00055875" w:rsidP="007A1486" w:rsidR="00055875" w:rsidRPr="00055875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055875">
        <w:rPr>
          <w:sz w:val="24"/>
          <w:szCs w:val="24"/>
        </w:rPr>
        <w:t>Za točnost otpravka - ovlašteni službenik</w:t>
      </w:r>
    </w:p>
    <w:p w:rsidRDefault="00055875" w:rsidP="007A1486" w:rsidR="00055875" w:rsidRPr="00055875">
      <w:pPr>
        <w:ind w:left="720"/>
        <w:rPr>
          <w:sz w:val="24"/>
          <w:szCs w:val="24"/>
        </w:rPr>
      </w:pPr>
      <w:r w:rsidRPr="00055875">
        <w:rPr>
          <w:sz w:val="24"/>
          <w:szCs w:val="24"/>
        </w:rPr>
        <w:tab/>
      </w:r>
      <w:r w:rsidRPr="00055875">
        <w:rPr>
          <w:sz w:val="24"/>
          <w:szCs w:val="24"/>
        </w:rPr>
        <w:tab/>
      </w:r>
      <w:r w:rsidRPr="00055875">
        <w:rPr>
          <w:sz w:val="24"/>
          <w:szCs w:val="24"/>
        </w:rPr>
        <w:tab/>
      </w:r>
      <w:r w:rsidRPr="00055875">
        <w:rPr>
          <w:sz w:val="24"/>
          <w:szCs w:val="24"/>
        </w:rPr>
        <w:tab/>
      </w:r>
      <w:r w:rsidRPr="00055875">
        <w:rPr>
          <w:sz w:val="24"/>
          <w:szCs w:val="24"/>
        </w:rPr>
        <w:tab/>
      </w:r>
      <w:r w:rsidRPr="00055875">
        <w:rPr>
          <w:sz w:val="24"/>
          <w:szCs w:val="24"/>
        </w:rPr>
        <w:tab/>
        <w:t xml:space="preserve">        Ivana Stampf</w:t>
      </w:r>
    </w:p>
    <w:p w:rsidRDefault="00055875" w:rsidP="007A1486" w:rsidR="00055875" w:rsidRPr="00055875">
      <w:pPr>
        <w:ind w:left="720"/>
        <w:rPr>
          <w:sz w:val="24"/>
          <w:szCs w:val="24"/>
        </w:rPr>
      </w:pPr>
    </w:p>
    <w:p w:rsidRDefault="00055875" w:rsidP="005A5521" w:rsidR="00055875" w:rsidRPr="00055875">
      <w:pPr>
        <w:ind w:firstLine="720"/>
        <w:rPr>
          <w:sz w:val="24"/>
          <w:szCs w:val="24"/>
        </w:rPr>
      </w:pPr>
    </w:p>
    <w:p w:rsidRDefault="00935ABA" w:rsidR="00935ABA" w:rsidRPr="00E32513">
      <w:pPr>
        <w:rPr>
          <w:sz w:val="24"/>
          <w:szCs w:val="24"/>
        </w:rPr>
      </w:pPr>
    </w:p>
    <w:sectPr w:rsidSect="0099237A" w:rsidR="00935ABA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58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160407">
      <w:rPr>
        <w:sz w:val="24"/>
        <w:szCs w:val="24"/>
      </w:rPr>
      <w:t>1</w:t>
    </w:r>
    <w:r w:rsidR="007B63D9">
      <w:rPr>
        <w:sz w:val="24"/>
        <w:szCs w:val="24"/>
      </w:rPr>
      <w:t>54</w:t>
    </w:r>
    <w:r w:rsidR="00E32513">
      <w:rPr>
        <w:sz w:val="24"/>
        <w:szCs w:val="24"/>
      </w:rPr>
      <w:t>/1</w:t>
    </w:r>
    <w:r w:rsidR="00225633">
      <w:rPr>
        <w:sz w:val="24"/>
        <w:szCs w:val="24"/>
      </w:rPr>
      <w:t>6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40FDB"/>
    <w:rsid w:val="00041E6F"/>
    <w:rsid w:val="00044617"/>
    <w:rsid w:val="00053B17"/>
    <w:rsid w:val="00055875"/>
    <w:rsid w:val="00065727"/>
    <w:rsid w:val="00065A05"/>
    <w:rsid w:val="0007360F"/>
    <w:rsid w:val="00081CB2"/>
    <w:rsid w:val="00083190"/>
    <w:rsid w:val="000850CF"/>
    <w:rsid w:val="0009063F"/>
    <w:rsid w:val="00091A37"/>
    <w:rsid w:val="000947A5"/>
    <w:rsid w:val="00094D25"/>
    <w:rsid w:val="000B34D8"/>
    <w:rsid w:val="000C6B73"/>
    <w:rsid w:val="000D4C0E"/>
    <w:rsid w:val="000E00E7"/>
    <w:rsid w:val="00132A1A"/>
    <w:rsid w:val="0013798A"/>
    <w:rsid w:val="00142251"/>
    <w:rsid w:val="0015574D"/>
    <w:rsid w:val="001577E6"/>
    <w:rsid w:val="00160407"/>
    <w:rsid w:val="00166158"/>
    <w:rsid w:val="00187881"/>
    <w:rsid w:val="001A5EF6"/>
    <w:rsid w:val="001B4A05"/>
    <w:rsid w:val="001C1D4D"/>
    <w:rsid w:val="001D7F35"/>
    <w:rsid w:val="001E0FED"/>
    <w:rsid w:val="001E2DDE"/>
    <w:rsid w:val="001F0852"/>
    <w:rsid w:val="001F335E"/>
    <w:rsid w:val="002026CD"/>
    <w:rsid w:val="00203981"/>
    <w:rsid w:val="00214D3B"/>
    <w:rsid w:val="00225633"/>
    <w:rsid w:val="00231B87"/>
    <w:rsid w:val="0023286A"/>
    <w:rsid w:val="00235DA2"/>
    <w:rsid w:val="0024350B"/>
    <w:rsid w:val="00250BE0"/>
    <w:rsid w:val="00261465"/>
    <w:rsid w:val="00264697"/>
    <w:rsid w:val="00264CC8"/>
    <w:rsid w:val="002708FA"/>
    <w:rsid w:val="00280D69"/>
    <w:rsid w:val="002B222F"/>
    <w:rsid w:val="002B5DEF"/>
    <w:rsid w:val="002D2325"/>
    <w:rsid w:val="002E117D"/>
    <w:rsid w:val="002E3BD0"/>
    <w:rsid w:val="002F5DE0"/>
    <w:rsid w:val="00313CAD"/>
    <w:rsid w:val="00315B2E"/>
    <w:rsid w:val="00327DD0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2067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5F35"/>
    <w:rsid w:val="0048690C"/>
    <w:rsid w:val="004A3EA8"/>
    <w:rsid w:val="004B1A57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1D60"/>
    <w:rsid w:val="00563F94"/>
    <w:rsid w:val="00573868"/>
    <w:rsid w:val="00577C20"/>
    <w:rsid w:val="005800FB"/>
    <w:rsid w:val="0059738F"/>
    <w:rsid w:val="005A17AA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E2E25"/>
    <w:rsid w:val="006F16A8"/>
    <w:rsid w:val="006F5042"/>
    <w:rsid w:val="00701F87"/>
    <w:rsid w:val="00705E6B"/>
    <w:rsid w:val="00710F3F"/>
    <w:rsid w:val="0071212E"/>
    <w:rsid w:val="0074001E"/>
    <w:rsid w:val="00750214"/>
    <w:rsid w:val="00753B52"/>
    <w:rsid w:val="00765B55"/>
    <w:rsid w:val="00765D8C"/>
    <w:rsid w:val="00771951"/>
    <w:rsid w:val="007839FC"/>
    <w:rsid w:val="007A0310"/>
    <w:rsid w:val="007A326D"/>
    <w:rsid w:val="007B4DA2"/>
    <w:rsid w:val="007B63D9"/>
    <w:rsid w:val="007C503F"/>
    <w:rsid w:val="007D1D18"/>
    <w:rsid w:val="007D5F43"/>
    <w:rsid w:val="007D637D"/>
    <w:rsid w:val="007E76F9"/>
    <w:rsid w:val="007F0DDF"/>
    <w:rsid w:val="007F25D8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8A7642"/>
    <w:rsid w:val="008B031B"/>
    <w:rsid w:val="008D10D3"/>
    <w:rsid w:val="008D681A"/>
    <w:rsid w:val="008F001E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0135"/>
    <w:rsid w:val="009911C4"/>
    <w:rsid w:val="0099237A"/>
    <w:rsid w:val="009A16CD"/>
    <w:rsid w:val="009F2227"/>
    <w:rsid w:val="009F4F61"/>
    <w:rsid w:val="009F69F0"/>
    <w:rsid w:val="00A15FB7"/>
    <w:rsid w:val="00A25F5B"/>
    <w:rsid w:val="00A423AA"/>
    <w:rsid w:val="00A51AB6"/>
    <w:rsid w:val="00A54F33"/>
    <w:rsid w:val="00A873CD"/>
    <w:rsid w:val="00A96362"/>
    <w:rsid w:val="00AA6A02"/>
    <w:rsid w:val="00AB5DBD"/>
    <w:rsid w:val="00AC4070"/>
    <w:rsid w:val="00AD4852"/>
    <w:rsid w:val="00B02146"/>
    <w:rsid w:val="00B02320"/>
    <w:rsid w:val="00B0574A"/>
    <w:rsid w:val="00B20FBB"/>
    <w:rsid w:val="00B44346"/>
    <w:rsid w:val="00B60FDD"/>
    <w:rsid w:val="00B66E9D"/>
    <w:rsid w:val="00B7022D"/>
    <w:rsid w:val="00BA2DE0"/>
    <w:rsid w:val="00BA382A"/>
    <w:rsid w:val="00BB0A2A"/>
    <w:rsid w:val="00BC798B"/>
    <w:rsid w:val="00BE128D"/>
    <w:rsid w:val="00BE425E"/>
    <w:rsid w:val="00BE4A95"/>
    <w:rsid w:val="00BF50A3"/>
    <w:rsid w:val="00BF775E"/>
    <w:rsid w:val="00C00CB9"/>
    <w:rsid w:val="00C020B8"/>
    <w:rsid w:val="00C044DE"/>
    <w:rsid w:val="00C26FF0"/>
    <w:rsid w:val="00C343B8"/>
    <w:rsid w:val="00C4037A"/>
    <w:rsid w:val="00C41820"/>
    <w:rsid w:val="00C4686D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B6B01"/>
    <w:rsid w:val="00CC09AC"/>
    <w:rsid w:val="00CC559D"/>
    <w:rsid w:val="00CD6EBF"/>
    <w:rsid w:val="00CE17F4"/>
    <w:rsid w:val="00CE6177"/>
    <w:rsid w:val="00CF2316"/>
    <w:rsid w:val="00D023F2"/>
    <w:rsid w:val="00D16A2B"/>
    <w:rsid w:val="00D24F35"/>
    <w:rsid w:val="00D2558C"/>
    <w:rsid w:val="00D37F85"/>
    <w:rsid w:val="00D51C80"/>
    <w:rsid w:val="00D65D2C"/>
    <w:rsid w:val="00D743D7"/>
    <w:rsid w:val="00D829A2"/>
    <w:rsid w:val="00D8588B"/>
    <w:rsid w:val="00DA51DA"/>
    <w:rsid w:val="00DB27C6"/>
    <w:rsid w:val="00DD1D8F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333A"/>
    <w:rsid w:val="00E37212"/>
    <w:rsid w:val="00E41051"/>
    <w:rsid w:val="00E42D8E"/>
    <w:rsid w:val="00E436A9"/>
    <w:rsid w:val="00E45DAA"/>
    <w:rsid w:val="00E46EF9"/>
    <w:rsid w:val="00E52F0F"/>
    <w:rsid w:val="00E846C5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36C6"/>
    <w:rsid w:val="00EE54BA"/>
    <w:rsid w:val="00EF0905"/>
    <w:rsid w:val="00F108F2"/>
    <w:rsid w:val="00F1276B"/>
    <w:rsid w:val="00F1569C"/>
    <w:rsid w:val="00F20CEA"/>
    <w:rsid w:val="00F268C7"/>
    <w:rsid w:val="00F33E6F"/>
    <w:rsid w:val="00F3659C"/>
    <w:rsid w:val="00F80C57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558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58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587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58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58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558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58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587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58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58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St-154/2016</izvorni_sadrzaj>
    <derivirana_varijabla naziv="DomainObject.Predmet.OznakaBroj_1">St-154/2016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SINTEZA d.o.o.</izvorni_sadrzaj>
    <derivirana_varijabla naziv="DomainObject.Predmet.ProtustrankaFormated_1">  SINTEZA d.o.o.</derivirana_varijabla>
  </DomainObject.Predmet.ProtustrankaFormated>
  <DomainObject.Predmet.ProtustrankaFormatedOIB>
    <izvorni_sadrzaj>  SINTEZA d.o.o., OIB 04402401334</izvorni_sadrzaj>
    <derivirana_varijabla naziv="DomainObject.Predmet.ProtustrankaFormatedOIB_1">  SINTEZA d.o.o., OIB 04402401334</derivirana_varijabla>
  </DomainObject.Predmet.ProtustrankaFormatedOIB>
  <DomainObject.Predmet.ProtustrankaFormatedWithAdress>
    <izvorni_sadrzaj> SINTEZA d.o.o., Jarun 44, 10000 Zagreb</izvorni_sadrzaj>
    <derivirana_varijabla naziv="DomainObject.Predmet.ProtustrankaFormatedWithAdress_1"> SINTEZA d.o.o., Jarun 44, 10000 Zagreb</derivirana_varijabla>
  </DomainObject.Predmet.ProtustrankaFormatedWithAdress>
  <DomainObject.Predmet.ProtustrankaFormatedWithAdressOIB>
    <izvorni_sadrzaj> SINTEZA d.o.o., OIB 04402401334, Jarun 44, 10000 Zagreb</izvorni_sadrzaj>
    <derivirana_varijabla naziv="DomainObject.Predmet.ProtustrankaFormatedWithAdressOIB_1"> SINTEZA d.o.o., OIB 04402401334, Jarun 44, 10000 Zagreb</derivirana_varijabla>
  </DomainObject.Predmet.ProtustrankaFormatedWithAdressOIB>
  <DomainObject.Predmet.ProtustrankaWithAdress>
    <izvorni_sadrzaj>SINTEZA d.o.o. Jarun 44, 10000 Zagreb</izvorni_sadrzaj>
    <derivirana_varijabla naziv="DomainObject.Predmet.ProtustrankaWithAdress_1">SINTEZA d.o.o. Jarun 44, 10000 Zagreb</derivirana_varijabla>
  </DomainObject.Predmet.ProtustrankaWithAdress>
  <DomainObject.Predmet.ProtustrankaWithAdressOIB>
    <izvorni_sadrzaj>SINTEZA d.o.o., OIB 04402401334, Jarun 44, 10000 Zagreb</izvorni_sadrzaj>
    <derivirana_varijabla naziv="DomainObject.Predmet.ProtustrankaWithAdressOIB_1">SINTEZA d.o.o., OIB 04402401334, Jarun 44, 10000 Zagreb</derivirana_varijabla>
  </DomainObject.Predmet.ProtustrankaWithAdressOIB>
  <DomainObject.Predmet.ProtustrankaNazivFormated>
    <izvorni_sadrzaj>SINTEZA d.o.o.</izvorni_sadrzaj>
    <derivirana_varijabla naziv="DomainObject.Predmet.ProtustrankaNazivFormated_1">SINTEZA d.o.o.</derivirana_varijabla>
  </DomainObject.Predmet.ProtustrankaNazivFormated>
  <DomainObject.Predmet.ProtustrankaNazivFormatedOIB>
    <izvorni_sadrzaj>SINTEZA d.o.o., OIB 04402401334</izvorni_sadrzaj>
    <derivirana_varijabla naziv="DomainObject.Predmet.ProtustrankaNazivFormatedOIB_1">SINTEZA d.o.o., OIB 04402401334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SINTEZA d.o.o.</item>
    </izvorni_sadrzaj>
    <derivirana_varijabla naziv="DomainObject.Predmet.ProtuStrankaListFormated_1">
      <item>SINTEZA d.o.o.</item>
    </derivirana_varijabla>
  </DomainObject.Predmet.ProtuStrankaListFormated>
  <DomainObject.Predmet.ProtuStrankaListFormatedOIB>
    <izvorni_sadrzaj>
      <item>SINTEZA d.o.o., OIB 04402401334</item>
    </izvorni_sadrzaj>
    <derivirana_varijabla naziv="DomainObject.Predmet.ProtuStrankaListFormatedOIB_1">
      <item>SINTEZA d.o.o., OIB 04402401334</item>
    </derivirana_varijabla>
  </DomainObject.Predmet.ProtuStrankaListFormatedOIB>
  <DomainObject.Predmet.ProtuStrankaListFormatedWithAdress>
    <izvorni_sadrzaj>
      <item>SINTEZA d.o.o., Jarun 44, 10000 Zagreb</item>
    </izvorni_sadrzaj>
    <derivirana_varijabla naziv="DomainObject.Predmet.ProtuStrankaListFormatedWithAdress_1">
      <item>SINTEZA d.o.o., Jarun 44, 10000 Zagreb</item>
    </derivirana_varijabla>
  </DomainObject.Predmet.ProtuStrankaListFormatedWithAdress>
  <DomainObject.Predmet.ProtuStrankaListFormatedWithAdressOIB>
    <izvorni_sadrzaj>
      <item>SINTEZA d.o.o., OIB 04402401334, Jarun 44, 10000 Zagreb</item>
    </izvorni_sadrzaj>
    <derivirana_varijabla naziv="DomainObject.Predmet.ProtuStrankaListFormatedWithAdressOIB_1">
      <item>SINTEZA d.o.o., OIB 04402401334, Jarun 44, 10000 Zagreb</item>
    </derivirana_varijabla>
  </DomainObject.Predmet.ProtuStrankaListFormatedWithAdressOIB>
  <DomainObject.Predmet.ProtuStrankaListNazivFormated>
    <izvorni_sadrzaj>
      <item>SINTEZA d.o.o.</item>
    </izvorni_sadrzaj>
    <derivirana_varijabla naziv="DomainObject.Predmet.ProtuStrankaListNazivFormated_1">
      <item>SINTEZA d.o.o.</item>
    </derivirana_varijabla>
  </DomainObject.Predmet.ProtuStrankaListNazivFormated>
  <DomainObject.Predmet.ProtuStrankaListNazivFormatedOIB>
    <izvorni_sadrzaj>
      <item>SINTEZA d.o.o., OIB 04402401334</item>
    </izvorni_sadrzaj>
    <derivirana_varijabla naziv="DomainObject.Predmet.ProtuStrankaListNazivFormatedOIB_1">
      <item>SINTEZA d.o.o., OIB 04402401334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SINTEZA d.o.o.</izvorni_sadrzaj>
    <derivirana_varijabla naziv="DomainObject.Predmet.ProtustrankaIDrugi_1">SINTEZA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SINTEZA d.o.o., OIB 04402401334, Jarun 44, 10000 Zagreb</izvorni_sadrzaj>
    <derivirana_varijabla naziv="DomainObject.Predmet.ProtustrankaIDrugiAdressOIB_1">SINTEZA d.o.o., OIB 04402401334, Jarun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SINTEZA d.o.o.</item>
    </izvorni_sadrzaj>
    <derivirana_varijabla naziv="DomainObject.Predmet.SudioniciListNaziv_1">
      <item>FINA Regionalni centar Zagreb</item>
      <item>SINTEZA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SINTEZA d.o.o., OIB 04402401334, Jarun 44,10000 Zagreb</item>
    </izvorni_sadrzaj>
    <derivirana_varijabla naziv="DomainObject.Predmet.SudioniciListAdressOIB_1">
      <item>FINA Regionalni centar Zagreb, OIB 85821130368, Trg svibanjskih žrtava 1995. 1,10000 Zagreb</item>
      <item>SINTEZA d.o.o., OIB 04402401334, Jarun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04402401334</item>
    </izvorni_sadrzaj>
    <derivirana_varijabla naziv="DomainObject.Predmet.SudioniciListNazivOIB_1">
      <item>, OIB 85821130368</item>
      <item>, OIB 04402401334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413</properties:Words>
  <properties:Characters>2123</properties:Characters>
  <properties:Lines>63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2016-04-20T12:17:00Z</dcterms:created>
  <dc:creator>nmarkovic</dc:creator>
  <cp:lastModifiedBy>Ivana Stampf</cp:lastModifiedBy>
  <cp:lastPrinted>2013-05-27T09:10:00Z</cp:lastPrinted>
  <dcterms:modified xmlns:xsi="http://www.w3.org/2001/XMLSchema-instance" xsi:type="dcterms:W3CDTF">2017-01-11T11:49:00Z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