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2793" w14:paraId="32d279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36FD" w:rsidP="000A7585" w:rsidR="009F36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2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8E092E">
        <w:rPr>
          <w:rFonts w:eastAsia="Calibri"/>
          <w:lang w:eastAsia="en-US"/>
        </w:rPr>
        <w:t>42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8E092E">
        <w:t xml:space="preserve">MUI jednostavno društvo s ograničenom odgovornošću za usluge Belišće, Željeznička 18, OIB: 69465409453, MBS: 030151471, </w:t>
      </w:r>
      <w:r w:rsidR="003447D0">
        <w:t xml:space="preserve"> </w:t>
      </w:r>
      <w:r w:rsidR="009F36FD">
        <w:t>dana 27.</w:t>
      </w:r>
      <w:r w:rsidR="00390147">
        <w:t xml:space="preserve">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8E092E">
        <w:t>MUI jednostavno društvo s ograničenom odgovornošću za usluge Belišće, Željeznička 18, OIB: 69465409453, MBS: 030151471.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B43E5">
        <w:t>2</w:t>
      </w:r>
      <w:r w:rsidR="008E092E">
        <w:t>9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3447D0">
        <w:t>8</w:t>
      </w:r>
      <w:r w:rsidR="008E092E">
        <w:t>36</w:t>
      </w:r>
      <w:r w:rsidR="00407020">
        <w:t xml:space="preserve"> od </w:t>
      </w:r>
      <w:r w:rsidR="003447D0">
        <w:t>2</w:t>
      </w:r>
      <w:r w:rsidR="008E092E">
        <w:t>6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8E092E">
        <w:t>MUI jednostavno društvo s ograničenom odgovornošću za usluge Belišće, Željeznička 18, OIB: 69465409453, MBS: 030151471.</w:t>
      </w:r>
      <w:r w:rsidR="00075207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BB43E5">
        <w:t>6.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BB43E5">
        <w:t>16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8E092E">
        <w:t>21</w:t>
      </w:r>
      <w:r w:rsidR="009364F3">
        <w:t>/2018 od</w:t>
      </w:r>
      <w:r w:rsidR="001B7D80">
        <w:t xml:space="preserve"> </w:t>
      </w:r>
      <w:r w:rsidR="00BB43E5">
        <w:t>1</w:t>
      </w:r>
      <w:r w:rsidR="003447D0">
        <w:t>5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</w:t>
      </w:r>
      <w:r>
        <w:lastRenderedPageBreak/>
        <w:t xml:space="preserve">tražbinu u iznosu od </w:t>
      </w:r>
      <w:r w:rsidR="008E092E">
        <w:t>5.857,82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13.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13.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</w:t>
      </w:r>
      <w:r w:rsidR="008E092E">
        <w:t>8</w:t>
      </w:r>
      <w:r>
        <w:t xml:space="preserve"> dan</w:t>
      </w:r>
      <w:r w:rsidR="001B7D80">
        <w:t>a</w:t>
      </w:r>
      <w:r w:rsidR="00EB63AE">
        <w:t xml:space="preserve"> u iznosu od </w:t>
      </w:r>
      <w:r w:rsidR="008E092E">
        <w:t>6.162,68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27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7811A5" w:rsidR="00A6526D" w:rsidRPr="00A6526D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1A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5A3454">
      <w:t>35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921C1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811A5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8E092E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11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11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1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1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11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11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1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1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St-1242/2018</izvorni_sadrzaj>
    <derivirana_varijabla naziv="DomainObject.Predmet.OznakaBroj_1">St-1242/2018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MUI jednostavno društvo s ograničenom odgovornošću za usluge</izvorni_sadrzaj>
    <derivirana_varijabla naziv="DomainObject.Predmet.ProtustrankaFormated_1">  MUI jednostavno društvo s ograničenom odgovornošću za usluge</derivirana_varijabla>
  </DomainObject.Predmet.ProtustrankaFormated>
  <DomainObject.Predmet.ProtustrankaFormatedOIB>
    <izvorni_sadrzaj>  MUI jednostavno društvo s ograničenom odgovornošću za usluge, OIB 69465409453</izvorni_sadrzaj>
    <derivirana_varijabla naziv="DomainObject.Predmet.ProtustrankaFormatedOIB_1">  MUI jednostavno društvo s ograničenom odgovornošću za usluge, OIB 69465409453</derivirana_varijabla>
  </DomainObject.Predmet.ProtustrankaFormatedOIB>
  <DomainObject.Predmet.ProtustrankaFormatedWithAdress>
    <izvorni_sadrzaj> MUI jednostavno društvo s ograničenom odgovornošću za usluge, Željeznička 18, 31551 Belišće</izvorni_sadrzaj>
    <derivirana_varijabla naziv="DomainObject.Predmet.ProtustrankaFormatedWithAdress_1"> MUI jednostavno društvo s ograničenom odgovornošću za usluge, Željeznička 18, 31551 Belišće</derivirana_varijabla>
  </DomainObject.Predmet.ProtustrankaFormatedWithAdress>
  <DomainObject.Predmet.ProtustrankaFormatedWithAdressOIB>
    <izvorni_sadrzaj> MUI jednostavno društvo s ograničenom odgovornošću za usluge, OIB 69465409453, Željeznička 18, 31551 Belišće</izvorni_sadrzaj>
    <derivirana_varijabla naziv="DomainObject.Predmet.ProtustrankaFormatedWithAdressOIB_1"> MUI jednostavno društvo s ograničenom odgovornošću za usluge, OIB 69465409453, Željeznička 18, 31551 Belišće</derivirana_varijabla>
  </DomainObject.Predmet.ProtustrankaFormatedWithAdressOIB>
  <DomainObject.Predmet.ProtustrankaWithAdress>
    <izvorni_sadrzaj>MUI jednostavno društvo s ograničenom odgovornošću za usluge Željeznička 18, 31551 Belišće</izvorni_sadrzaj>
    <derivirana_varijabla naziv="DomainObject.Predmet.ProtustrankaWithAdress_1">MUI jednostavno društvo s ograničenom odgovornošću za usluge Željeznička 18, 31551 Belišće</derivirana_varijabla>
  </DomainObject.Predmet.ProtustrankaWithAdress>
  <DomainObject.Predmet.ProtustrankaWithAdressOIB>
    <izvorni_sadrzaj>MUI jednostavno društvo s ograničenom odgovornošću za usluge, OIB 69465409453, Željeznička 18, 31551 Belišće</izvorni_sadrzaj>
    <derivirana_varijabla naziv="DomainObject.Predmet.ProtustrankaWithAdressOIB_1">MUI jednostavno društvo s ograničenom odgovornošću za usluge, OIB 69465409453, Željeznička 18, 31551 Belišće</derivirana_varijabla>
  </DomainObject.Predmet.ProtustrankaWithAdressOIB>
  <DomainObject.Predmet.ProtustrankaNazivFormated>
    <izvorni_sadrzaj>MUI jednostavno društvo s ograničenom odgovornošću za usluge</izvorni_sadrzaj>
    <derivirana_varijabla naziv="DomainObject.Predmet.ProtustrankaNazivFormated_1">MUI jednostavno društvo s ograničenom odgovornošću za usluge</derivirana_varijabla>
  </DomainObject.Predmet.ProtustrankaNazivFormated>
  <DomainObject.Predmet.ProtustrankaNazivFormatedOIB>
    <izvorni_sadrzaj>MUI jednostavno društvo s ograničenom odgovornošću za usluge, OIB 69465409453</izvorni_sadrzaj>
    <derivirana_varijabla naziv="DomainObject.Predmet.ProtustrankaNazivFormatedOIB_1">MUI jednostavno društvo s ograničenom odgovornošću za usluge, OIB 69465409453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MUI jednostavno društvo s ograničenom odgovornošću za usluge</item>
    </izvorni_sadrzaj>
    <derivirana_varijabla naziv="DomainObject.Predmet.ProtuStrankaListFormated_1">
      <item>MUI jednostavno društvo s ograničenom odgovornošću za usluge</item>
    </derivirana_varijabla>
  </DomainObject.Predmet.ProtuStrankaListFormated>
  <DomainObject.Predmet.ProtuStrankaListFormatedOIB>
    <izvorni_sadrzaj>
      <item>MUI jednostavno društvo s ograničenom odgovornošću za usluge, OIB 69465409453</item>
    </izvorni_sadrzaj>
    <derivirana_varijabla naziv="DomainObject.Predmet.ProtuStrankaListFormatedOIB_1">
      <item>MUI jednostavno društvo s ograničenom odgovornošću za usluge, OIB 69465409453</item>
    </derivirana_varijabla>
  </DomainObject.Predmet.ProtuStrankaListFormatedOIB>
  <DomainObject.Predmet.ProtuStrankaListFormatedWithAdress>
    <izvorni_sadrzaj>
      <item>MUI jednostavno društvo s ograničenom odgovornošću za usluge, Željeznička 18, 31551 Belišće</item>
    </izvorni_sadrzaj>
    <derivirana_varijabla naziv="DomainObject.Predmet.ProtuStrankaListFormatedWithAdress_1">
      <item>MUI jednostavno društvo s ograničenom odgovornošću za usluge, Željeznička 18, 31551 Belišće</item>
    </derivirana_varijabla>
  </DomainObject.Predmet.ProtuStrankaListFormatedWithAdress>
  <DomainObject.Predmet.ProtuStrankaListFormatedWithAdressOIB>
    <izvorni_sadrzaj>
      <item>MUI jednostavno društvo s ograničenom odgovornošću za usluge, OIB 69465409453, Željeznička 18, 31551 Belišće</item>
    </izvorni_sadrzaj>
    <derivirana_varijabla naziv="DomainObject.Predmet.ProtuStrankaListFormatedWithAdressOIB_1">
      <item>MUI jednostavno društvo s ograničenom odgovornošću za usluge, OIB 69465409453, Željeznička 18, 31551 Belišće</item>
    </derivirana_varijabla>
  </DomainObject.Predmet.ProtuStrankaListFormatedWithAdressOIB>
  <DomainObject.Predmet.ProtuStrankaListNazivFormated>
    <izvorni_sadrzaj>
      <item>MUI jednostavno društvo s ograničenom odgovornošću za usluge</item>
    </izvorni_sadrzaj>
    <derivirana_varijabla naziv="DomainObject.Predmet.ProtuStrankaListNazivFormated_1">
      <item>MUI jednostavno društvo s ograničenom odgovornošću za usluge</item>
    </derivirana_varijabla>
  </DomainObject.Predmet.ProtuStrankaListNazivFormated>
  <DomainObject.Predmet.ProtuStrankaListNazivFormatedOIB>
    <izvorni_sadrzaj>
      <item>MUI jednostavno društvo s ograničenom odgovornošću za usluge, OIB 69465409453</item>
    </izvorni_sadrzaj>
    <derivirana_varijabla naziv="DomainObject.Predmet.ProtuStrankaListNazivFormatedOIB_1">
      <item>MUI jednostavno društvo s ograničenom odgovornošću za usluge, OIB 69465409453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MUI jednostavno društvo s ograničenom odgovornošću za usluge</izvorni_sadrzaj>
    <derivirana_varijabla naziv="DomainObject.Predmet.ProtustrankaIDrugi_1">MUI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MUI jednostavno društvo s ograničenom odgovornošću za usluge, OIB 69465409453, Željeznička 18, 31551 Belišće</izvorni_sadrzaj>
    <derivirana_varijabla naziv="DomainObject.Predmet.ProtustrankaIDrugiAdressOIB_1">MUI jednostavno društvo s ograničenom odgovornošću za usluge, OIB 69465409453, Željeznička 18,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MUI jednostavno društvo s ograničenom odgovornošću za usluge</item>
    </izvorni_sadrzaj>
    <derivirana_varijabla naziv="DomainObject.Predmet.SudioniciListNaziv_1">
      <item>FINA RC OSIJEK</item>
      <item>MUI jednostavno društvo s ograničenom odgovornošću za usluge</item>
    </derivirana_varijabla>
  </DomainObject.Predmet.SudioniciListNaziv>
  <DomainObject.Predmet.SudioniciListAdressOIB>
    <izvorni_sadrzaj>
      <item>FINA RC OSIJEK, OIB 85821130368</item>
      <item>MUI jednostavno društvo s ograničenom odgovornošću za usluge, OIB 69465409453, Željeznička 18,31551 Belišće</item>
    </izvorni_sadrzaj>
    <derivirana_varijabla naziv="DomainObject.Predmet.SudioniciListAdressOIB_1">
      <item>FINA RC OSIJEK, OIB 85821130368</item>
      <item>MUI jednostavno društvo s ograničenom odgovornošću za usluge, OIB 69465409453, Željeznička 18,31551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69465409453</item>
    </izvorni_sadrzaj>
    <derivirana_varijabla naziv="DomainObject.Predmet.SudioniciListNazivOIB_1">
      <item>, OIB 85821130368</item>
      <item>, OIB 69465409453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EF637-F814-4DF5-80ED-E9B2BBE5B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3277</properties:Characters>
  <properties:Lines>82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2018-11-27T08:53:00Z</dcterms:created>
  <dc:creator>Korisnik</dc:creator>
  <cp:lastModifiedBy>Ljiljana Floršić</cp:lastModifiedBy>
  <cp:lastPrinted>2018-11-27T09:01:00Z</cp:lastPrinted>
  <dcterms:modified xmlns:xsi="http://www.w3.org/2001/XMLSchema-instance" xsi:type="dcterms:W3CDTF">2018-11-27T09:01:00Z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(St-1242-18 -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