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4c08" w14:paraId="cd94c08" w:rsidRDefault="00EA7394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St-980/16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EA7394" w:rsidRPr="00EA7394">
        <w:rPr>
          <w:rFonts w:cs="Times New Roman" w:hAnsi="Times New Roman" w:ascii="Times New Roman"/>
          <w:sz w:val="24"/>
          <w:szCs w:val="24"/>
        </w:rPr>
        <w:t>FORTUNA DALMATAE  d.o.o.</w:t>
      </w:r>
      <w:r w:rsidR="00EA7394">
        <w:rPr>
          <w:rFonts w:cs="Times New Roman" w:hAnsi="Times New Roman" w:ascii="Times New Roman"/>
          <w:sz w:val="24"/>
          <w:szCs w:val="24"/>
        </w:rPr>
        <w:t xml:space="preserve"> iz Trbounja, Matići gornji bb, OIB: </w:t>
      </w:r>
      <w:r w:rsidR="00EA7394" w:rsidRPr="00EA7394">
        <w:rPr>
          <w:rFonts w:cs="Times New Roman" w:hAnsi="Times New Roman" w:ascii="Times New Roman"/>
          <w:sz w:val="24"/>
          <w:szCs w:val="24"/>
        </w:rPr>
        <w:t>31204755000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EA7394" w:rsidRPr="00EA7394">
        <w:rPr>
          <w:rFonts w:cs="Times New Roman" w:hAnsi="Times New Roman" w:ascii="Times New Roman"/>
          <w:sz w:val="24"/>
          <w:szCs w:val="24"/>
        </w:rPr>
        <w:t>FORTUNA DALMATAE  d.o.o.</w:t>
      </w:r>
      <w:r w:rsidR="00EA7394">
        <w:rPr>
          <w:rFonts w:cs="Times New Roman" w:hAnsi="Times New Roman" w:ascii="Times New Roman"/>
          <w:sz w:val="24"/>
          <w:szCs w:val="24"/>
        </w:rPr>
        <w:t xml:space="preserve"> iz Trbounja, Matići gornji bb, OIB: </w:t>
      </w:r>
      <w:r w:rsidR="00EA7394" w:rsidRPr="00EA7394">
        <w:rPr>
          <w:rFonts w:cs="Times New Roman" w:hAnsi="Times New Roman" w:ascii="Times New Roman"/>
          <w:sz w:val="24"/>
          <w:szCs w:val="24"/>
        </w:rPr>
        <w:t>31204755000</w:t>
      </w:r>
      <w:r w:rsidR="00AF65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AA50F3">
        <w:rPr>
          <w:rFonts w:cs="Times New Roman" w:hAnsi="Times New Roman" w:ascii="Times New Roman"/>
          <w:sz w:val="24"/>
          <w:szCs w:val="24"/>
        </w:rPr>
        <w:t xml:space="preserve"> Draško Lambaša, Šibenik, Drniških žrtava 10, OIB: 48593997552</w:t>
      </w:r>
      <w:r w:rsidR="00664CA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EA7394" w:rsidRPr="00EA7394">
        <w:rPr>
          <w:rFonts w:cs="Times New Roman" w:hAnsi="Times New Roman" w:ascii="Times New Roman"/>
          <w:sz w:val="24"/>
          <w:szCs w:val="24"/>
        </w:rPr>
        <w:t>FORTUNA DALMATAE  d.o.o.</w:t>
      </w:r>
      <w:r w:rsidR="00EA7394">
        <w:rPr>
          <w:rFonts w:cs="Times New Roman" w:hAnsi="Times New Roman" w:ascii="Times New Roman"/>
          <w:sz w:val="24"/>
          <w:szCs w:val="24"/>
        </w:rPr>
        <w:t xml:space="preserve"> iz Trbounja, Matići gornji bb, OIB: </w:t>
      </w:r>
      <w:r w:rsidR="00EA7394" w:rsidRPr="00EA7394">
        <w:rPr>
          <w:rFonts w:cs="Times New Roman" w:hAnsi="Times New Roman" w:ascii="Times New Roman"/>
          <w:sz w:val="24"/>
          <w:szCs w:val="24"/>
        </w:rPr>
        <w:t>31204755000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EA7394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44/96, 29/99 i 129/00, 123/03, 82/06, 116/10, 25/12,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AA50F3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A50F3">
        <w:rPr>
          <w:rFonts w:cs="Times New Roman" w:hAnsi="Times New Roman" w:ascii="Times New Roman"/>
          <w:sz w:val="24"/>
          <w:szCs w:val="24"/>
        </w:rPr>
        <w:t>predlagatelju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A6B" w:rsidP="00A321F2" w:rsidR="00103A6B">
      <w:pPr>
        <w:spacing w:lineRule="auto" w:line="240" w:after="0"/>
      </w:pPr>
      <w:r>
        <w:separator/>
      </w:r>
    </w:p>
  </w:endnote>
  <w:endnote w:id="0" w:type="continuationSeparator">
    <w:p w:rsidRDefault="00103A6B" w:rsidP="00A321F2" w:rsidR="00103A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A6B" w:rsidP="00A321F2" w:rsidR="00103A6B">
      <w:pPr>
        <w:spacing w:lineRule="auto" w:line="240" w:after="0"/>
      </w:pPr>
      <w:r>
        <w:separator/>
      </w:r>
    </w:p>
  </w:footnote>
  <w:footnote w:id="0" w:type="continuationSeparator">
    <w:p w:rsidRDefault="00103A6B" w:rsidP="00A321F2" w:rsidR="00103A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71A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St-980/16</w:t>
        </w:r>
      </w:p>
    </w:sdtContent>
  </w:sdt>
  <w:p w:rsidRDefault="001E71A3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103A6B"/>
    <w:rsid w:val="0012098F"/>
    <w:rsid w:val="00184CC4"/>
    <w:rsid w:val="001B2D2D"/>
    <w:rsid w:val="001C5380"/>
    <w:rsid w:val="001E210E"/>
    <w:rsid w:val="001E71A3"/>
    <w:rsid w:val="002D03C7"/>
    <w:rsid w:val="0036252C"/>
    <w:rsid w:val="005579F7"/>
    <w:rsid w:val="00623914"/>
    <w:rsid w:val="00664CAC"/>
    <w:rsid w:val="008374E3"/>
    <w:rsid w:val="00862E84"/>
    <w:rsid w:val="00936952"/>
    <w:rsid w:val="0098704D"/>
    <w:rsid w:val="00A321F2"/>
    <w:rsid w:val="00AA50F3"/>
    <w:rsid w:val="00AF6556"/>
    <w:rsid w:val="00B344B9"/>
    <w:rsid w:val="00BD13E0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1E7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1E7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</izvorni_sadrzaj>
    <derivirana_varijabla naziv="DomainObject.Predmet.ProtustrankaFormated_1">  FORTUNA DALMATAE  za trgovinu i građenje, društvo s ograničenom odgovornošću zastupanog po punomoćniku Damir Lucić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</izvorni_sadrzaj>
    <derivirana_varijabla naziv="DomainObject.Predmet.ProtustrankaFormatedOIB_1">  FORTUNA DALMATAE  za trgovinu i građenje, društvo s ograničenom odgovornošću, OIB 31204755000 zastupanog po punomoćniku Damir Lucić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</izvorni_sadrzaj>
    <derivirana_varijabla naziv="DomainObject.Predmet.ProtustrankaFormatedWithAdress_1"> FORTUNA DALMATAE  za trgovinu i građenje, društvo s ograničenom odgovornošću, Matići Gornji b.b., 22320 Trbounje zastupanog po punomoćniku Damir Lucić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</izvorni_sadrzaj>
    <derivirana_varijabla naziv="DomainObject.Predmet.ProtustrankaFormatedWithAdressOIB_1"> FORTUNA DALMATAE  za trgovinu i građenje, društvo s ograničenom odgovornošću, OIB 31204755000, Matići Gornji b.b., 22320 Trbounje zastupanog po punomoćniku Damir Lucić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</item>
    </izvorni_sadrzaj>
    <derivirana_varijabla naziv="DomainObject.Predmet.ProtuStrankaListFormated_1">
      <item>FORTUNA DALMATAE  za trgovinu i građenje, društvo s ograničenom odgovornošću zastupanog po punomoćniku Damir Lucić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</item>
    </izvorni_sadrzaj>
    <derivirana_varijabla naziv="DomainObject.Predmet.ProtuStrankaListFormatedOIB_1">
      <item>FORTUNA DALMATAE  za trgovinu i građenje, društvo s ograničenom odgovornošću, OIB 31204755000 zastupanog po punomoćniku Damir Lucić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</izvorni_sadrzaj>
    <derivirana_varijabla naziv="DomainObject.Predmet.OstaliListFormatedOIB_1">
      <item>Damir Lucić, OIB 33733645828 punomoćnik sudionika u postupku FORTUNA DALMATAE  za trgovinu i građenje, društvo s ograničenom odgovornošću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</derivirana_varijabla>
  </DomainObject.Predmet.OstaliListFormatedWithAdressOIB>
  <DomainObject.Predmet.OstaliListNazivFormated>
    <izvorni_sadrzaj>
      <item>Damir Lucić</item>
    </izvorni_sadrzaj>
    <derivirana_varijabla naziv="DomainObject.Predmet.OstaliListNazivFormated_1">
      <item>Damir Lucić</item>
    </derivirana_varijabla>
  </DomainObject.Predmet.OstaliListNazivFormated>
  <DomainObject.Predmet.OstaliListNazivFormatedOIB>
    <izvorni_sadrzaj>
      <item>Damir Lucić, OIB 33733645828</item>
    </izvorni_sadrzaj>
    <derivirana_varijabla naziv="DomainObject.Predmet.OstaliListNazivFormatedOIB_1">
      <item>Damir Lucić, OIB 33733645828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31204755000</item>
      <item>, OIB 33733645828</item>
    </izvorni_sadrzaj>
    <derivirana_varijabla naziv="DomainObject.Predmet.SudioniciListNazivOIB_1">
      <item>, OIB 85821130368</item>
      <item>, OIB 31204755000</item>
      <item>, OIB 33733645828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2037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2016-11-03T12:00:00Z</dcterms:created>
  <dc:creator>Marina Gulin</dc:creator>
  <cp:lastModifiedBy>Marina Gulin</cp:lastModifiedBy>
  <cp:lastPrinted>2016-11-04T12:25:00Z</cp:lastPrinted>
  <dcterms:modified xmlns:xsi="http://www.w3.org/2001/XMLSchema-instance" xsi:type="dcterms:W3CDTF">2016-11-04T12:28:00Z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