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8011" w14:paraId="c5e8011" w:rsidRDefault="006E0A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E0A41" w:rsidP="006E0A41" w:rsidR="006E0A41">
      <w:pPr>
        <w:spacing w:after="0"/>
        <w:jc w:val="both"/>
      </w:pPr>
      <w:r>
        <w:t xml:space="preserve">         </w:t>
      </w:r>
      <w:r>
        <w:t>Republika Hrvatska</w:t>
      </w:r>
    </w:p>
    <w:p w:rsidRDefault="006E0A41" w:rsidP="006E0A41" w:rsidR="006E0A4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E0A41" w:rsidP="006E0A41" w:rsidR="006E0A4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6E0A41">
        <w:rPr>
          <w:rFonts w:cs="Times New Roman" w:eastAsia="Times New Roman"/>
          <w:noProof/>
          <w:szCs w:val="20"/>
          <w:lang w:eastAsia="hr-HR"/>
        </w:rPr>
        <w:t>Poslovni broj: 5. St-365/2018-6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E0A41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FILS PROMET jednostavno društvo s ograničenom odgovornošću za usluge, Brezovica, Brezovička cesta 61, MBS: 081039495, OIB: 19052208360, 23. studenog 2018.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FILS PROMET jednostavno društvo s ograničenom odgovornošću za usluge, Brezovica, Brezovička cesta 61, MBS: 081039495, OIB: 19052208360,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6E0A41">
        <w:rPr>
          <w:rFonts w:cs="Times New Roman" w:eastAsia="Times New Roman"/>
          <w:noProof/>
          <w:szCs w:val="20"/>
          <w:lang w:eastAsia="hr-HR"/>
        </w:rPr>
        <w:t xml:space="preserve"> model HR05 540-365-18.        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dužnikom </w:t>
      </w:r>
      <w:r w:rsidRPr="006E0A41">
        <w:rPr>
          <w:rFonts w:cs="Times New Roman" w:eastAsia="Times New Roman"/>
          <w:szCs w:val="20"/>
          <w:lang w:eastAsia="hr-HR"/>
        </w:rPr>
        <w:t xml:space="preserve">FILS PROMET jednostavno   društvo s ograničenom odgovornošću za usluge, Brezovica, Brezovička cesta 81, koji je zaprimljen pod brojem St-299/2018 i sukladno rješenju predsjednika Visokog trgovačkog suda Republike Hrvatske poslovni broj Su-236/18-2 od 9. ožujka 2018. ustupljen je ovom  sudu na daljnji postupak.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6E0A41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6E0A41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Tomislav Filipčić, kojem je, sukladno čl.117. st.2. SZ, naloženo da sastavi i podnese sudu pisano izvješće o financijsko-gospodarskom stanju dužnika.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lastRenderedPageBreak/>
        <w:t xml:space="preserve">Zakonski zastupnik dužnika nije došao na ročište 8. studenog 2018. i nije podnio  izvješće o gospodarsko-financijskom stanju dužnika.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0A4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0A41">
        <w:rPr>
          <w:rFonts w:cs="Times New Roman" w:eastAsia="Times New Roman"/>
          <w:lang w:eastAsia="hr-HR"/>
        </w:rPr>
        <w:t>U Bjelovaru 23. studenog 2018.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6E0A41">
        <w:rPr>
          <w:rFonts w:cs="Times New Roman" w:eastAsia="Times New Roman"/>
          <w:lang w:eastAsia="hr-HR"/>
        </w:rPr>
        <w:t xml:space="preserve">           Sutkinja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6E0A41">
        <w:rPr>
          <w:rFonts w:cs="Times New Roman" w:eastAsia="Times New Roman"/>
          <w:lang w:eastAsia="hr-HR"/>
        </w:rPr>
        <w:t>Marija Petrina Kubica v.r.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E0A41" w:rsidP="006E0A41" w:rsidR="006E0A41" w:rsidRPr="006E0A4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0A4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E0A41" w:rsidP="006E0A41" w:rsidR="006E0A41" w:rsidRPr="006E0A4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0A41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6E0A4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081638"/>
      <w:docPartObj>
        <w:docPartGallery w:val="Page Numbers (Top of Page)"/>
        <w:docPartUnique/>
      </w:docPartObj>
    </w:sdtPr>
    <w:sdtContent>
      <w:p w:rsidRDefault="006E0A41" w:rsidP="006E0A41" w:rsidR="006E0A4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0A41" w:rsidP="006E0A41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E0A41">
      <w:rPr>
        <w:rFonts w:cs="Times New Roman" w:eastAsia="Times New Roman"/>
        <w:noProof/>
        <w:szCs w:val="20"/>
        <w:lang w:eastAsia="hr-HR"/>
      </w:rPr>
      <w:t>Poslovni broj: 5. St-365/2018-6</w:t>
    </w:r>
  </w:p>
  <w:p w:rsidRDefault="006E0A41" w:rsidP="006E0A41" w:rsidR="006E0A41" w:rsidRPr="006E0A41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A4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6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99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St-365/2018-6</izvorni_sadrzaj>
    <derivirana_varijabla naziv="DomainObject.Oznaka_1">St-365/2018-6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FILS PROMET jednostavno društvo s ograničenom odgovornošću za usluge zastupanog po punomoćniku Tomislav Filipčić</izvorni_sadrzaj>
    <derivirana_varijabla naziv="DomainObject.Predmet.ProtustrankaFormated_1">  FILS PROMET jednostavno društvo s ograničenom odgovornošću za usluge zastupanog po punomoćniku Tomislav Filipčić</derivirana_varijabla>
  </DomainObject.Predmet.ProtustrankaFormated>
  <DomainObject.Predmet.ProtustrankaFormatedOIB>
    <izvorni_sadrzaj>  FILS PROMET jednostavno društvo s ograničenom odgovornošću za usluge, OIB 19052208360 zastupanog po punomoćniku Tomislav Filipčić</izvorni_sadrzaj>
    <derivirana_varijabla naziv="DomainObject.Predmet.ProtustrankaFormatedOIB_1">  FILS PROMET jednostavno društvo s ograničenom odgovornošću za usluge, OIB 19052208360 zastupanog po punomoćniku Tomislav Filipčić</derivirana_varijabla>
  </DomainObject.Predmet.ProtustrankaFormatedOIB>
  <DomainObject.Predmet.ProtustrankaFormatedWithAdress>
    <izvorni_sadrzaj> FILS PROMET jednostavno društvo s ograničenom odgovornošću za usluge, Brezovička cesta 61, 10257 Brezovica zastupanog po punomoćniku Tomislav Filipčić</izvorni_sadrzaj>
    <derivirana_varijabla naziv="DomainObject.Predmet.ProtustrankaFormatedWithAdress_1"> FILS PROMET jednostavno društvo s ograničenom odgovornošću za usluge, Brezovička cesta 61, 10257 Brezovica zastupanog po punomoćniku Tomislav Filipčić</derivirana_varijabla>
  </DomainObject.Predmet.ProtustrankaFormatedWithAdress>
  <DomainObject.Predmet.ProtustrankaFormatedWithAdressOIB>
    <izvorni_sadrzaj> FILS PROMET jednostavno društvo s ograničenom odgovornošću za usluge, OIB 19052208360, Brezovička cesta 61, 10257 Brezovica zastupanog po punomoćniku Tomislav Filipčić</izvorni_sadrzaj>
    <derivirana_varijabla naziv="DomainObject.Predmet.ProtustrankaFormatedWithAdressOIB_1"> FILS PROMET jednostavno društvo s ograničenom odgovornošću za usluge, OIB 19052208360, Brezovička cesta 61, 10257 Brezovica zastupanog po punomoćniku Tomislav Filipčić</derivirana_varijabla>
  </DomainObject.Predmet.ProtustrankaFormatedWithAdressOIB>
  <DomainObject.Predmet.ProtustrankaWithAdress>
    <izvorni_sadrzaj>FILS PROMET jednostavno društvo s ograničenom odgovornošću za usluge Brezovička cesta 61, 10257 Brezovica</izvorni_sadrzaj>
    <derivirana_varijabla naziv="DomainObject.Predmet.ProtustrankaWithAdress_1">FILS PROMET jednostavno društvo s ograničenom odgovornošću za usluge Brezovička cesta 61, 10257 Brezovica</derivirana_varijabla>
  </DomainObject.Predmet.ProtustrankaWithAdress>
  <DomainObject.Predmet.ProtustrankaWithAdressOIB>
    <izvorni_sadrzaj>FILS PROMET jednostavno društvo s ograničenom odgovornošću za usluge, OIB 19052208360, Brezovička cesta 61, 10257 Brezovica</izvorni_sadrzaj>
    <derivirana_varijabla naziv="DomainObject.Predmet.ProtustrankaWithAdressOIB_1">FILS PROMET jednostavno društvo s ograničenom odgovornošću za usluge, OIB 19052208360, Brezovička cesta 61, 10257 Brezovica</derivirana_varijabla>
  </DomainObject.Predmet.ProtustrankaWithAdressOIB>
  <DomainObject.Predmet.ProtustrankaNazivFormated>
    <izvorni_sadrzaj>FILS PROMET jednostavno društvo s ograničenom odgovornošću za usluge</izvorni_sadrzaj>
    <derivirana_varijabla naziv="DomainObject.Predmet.ProtustrankaNazivFormated_1">FILS PROMET jednostavno društvo s ograničenom odgovornošću za usluge</derivirana_varijabla>
  </DomainObject.Predmet.ProtustrankaNazivFormated>
  <DomainObject.Predmet.ProtustrankaNazivFormatedOIB>
    <izvorni_sadrzaj>FILS PROMET jednostavno društvo s ograničenom odgovornošću za usluge, OIB 19052208360</izvorni_sadrzaj>
    <derivirana_varijabla naziv="DomainObject.Predmet.ProtustrankaNazivFormatedOIB_1">FILS PROMET jednostavno društvo s ograničenom odgovornošću za usluge, OIB 19052208360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FILS PROMET jednostavno društvo s ograničenom odgovornošću za usluge zastupanog po punomoćniku Tomislav Filipčić</item>
    </izvorni_sadrzaj>
    <derivirana_varijabla naziv="DomainObject.Predmet.ProtuStrankaListFormated_1">
      <item>FILS PROMET jednostavno društvo s ograničenom odgovornošću za usluge zastupanog po punomoćniku Tomislav Filipčić</item>
    </derivirana_varijabla>
  </DomainObject.Predmet.ProtuStrankaListFormated>
  <DomainObject.Predmet.ProtuStrankaListFormatedOIB>
    <izvorni_sadrzaj>
      <item>FILS PROMET jednostavno društvo s ograničenom odgovornošću za usluge, OIB 19052208360 zastupanog po punomoćniku Tomislav Filipčić</item>
    </izvorni_sadrzaj>
    <derivirana_varijabla naziv="DomainObject.Predmet.ProtuStrankaListFormatedOIB_1">
      <item>FILS PROMET jednostavno društvo s ograničenom odgovornošću za usluge, OIB 19052208360 zastupanog po punomoćniku Tomislav Filipčić</item>
    </derivirana_varijabla>
  </DomainObject.Predmet.ProtuStrankaListFormatedOIB>
  <DomainObject.Predmet.ProtuStrankaListFormatedWithAdress>
    <izvorni_sadrzaj>
      <item>FILS PROMET jednostavno društvo s ograničenom odgovornošću za usluge, Brezovička cesta 61, 10257 Brezovica zastupanog po punomoćniku Tomislav Filipčić</item>
    </izvorni_sadrzaj>
    <derivirana_varijabla naziv="DomainObject.Predmet.ProtuStrankaListFormatedWithAdress_1">
      <item>FILS PROMET jednostavno društvo s ograničenom odgovornošću za usluge, Brezovička cesta 61, 10257 Brezovica zastupanog po punomoćniku Tomislav Filipčić</item>
    </derivirana_varijabla>
  </DomainObject.Predmet.ProtuStrankaListFormatedWithAdress>
  <DomainObject.Predmet.ProtuStrankaListFormatedWithAdressOIB>
    <izvorni_sadrzaj>
      <item>FILS PROMET jednostavno društvo s ograničenom odgovornošću za usluge, OIB 19052208360, Brezovička cesta 61, 10257 Brezovica zastupanog po punomoćniku Tomislav Filipčić</item>
    </izvorni_sadrzaj>
    <derivirana_varijabla naziv="DomainObject.Predmet.ProtuStrankaListFormatedWithAdressOIB_1">
      <item>FILS PROMET jednostavno društvo s ograničenom odgovornošću za usluge, OIB 19052208360, Brezovička cesta 61, 10257 Brezovica zastupanog po punomoćniku Tomislav Filipčić</item>
    </derivirana_varijabla>
  </DomainObject.Predmet.ProtuStrankaListFormatedWithAdressOIB>
  <DomainObject.Predmet.ProtuStrankaListNazivFormated>
    <izvorni_sadrzaj>
      <item>FILS PROMET jednostavno društvo s ograničenom odgovornošću za usluge</item>
    </izvorni_sadrzaj>
    <derivirana_varijabla naziv="DomainObject.Predmet.ProtuStrankaListNazivFormated_1">
      <item>FILS PROMET jednostavno društvo s ograničenom odgovornošću za usluge</item>
    </derivirana_varijabla>
  </DomainObject.Predmet.ProtuStrankaListNazivFormated>
  <DomainObject.Predmet.ProtuStrankaListNazivFormatedOIB>
    <izvorni_sadrzaj>
      <item>FILS PROMET jednostavno društvo s ograničenom odgovornošću za usluge, OIB 19052208360</item>
    </izvorni_sadrzaj>
    <derivirana_varijabla naziv="DomainObject.Predmet.ProtuStrankaListNazivFormatedOIB_1">
      <item>FILS PROMET jednostavno društvo s ograničenom odgovornošću za usluge, OIB 19052208360</item>
    </derivirana_varijabla>
  </DomainObject.Predmet.ProtuStrankaListNazivFormatedOIB>
  <DomainObject.Predmet.OstaliListFormated>
    <izvorni_sadrzaj>
      <item>Tomislav Filipčić punomoćnik sudionika u postupku FILS PROMET jednostavno društvo s ograničenom odgovornošću za usluge</item>
    </izvorni_sadrzaj>
    <derivirana_varijabla naziv="DomainObject.Predmet.OstaliListFormated_1">
      <item>Tomislav Filipčić punomoćnik sudionika u postupku FILS PROMET jednostavno društvo s ograničenom odgovornošću za usluge</item>
    </derivirana_varijabla>
  </DomainObject.Predmet.OstaliListFormated>
  <DomainObject.Predmet.OstaliListFormatedOIB>
    <izvorni_sadrzaj>
      <item>Tomislav Filipčić, OIB 86190287427 punomoćnik sudionika u postupku FILS PROMET jednostavno društvo s ograničenom odgovornošću za usluge</item>
    </izvorni_sadrzaj>
    <derivirana_varijabla naziv="DomainObject.Predmet.OstaliListFormatedOIB_1">
      <item>Tomislav Filipčić, OIB 86190287427 punomoćnik sudionika u postupku FILS PROMET jednostavno društvo s ograničenom odgovornošću za usluge</item>
    </derivirana_varijabla>
  </DomainObject.Predmet.OstaliListFormatedOIB>
  <DomainObject.Predmet.OstaliListFormatedWithAdress>
    <izvorni_sadrzaj>
      <item>Tomislav Filipčić, Brezovička cesta 61, 10257 Brezovica punomoćnik sudionika u postupku FILS PROMET jednostavno društvo s ograničenom odgovornošću za usluge</item>
    </izvorni_sadrzaj>
    <derivirana_varijabla naziv="DomainObject.Predmet.OstaliListFormatedWithAdress_1">
      <item>Tomislav Filipčić, Brezovička cesta 61, 10257 Brezovica punomoćnik sudionika u postupku FILS PROMET jednostavno društvo s ograničenom odgovornošću za usluge</item>
    </derivirana_varijabla>
  </DomainObject.Predmet.OstaliListFormatedWithAdress>
  <DomainObject.Predmet.OstaliListFormatedWithAdressOIB>
    <izvorni_sadrzaj>
      <item>Tomislav Filipčić, OIB 86190287427, Brezovička cesta 61, 10257 Brezovica punomoćnik sudionika u postupku FILS PROMET jednostavno društvo s ograničenom odgovornošću za usluge</item>
    </izvorni_sadrzaj>
    <derivirana_varijabla naziv="DomainObject.Predmet.OstaliListFormatedWithAdressOIB_1">
      <item>Tomislav Filipčić, OIB 86190287427, Brezovička cesta 61, 10257 Brezovica punomoćnik sudionika u postupku FILS PROMET jednostavno društvo s ograničenom odgovornošću za usluge</item>
    </derivirana_varijabla>
  </DomainObject.Predmet.OstaliListFormatedWithAdressOIB>
  <DomainObject.Predmet.OstaliListNazivFormated>
    <izvorni_sadrzaj>
      <item>Tomislav Filipčić</item>
    </izvorni_sadrzaj>
    <derivirana_varijabla naziv="DomainObject.Predmet.OstaliListNazivFormated_1">
      <item>Tomislav Filipčić</item>
    </derivirana_varijabla>
  </DomainObject.Predmet.OstaliListNazivFormated>
  <DomainObject.Predmet.OstaliListNazivFormatedOIB>
    <izvorni_sadrzaj>
      <item>Tomislav Filipčić, OIB 86190287427</item>
    </izvorni_sadrzaj>
    <derivirana_varijabla naziv="DomainObject.Predmet.OstaliListNazivFormatedOIB_1">
      <item>Tomislav Filipčić, OIB 86190287427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St-365/2018-6</izvorni_sadrzaj>
    <derivirana_varijabla naziv="DomainObject.PoslovniBrojDokumenta_1">St-365/2018-6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FILS PROMET jednostavno društvo s ograničenom odgovornošću za usluge</izvorni_sadrzaj>
    <derivirana_varijabla naziv="DomainObject.Predmet.ProtustrankaIDrugi_1">FILS 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FILS PROMET jednostavno društvo s ograničenom odgovornošću za usluge, OIB 19052208360, Brezovička cesta 61, 10257 Brezovica</izvorni_sadrzaj>
    <derivirana_varijabla naziv="DomainObject.Predmet.ProtustrankaIDrugiAdressOIB_1">FILS PROMET jednostavno društvo s ograničenom odgovornošću za usluge, OIB 19052208360, Brezovička cesta 61,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FILS PROMET jednostavno društvo s ograničenom odgovornošću za usluge</item>
      <item>FINA Regionalni centar Zagreb</item>
      <item>Tomislav Filipčić</item>
    </izvorni_sadrzaj>
    <derivirana_varijabla naziv="DomainObject.Predmet.SudioniciListNaziv_1">
      <item>FILS PROMET jednostavno društvo s ograničenom odgovornošću za usluge</item>
      <item>FINA Regionalni centar Zagreb</item>
      <item>Tomislav Filipčić</item>
    </derivirana_varijabla>
  </DomainObject.Predmet.SudioniciListNaziv>
  <DomainObject.Predmet.SudioniciListAdressOIB>
    <izvorni_sadrzaj>
      <item>FILS PROMET jednostavno društvo s ograničenom odgovornošću za usluge, OIB 19052208360, Brezovička cesta 61,10257 Brezovica</item>
      <item>FINA Regionalni centar Zagreb, OIB 85821130368, Trg svibanjskih žrtava 1995. br. 1,10000 Zagreb</item>
      <item>Tomislav Filipčić, OIB 86190287427, Brezovička cesta 61,10257 Brezovica</item>
    </izvorni_sadrzaj>
    <derivirana_varijabla naziv="DomainObject.Predmet.SudioniciListAdressOIB_1">
      <item>FILS PROMET jednostavno društvo s ograničenom odgovornošću za usluge, OIB 19052208360, Brezovička cesta 61,10257 Brezovica</item>
      <item>FINA Regionalni centar Zagreb, OIB 85821130368, Trg svibanjskih žrtava 1995. br. 1,10000 Zagreb</item>
      <item>Tomislav Filipčić, OIB 86190287427, Brezovička cesta 61,10257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B989F-054E-479E-A3CC-9AAEE93F8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3188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