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c6e9" w14:paraId="f23c6e9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AF06A9" w:rsidRPr="00AF06A9">
        <w:t>SPORT TEMPUS d.o.o. NOVIGRAD</w:t>
      </w:r>
      <w:r w:rsidR="00D60768">
        <w:t xml:space="preserve">, </w:t>
      </w:r>
      <w:r w:rsidR="00AF06A9">
        <w:t>Novigrad, Ulica Murvi 78/a</w:t>
      </w:r>
      <w:r w:rsidR="00D60768">
        <w:t xml:space="preserve">, </w:t>
      </w:r>
      <w:r w:rsidR="00C53E68">
        <w:t xml:space="preserve">OIB: </w:t>
      </w:r>
      <w:r w:rsidR="00AF06A9" w:rsidRPr="00AF06A9">
        <w:t>97402147496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AF06A9" w:rsidRPr="00AF06A9">
        <w:t>SPORT TEMPUS d.o.o. NOVIGRAD</w:t>
      </w:r>
      <w:r w:rsidR="00AF06A9">
        <w:t xml:space="preserve">, Novigrad, Ulica Murvi 78/a, OIB: </w:t>
      </w:r>
      <w:r w:rsidR="00AF06A9" w:rsidRPr="00AF06A9">
        <w:t>97402147496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364BDF">
        <w:rPr>
          <w:b/>
          <w:lang w:val="pl-PL"/>
        </w:rPr>
        <w:t>18</w:t>
      </w:r>
      <w:r w:rsidR="00B17BB5" w:rsidRPr="0077472A">
        <w:rPr>
          <w:b/>
          <w:lang w:val="pl-PL"/>
        </w:rPr>
        <w:t xml:space="preserve">. </w:t>
      </w:r>
      <w:r w:rsidR="00364BDF">
        <w:rPr>
          <w:b/>
          <w:lang w:val="pl-PL"/>
        </w:rPr>
        <w:t>listopad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364BDF">
        <w:rPr>
          <w:b/>
          <w:lang w:val="pl-PL"/>
        </w:rPr>
        <w:t>14</w:t>
      </w:r>
      <w:r w:rsidR="00193AC5">
        <w:rPr>
          <w:b/>
          <w:lang w:val="pl-PL"/>
        </w:rPr>
        <w:t>:</w:t>
      </w:r>
      <w:r w:rsidR="006F5604">
        <w:rPr>
          <w:b/>
          <w:lang w:val="pl-PL"/>
        </w:rPr>
        <w:t>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</w:t>
      </w:r>
      <w:r w:rsidR="00AF06A9" w:rsidRPr="00AF06A9">
        <w:t>SPORT TEMPUS d.o.o. NOVIGRAD</w:t>
      </w:r>
      <w:r w:rsidR="00AF06A9">
        <w:t xml:space="preserve">, Novigrad, Ulica Murvi 78/a, OIB: </w:t>
      </w:r>
      <w:r w:rsidR="00AF06A9" w:rsidRPr="00AF06A9">
        <w:t>97402147496</w:t>
      </w:r>
      <w:r w:rsidR="00A55B67" w:rsidRPr="0077472A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4F358F">
        <w:rPr>
          <w:lang w:val="sv-SE"/>
        </w:rPr>
        <w:t xml:space="preserve">ci dužnika </w:t>
      </w:r>
      <w:r w:rsidR="006F5604">
        <w:rPr>
          <w:lang w:val="sv-SE"/>
        </w:rPr>
        <w:t>Davor Mrdeža, Poreč, Kate Pejnović 24 i Marina Gržić, Poreč, Ive Lole Ribara 18</w:t>
      </w:r>
      <w:r w:rsidR="00E95AF5">
        <w:rPr>
          <w:lang w:val="sv-SE"/>
        </w:rPr>
        <w:t>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>ju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932619">
        <w:rPr>
          <w:lang w:val="sv-SE"/>
        </w:rPr>
        <w:t>ci</w:t>
      </w:r>
      <w:r w:rsidRPr="0077472A">
        <w:rPr>
          <w:lang w:val="sv-SE"/>
        </w:rPr>
        <w:t xml:space="preserve"> dužnika </w:t>
      </w:r>
      <w:r w:rsidR="00E95AF5">
        <w:rPr>
          <w:lang w:val="sv-SE"/>
        </w:rPr>
        <w:t>Davor Mrdeža, Poreč, Kate Pejnović 24 i Marina Gržić, Poreč, Ive Lole Ribara 18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932619">
        <w:rPr>
          <w:lang w:val="sv-SE"/>
        </w:rPr>
        <w:t>im</w:t>
      </w:r>
      <w:r w:rsidRPr="0077472A">
        <w:rPr>
          <w:lang w:val="sv-SE"/>
        </w:rPr>
        <w:t xml:space="preserve"> zastupni</w:t>
      </w:r>
      <w:r w:rsidR="00932619">
        <w:rPr>
          <w:lang w:val="sv-SE"/>
        </w:rPr>
        <w:t>cima</w:t>
      </w:r>
      <w:r w:rsidRPr="0077472A">
        <w:rPr>
          <w:lang w:val="sv-SE"/>
        </w:rPr>
        <w:t xml:space="preserve"> dužnika </w:t>
      </w:r>
      <w:r w:rsidR="00E95AF5">
        <w:rPr>
          <w:lang w:val="sv-SE"/>
        </w:rPr>
        <w:t>Davoru Mrdeži, Poreč, Kate Pejnović 24 i Marini Gržić, Poreč, Ive Lole Ribara 18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8C237E">
        <w:rPr>
          <w:lang w:val="sv-SE"/>
        </w:rPr>
        <w:t xml:space="preserve">, SS </w:t>
      </w:r>
      <w:r w:rsidR="00AF06A9">
        <w:rPr>
          <w:lang w:val="sv-SE"/>
        </w:rPr>
        <w:t>Buje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364BDF">
        <w:t>31</w:t>
      </w:r>
      <w:r w:rsidR="003E00AF" w:rsidRPr="0077472A">
        <w:t xml:space="preserve">. </w:t>
      </w:r>
      <w:r w:rsidR="00364BDF">
        <w:t>kolovoza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956245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AF06A9" w:rsidRPr="00AF06A9">
        <w:t>SPORT TEMPUS d.o.o. NOVIGRAD</w:t>
      </w:r>
      <w:r w:rsidR="00AF06A9">
        <w:t xml:space="preserve">, Novigrad, Ulica Murvi 78/a, OIB: </w:t>
      </w:r>
      <w:r w:rsidR="00AF06A9" w:rsidRPr="00AF06A9">
        <w:t>97402147496</w:t>
      </w:r>
      <w:r w:rsidR="00A55B67" w:rsidRPr="0077472A">
        <w:t>,</w:t>
      </w:r>
    </w:p>
    <w:p w:rsidRDefault="0089293A" w:rsidP="003E00AF" w:rsidR="008C237E">
      <w:pPr>
        <w:ind w:firstLine="708"/>
        <w:jc w:val="both"/>
        <w:rPr>
          <w:lang w:val="sv-SE"/>
        </w:rPr>
      </w:pPr>
      <w:r>
        <w:rPr>
          <w:lang w:val="sv-SE"/>
        </w:rPr>
        <w:t>- zakonski zastupnici</w:t>
      </w:r>
      <w:r w:rsidR="00FB0B18" w:rsidRPr="0077472A">
        <w:rPr>
          <w:lang w:val="sv-SE"/>
        </w:rPr>
        <w:t xml:space="preserve"> dužnika </w:t>
      </w:r>
      <w:r w:rsidR="00E95AF5">
        <w:rPr>
          <w:lang w:val="sv-SE"/>
        </w:rPr>
        <w:t>Davor Mrdeža, Poreč, Kate Pejnović 24 i Marina Gržić, Poreč, Ive Lole Ribara 18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8C237E">
        <w:rPr>
          <w:lang w:val="sv-SE"/>
        </w:rPr>
        <w:t xml:space="preserve">SS </w:t>
      </w:r>
      <w:r w:rsidR="00AF06A9">
        <w:rPr>
          <w:lang w:val="sv-SE"/>
        </w:rPr>
        <w:t>Buje</w:t>
      </w:r>
      <w:r w:rsidR="008C237E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54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A2988">
          <w:t>Posl. broj: 4 St-955-2016-3</w:t>
        </w:r>
      </w:sdtContent>
    </w:sdt>
  </w:p>
  <w:p w:rsidRDefault="001C325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A2988">
      <w:t>955-2016-3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84622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54D4B"/>
    <w:rsid w:val="00174F01"/>
    <w:rsid w:val="00180AD8"/>
    <w:rsid w:val="00182753"/>
    <w:rsid w:val="00191D06"/>
    <w:rsid w:val="00193AC5"/>
    <w:rsid w:val="001C3254"/>
    <w:rsid w:val="001D5E77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235B"/>
    <w:rsid w:val="002E6113"/>
    <w:rsid w:val="002F6A02"/>
    <w:rsid w:val="00315097"/>
    <w:rsid w:val="003157B1"/>
    <w:rsid w:val="00317FBA"/>
    <w:rsid w:val="003264FF"/>
    <w:rsid w:val="003266F0"/>
    <w:rsid w:val="00333A6A"/>
    <w:rsid w:val="00364BDF"/>
    <w:rsid w:val="00395F29"/>
    <w:rsid w:val="003971EF"/>
    <w:rsid w:val="003B74B1"/>
    <w:rsid w:val="003C580E"/>
    <w:rsid w:val="003D112F"/>
    <w:rsid w:val="003E00AF"/>
    <w:rsid w:val="003F265C"/>
    <w:rsid w:val="0040111F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03606"/>
    <w:rsid w:val="00503ABA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62FF5"/>
    <w:rsid w:val="006706ED"/>
    <w:rsid w:val="00672A0C"/>
    <w:rsid w:val="006841D7"/>
    <w:rsid w:val="00693F0F"/>
    <w:rsid w:val="00694363"/>
    <w:rsid w:val="006A66C3"/>
    <w:rsid w:val="006A71CF"/>
    <w:rsid w:val="006B3C3E"/>
    <w:rsid w:val="006F5604"/>
    <w:rsid w:val="00704476"/>
    <w:rsid w:val="00733E50"/>
    <w:rsid w:val="0077472A"/>
    <w:rsid w:val="0079454F"/>
    <w:rsid w:val="007A1B7A"/>
    <w:rsid w:val="007B5EE9"/>
    <w:rsid w:val="007C1479"/>
    <w:rsid w:val="007D18CE"/>
    <w:rsid w:val="007D2662"/>
    <w:rsid w:val="007D48AE"/>
    <w:rsid w:val="007D7A8F"/>
    <w:rsid w:val="007E38C9"/>
    <w:rsid w:val="007F082E"/>
    <w:rsid w:val="0080758F"/>
    <w:rsid w:val="00814FDD"/>
    <w:rsid w:val="00815514"/>
    <w:rsid w:val="008249FA"/>
    <w:rsid w:val="008270DE"/>
    <w:rsid w:val="00827945"/>
    <w:rsid w:val="00844FE0"/>
    <w:rsid w:val="008551A7"/>
    <w:rsid w:val="0087394A"/>
    <w:rsid w:val="0089293A"/>
    <w:rsid w:val="008946FC"/>
    <w:rsid w:val="008A2A93"/>
    <w:rsid w:val="008C237E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56245"/>
    <w:rsid w:val="009603C0"/>
    <w:rsid w:val="00972CF8"/>
    <w:rsid w:val="00985388"/>
    <w:rsid w:val="00985C0A"/>
    <w:rsid w:val="00986F40"/>
    <w:rsid w:val="00987DD0"/>
    <w:rsid w:val="00990EFA"/>
    <w:rsid w:val="0099723F"/>
    <w:rsid w:val="009A2988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175D"/>
    <w:rsid w:val="00A86FF9"/>
    <w:rsid w:val="00AA0ED3"/>
    <w:rsid w:val="00AB182F"/>
    <w:rsid w:val="00AD57E9"/>
    <w:rsid w:val="00AF06A9"/>
    <w:rsid w:val="00AF4620"/>
    <w:rsid w:val="00B000DF"/>
    <w:rsid w:val="00B03B42"/>
    <w:rsid w:val="00B17BB5"/>
    <w:rsid w:val="00B17EED"/>
    <w:rsid w:val="00B22F6B"/>
    <w:rsid w:val="00B31C9F"/>
    <w:rsid w:val="00B50C26"/>
    <w:rsid w:val="00B5149B"/>
    <w:rsid w:val="00B569F8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53E68"/>
    <w:rsid w:val="00C62E41"/>
    <w:rsid w:val="00C65A85"/>
    <w:rsid w:val="00C8148C"/>
    <w:rsid w:val="00C86174"/>
    <w:rsid w:val="00C931B8"/>
    <w:rsid w:val="00CA0CBB"/>
    <w:rsid w:val="00CD3C29"/>
    <w:rsid w:val="00CD64A0"/>
    <w:rsid w:val="00D023FB"/>
    <w:rsid w:val="00D14604"/>
    <w:rsid w:val="00D31BE2"/>
    <w:rsid w:val="00D44D01"/>
    <w:rsid w:val="00D60768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42826"/>
    <w:rsid w:val="00E57F5E"/>
    <w:rsid w:val="00E73356"/>
    <w:rsid w:val="00E768E9"/>
    <w:rsid w:val="00E815A9"/>
    <w:rsid w:val="00E86C6C"/>
    <w:rsid w:val="00E878B0"/>
    <w:rsid w:val="00E95AF5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31AB"/>
    <w:rsid w:val="00F560F8"/>
    <w:rsid w:val="00F56E89"/>
    <w:rsid w:val="00F84493"/>
    <w:rsid w:val="00F85656"/>
    <w:rsid w:val="00FA4F6C"/>
    <w:rsid w:val="00FB0B18"/>
    <w:rsid w:val="00FB3B04"/>
    <w:rsid w:val="00FC45FC"/>
    <w:rsid w:val="00FD6B0D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2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2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2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2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2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2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2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2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TEMPUS d.o.o. NOVIGRAD zastupanog po punomoćniku Davor Mrdeža; Marina Gržić</izvorni_sadrzaj>
    <derivirana_varijabla naziv="DomainObject.Predmet.ProtustrankaFormated_1">  SPORT TEMPUS d.o.o. NOVIGRAD zastupanog po punomoćniku Davor Mrdeža; Marina Gržić</derivirana_varijabla>
  </DomainObject.Predmet.ProtustrankaFormated>
  <DomainObject.Predmet.ProtustrankaFormatedOIB>
    <izvorni_sadrzaj>  SPORT TEMPUS d.o.o. NOVIGRAD, OIB 97402147496 zastupanog po punomoćniku Davor Mrdeža; Marina Gržić</izvorni_sadrzaj>
    <derivirana_varijabla naziv="DomainObject.Predmet.ProtustrankaFormatedOIB_1">  SPORT TEMPUS d.o.o. NOVIGRAD, OIB 97402147496 zastupanog po punomoćniku Davor Mrdeža; Marina Gržić</derivirana_varijabla>
  </DomainObject.Predmet.ProtustrankaFormatedOIB>
  <DomainObject.Predmet.ProtustrankaFormatedWithAdress>
    <izvorni_sadrzaj> SPORT TEMPUS d.o.o. NOVIGRAD, Ulica Murvi 78/a, 52466 Novigrad zastupanog po punomoćniku Davor Mrdeža; Marina Gržić</izvorni_sadrzaj>
    <derivirana_varijabla naziv="DomainObject.Predmet.ProtustrankaFormatedWithAdress_1"> SPORT TEMPUS d.o.o. NOVIGRAD, Ulica Murvi 78/a, 52466 Novigrad zastupanog po punomoćniku Davor Mrdeža; Marina Gržić</derivirana_varijabla>
  </DomainObject.Predmet.ProtustrankaFormatedWithAdress>
  <DomainObject.Predmet.ProtustrankaFormatedWithAdressOIB>
    <izvorni_sadrzaj> SPORT TEMPUS d.o.o. NOVIGRAD, OIB 97402147496, Ulica Murvi 78/a, 52466 Novigrad zastupanog po punomoćniku Davor Mrdeža; Marina Gržić</izvorni_sadrzaj>
    <derivirana_varijabla naziv="DomainObject.Predmet.ProtustrankaFormatedWithAdressOIB_1"> SPORT TEMPUS d.o.o. NOVIGRAD, OIB 97402147496, Ulica Murvi 78/a, 52466 Novigrad zastupanog po punomoćniku Davor Mrdeža; Marina Gržić</derivirana_varijabla>
  </DomainObject.Predmet.ProtustrankaFormatedWithAdressOIB>
  <DomainObject.Predmet.ProtustrankaWithAdress>
    <izvorni_sadrzaj>SPORT TEMPUS d.o.o. NOVIGRAD Ulica Murvi 78/a, 52466 Novigrad</izvorni_sadrzaj>
    <derivirana_varijabla naziv="DomainObject.Predmet.ProtustrankaWithAdress_1">SPORT TEMPUS d.o.o. NOVIGRAD Ulica Murvi 78/a, 52466 Novigrad</derivirana_varijabla>
  </DomainObject.Predmet.ProtustrankaWithAdress>
  <DomainObject.Predmet.ProtustrankaWithAdressOIB>
    <izvorni_sadrzaj>SPORT TEMPUS d.o.o. NOVIGRAD, OIB 97402147496, Ulica Murvi 78/a, 52466 Novigrad</izvorni_sadrzaj>
    <derivirana_varijabla naziv="DomainObject.Predmet.ProtustrankaWithAdressOIB_1">SPORT TEMPUS d.o.o. NOVIGRAD, OIB 97402147496, Ulica Murvi 78/a, 52466 Novigrad</derivirana_varijabla>
  </DomainObject.Predmet.ProtustrankaWithAdressOIB>
  <DomainObject.Predmet.ProtustrankaNazivFormated>
    <izvorni_sadrzaj>SPORT TEMPUS d.o.o. NOVIGRAD</izvorni_sadrzaj>
    <derivirana_varijabla naziv="DomainObject.Predmet.ProtustrankaNazivFormated_1">SPORT TEMPUS d.o.o. NOVIGRAD</derivirana_varijabla>
  </DomainObject.Predmet.ProtustrankaNazivFormated>
  <DomainObject.Predmet.ProtustrankaNazivFormatedOIB>
    <izvorni_sadrzaj>SPORT TEMPUS d.o.o. NOVIGRAD, OIB 97402147496</izvorni_sadrzaj>
    <derivirana_varijabla naziv="DomainObject.Predmet.ProtustrankaNazivFormatedOIB_1">SPORT TEMPUS d.o.o. NOVIGRAD, OIB 97402147496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1323511.61</izvorni_sadrzaj>
    <derivirana_varijabla naziv="DomainObject.Predmet.TrenutnaVrijednost_1">1323511.61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TEMPUS d.o.o. NOVIGRAD zastupanog po punomoćniku Davor Mrdeža; Marina Gržić</item>
    </izvorni_sadrzaj>
    <derivirana_varijabla naziv="DomainObject.Predmet.ProtuStrankaListFormated_1">
      <item>SPORT TEMPUS d.o.o. NOVIGRAD zastupanog po punomoćniku Davor Mrdeža; Marina Gržić</item>
    </derivirana_varijabla>
  </DomainObject.Predmet.ProtuStrankaListFormated>
  <DomainObject.Predmet.ProtuStrankaListFormatedOIB>
    <izvorni_sadrzaj>
      <item>SPORT TEMPUS d.o.o. NOVIGRAD, OIB 97402147496 zastupanog po punomoćniku Davor Mrdeža; Marina Gržić</item>
    </izvorni_sadrzaj>
    <derivirana_varijabla naziv="DomainObject.Predmet.ProtuStrankaListFormatedOIB_1">
      <item>SPORT TEMPUS d.o.o. NOVIGRAD, OIB 97402147496 zastupanog po punomoćniku Davor Mrdeža; Marina Gržić</item>
    </derivirana_varijabla>
  </DomainObject.Predmet.ProtuStrankaListFormatedOIB>
  <DomainObject.Predmet.ProtuStrankaListFormatedWithAdress>
    <izvorni_sadrzaj>
      <item>SPORT TEMPUS d.o.o. NOVIGRAD, Ulica Murvi 78/a, 52466 Novigrad zastupanog po punomoćniku Davor Mrdeža; Marina Gržić</item>
    </izvorni_sadrzaj>
    <derivirana_varijabla naziv="DomainObject.Predmet.ProtuStrankaListFormatedWithAdress_1">
      <item>SPORT TEMPUS d.o.o. NOVIGRAD, Ulica Murvi 78/a, 52466 Novigrad zastupanog po punomoćniku Davor Mrdeža; Marina Gržić</item>
    </derivirana_varijabla>
  </DomainObject.Predmet.ProtuStrankaListFormatedWithAdress>
  <DomainObject.Predmet.ProtuStrankaListFormatedWithAdressOIB>
    <izvorni_sadrzaj>
      <item>SPORT TEMPUS d.o.o. NOVIGRAD, OIB 97402147496, Ulica Murvi 78/a, 52466 Novigrad zastupanog po punomoćniku Davor Mrdeža; Marina Gržić</item>
    </izvorni_sadrzaj>
    <derivirana_varijabla naziv="DomainObject.Predmet.ProtuStrankaListFormatedWithAdressOIB_1">
      <item>SPORT TEMPUS d.o.o. NOVIGRAD, OIB 97402147496, Ulica Murvi 78/a, 52466 Novigrad zastupanog po punomoćniku Davor Mrdeža; Marina Gržić</item>
    </derivirana_varijabla>
  </DomainObject.Predmet.ProtuStrankaListFormatedWithAdressOIB>
  <DomainObject.Predmet.ProtuStrankaListNazivFormated>
    <izvorni_sadrzaj>
      <item>SPORT TEMPUS d.o.o. NOVIGRAD</item>
    </izvorni_sadrzaj>
    <derivirana_varijabla naziv="DomainObject.Predmet.ProtuStrankaListNazivFormated_1">
      <item>SPORT TEMPUS d.o.o. NOVIGRAD</item>
    </derivirana_varijabla>
  </DomainObject.Predmet.ProtuStrankaListNazivFormated>
  <DomainObject.Predmet.ProtuStrankaListNazivFormatedOIB>
    <izvorni_sadrzaj>
      <item>SPORT TEMPUS d.o.o. NOVIGRAD, OIB 97402147496</item>
    </izvorni_sadrzaj>
    <derivirana_varijabla naziv="DomainObject.Predmet.ProtuStrankaListNazivFormatedOIB_1">
      <item>SPORT TEMPUS d.o.o. NOVIGRAD, OIB 97402147496</item>
    </derivirana_varijabla>
  </DomainObject.Predmet.ProtuStrankaListNazivFormatedOIB>
  <DomainObject.Predmet.OstaliListFormated>
    <izvorni_sadrzaj>
      <item>Davor Mrdeža punomoćnik sudionika u postupku SPORT TEMPUS d.o.o. NOVIGRAD</item>
      <item>Marina Gržić punomoćnik sudionika u postupku SPORT TEMPUS d.o.o. NOVIGRAD</item>
    </izvorni_sadrzaj>
    <derivirana_varijabla naziv="DomainObject.Predmet.OstaliListFormated_1">
      <item>Davor Mrdeža punomoćnik sudionika u postupku SPORT TEMPUS d.o.o. NOVIGRAD</item>
      <item>Marina Gržić punomoćnik sudionika u postupku SPORT TEMPUS d.o.o. NOVIGRAD</item>
    </derivirana_varijabla>
  </DomainObject.Predmet.OstaliListFormated>
  <DomainObject.Predmet.OstaliListFormatedOIB>
    <izvorni_sadrzaj>
      <item>Davor Mrdeža, OIB 91998173048 punomoćnik sudionika u postupku SPORT TEMPUS d.o.o. NOVIGRAD</item>
      <item>Marina Gržić, OIB 31056635502 punomoćnik sudionika u postupku SPORT TEMPUS d.o.o. NOVIGRAD</item>
    </izvorni_sadrzaj>
    <derivirana_varijabla naziv="DomainObject.Predmet.OstaliListFormatedOIB_1">
      <item>Davor Mrdeža, OIB 91998173048 punomoćnik sudionika u postupku SPORT TEMPUS d.o.o. NOVIGRAD</item>
      <item>Marina Gržić, OIB 31056635502 punomoćnik sudionika u postupku SPORT TEMPUS d.o.o. NOVIGRAD</item>
    </derivirana_varijabla>
  </DomainObject.Predmet.OstaliListFormatedOIB>
  <DomainObject.Predmet.OstaliListFormatedWithAdress>
    <izvorni_sadrzaj>
      <item>Davor Mrdeža, Kate Pejnović 24, 52440 Poreč punomoćnik sudionika u postupku SPORT TEMPUS d.o.o. NOVIGRAD</item>
      <item>Marina Gržić, Glagoljaška 4, 52440 Poreč punomoćnik sudionika u postupku SPORT TEMPUS d.o.o. NOVIGRAD</item>
    </izvorni_sadrzaj>
    <derivirana_varijabla naziv="DomainObject.Predmet.OstaliListFormatedWithAdress_1">
      <item>Davor Mrdeža, Kate Pejnović 24, 52440 Poreč punomoćnik sudionika u postupku SPORT TEMPUS d.o.o. NOVIGRAD</item>
      <item>Marina Gržić, Glagoljaška 4, 52440 Poreč punomoćnik sudionika u postupku SPORT TEMPUS d.o.o. NOVIGRAD</item>
    </derivirana_varijabla>
  </DomainObject.Predmet.OstaliListFormatedWithAdress>
  <DomainObject.Predmet.OstaliListFormatedWithAdressOIB>
    <izvorni_sadrzaj>
      <item>Davor Mrdeža, OIB 91998173048, Kate Pejnović 24, 52440 Poreč punomoćnik sudionika u postupku SPORT TEMPUS d.o.o. NOVIGRAD</item>
      <item>Marina Gržić, OIB 31056635502, Glagoljaška 4, 52440 Poreč punomoćnik sudionika u postupku SPORT TEMPUS d.o.o. NOVIGRAD</item>
    </izvorni_sadrzaj>
    <derivirana_varijabla naziv="DomainObject.Predmet.OstaliListFormatedWithAdressOIB_1">
      <item>Davor Mrdeža, OIB 91998173048, Kate Pejnović 24, 52440 Poreč punomoćnik sudionika u postupku SPORT TEMPUS d.o.o. NOVIGRAD</item>
      <item>Marina Gržić, OIB 31056635502, Glagoljaška 4, 52440 Poreč punomoćnik sudionika u postupku SPORT TEMPUS d.o.o. NOVIGRAD</item>
    </derivirana_varijabla>
  </DomainObject.Predmet.OstaliListFormatedWithAdressOIB>
  <DomainObject.Predmet.OstaliListNazivFormated>
    <izvorni_sadrzaj>
      <item>Davor Mrdeža</item>
      <item>Marina Gržić</item>
    </izvorni_sadrzaj>
    <derivirana_varijabla naziv="DomainObject.Predmet.OstaliListNazivFormated_1">
      <item>Davor Mrdeža</item>
      <item>Marina Gržić</item>
    </derivirana_varijabla>
  </DomainObject.Predmet.OstaliListNazivFormated>
  <DomainObject.Predmet.OstaliListNazivFormatedOIB>
    <izvorni_sadrzaj>
      <item>Davor Mrdeža, OIB 91998173048</item>
      <item>Marina Gržić, OIB 31056635502</item>
    </izvorni_sadrzaj>
    <derivirana_varijabla naziv="DomainObject.Predmet.OstaliListNazivFormatedOIB_1">
      <item>Davor Mrdeža, OIB 91998173048</item>
      <item>Marina Gržić, OIB 31056635502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TEMPUS d.o.o. NOVIGRAD</izvorni_sadrzaj>
    <derivirana_varijabla naziv="DomainObject.Predmet.ProtustrankaIDrugi_1">SPORT TEMPUS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 TEMPUS d.o.o. NOVIGRAD, OIB 97402147496, Ulica Murvi 78/a, 52466 Novigrad</izvorni_sadrzaj>
    <derivirana_varijabla naziv="DomainObject.Predmet.ProtustrankaIDrugiAdressOIB_1">SPORT TEMPUS d.o.o. NOVIGRAD, OIB 97402147496, Ulica Murvi 78/a,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TEMPUS d.o.o. NOVIGRAD</item>
      <item>Davor Mrdeža</item>
      <item>Marina Gržić</item>
    </izvorni_sadrzaj>
    <derivirana_varijabla naziv="DomainObject.Predmet.SudioniciListNaziv_1">
      <item>FINANCIJSKA AGENCIJA, RC RIJEKA, PODRUŽNICA PULA, PULA</item>
      <item>SPORT TEMPUS d.o.o. NOVIGRAD</item>
      <item>Davor Mrdeža</item>
      <item>Marina Gržić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 TEMPUS d.o.o. NOVIGRAD, OIB 97402147496, Ulica Murvi 78/a,52466 Novigrad</item>
      <item>Davor Mrdeža, OIB 91998173048, Kate Pejnović 24,52440 Poreč</item>
      <item>Marina Gržić, OIB 31056635502, Glagoljaška 4,52440 Poreč</item>
    </izvorni_sadrzaj>
    <derivirana_varijabla naziv="DomainObject.Predmet.SudioniciListAdressOIB_1">
      <item>FINANCIJSKA AGENCIJA, RC RIJEKA, PODRUŽNICA PULA, PULA, OIB 85821130368, Ulica grada Vukovara 70,10000 Zagreb</item>
      <item>SPORT TEMPUS d.o.o. NOVIGRAD, OIB 97402147496, Ulica Murvi 78/a,52466 Novigrad</item>
      <item>Davor Mrdeža, OIB 91998173048, Kate Pejnović 24,52440 Poreč</item>
      <item>Marina Gržić, OIB 31056635502, Glagoljaška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97402147496</item>
      <item>, OIB 91998173048</item>
      <item>, OIB 31056635502</item>
    </izvorni_sadrzaj>
    <derivirana_varijabla naziv="DomainObject.Predmet.SudioniciListNazivOIB_1">
      <item>, OIB 85821130368</item>
      <item>, OIB 97402147496</item>
      <item>, OIB 91998173048</item>
      <item>, OIB 31056635502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EAE1F-4FDC-4433-9EB9-1A2871A87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3477</properties:Characters>
  <properties:Lines>91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2016-08-31T11:46:00Z</dcterms:created>
  <dc:creator>Jasmina Matika</dc:creator>
  <cp:lastModifiedBy>Sanja Prodan</cp:lastModifiedBy>
  <cp:lastPrinted>2016-08-31T11:50:00Z</cp:lastPrinted>
  <dcterms:modified xmlns:xsi="http://www.w3.org/2001/XMLSchema-instance" xsi:type="dcterms:W3CDTF">2016-08-31T11:50:00Z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