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eebd" w14:paraId="ad3eebd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E13686">
        <w:rPr>
          <w:bCs/>
        </w:rPr>
        <w:t>92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E13686">
        <w:t>NASTASJA STUDIO j.d.o.o. za frizerske usluge i usluge uljepšavanja, Zadar, Ivana Mažuranića 22, OIB: 45400635526</w:t>
      </w:r>
      <w:r>
        <w:t xml:space="preserve">, povodom zahtjeva Financijske agencije, Regionalnog centra Split, Podružnice Zadar, Ivana Danila 4, OIB: 85821130368 od </w:t>
      </w:r>
      <w:r w:rsidR="00E13686">
        <w:t>12</w:t>
      </w:r>
      <w:r w:rsidR="00757DF3">
        <w:t xml:space="preserve">. </w:t>
      </w:r>
      <w:r w:rsidR="009F7717">
        <w:t>ožujka</w:t>
      </w:r>
      <w:r w:rsidR="00757DF3">
        <w:t xml:space="preserve"> 2018</w:t>
      </w:r>
      <w:r>
        <w:t xml:space="preserve">., </w:t>
      </w:r>
      <w:r w:rsidR="007321E4">
        <w:t>23</w:t>
      </w:r>
      <w:r w:rsidR="005406B1">
        <w:t>. ožujka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157DE2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E13686">
        <w:t>NASTASJA STUDIO j.d.o.o. za frizerske usluge i usluge uljepšavanja, Zadar, Ivana Mažuranića 22, OIB: 45400635526</w:t>
      </w:r>
      <w:r>
        <w:t xml:space="preserve">, na temelju neizvršenih osnova za plaćanje iznosi </w:t>
      </w:r>
      <w:r w:rsidR="00E13686">
        <w:t>20.578,87</w:t>
      </w:r>
      <w:r>
        <w:t xml:space="preserve"> kn.  </w:t>
      </w: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E13686">
        <w:t>Nastasja Dragan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157DE2" w:rsidR="00157DE2">
      <w:pPr>
        <w:jc w:val="center"/>
      </w:pPr>
      <w:r>
        <w:t xml:space="preserve">U Zadru </w:t>
      </w:r>
      <w:r w:rsidR="009F7717">
        <w:t>2</w:t>
      </w:r>
      <w:r w:rsidR="007321E4">
        <w:t>3</w:t>
      </w:r>
      <w:r w:rsidR="005406B1">
        <w:t>. ožujka</w:t>
      </w:r>
      <w:r>
        <w:t xml:space="preserve"> 2018.</w:t>
      </w:r>
    </w:p>
    <w:p w:rsidRDefault="009F7717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59447E">
        <w:tab/>
      </w:r>
      <w:r w:rsidR="0059447E">
        <w:tab/>
      </w:r>
      <w:r w:rsidR="0059447E">
        <w:tab/>
      </w:r>
      <w:r w:rsidR="0059447E">
        <w:tab/>
        <w:t xml:space="preserve">  </w:t>
      </w:r>
      <w:r w:rsidR="00787E99">
        <w:t xml:space="preserve">  </w:t>
      </w:r>
      <w:r w:rsidR="00C947ED">
        <w:t xml:space="preserve">Sudska savjetnica     </w:t>
      </w:r>
    </w:p>
    <w:p w:rsidRDefault="009F7717" w:rsidP="0059447E" w:rsidR="00C947ED">
      <w:r>
        <w:tab/>
      </w:r>
      <w:r>
        <w:tab/>
      </w:r>
      <w:r>
        <w:tab/>
      </w:r>
      <w:r>
        <w:tab/>
      </w:r>
      <w:r w:rsidR="0059447E">
        <w:tab/>
      </w:r>
      <w:r w:rsidR="0059447E">
        <w:tab/>
      </w:r>
      <w:r w:rsidR="0059447E">
        <w:tab/>
      </w:r>
      <w:r w:rsidR="00C947ED">
        <w:t xml:space="preserve">    </w:t>
      </w:r>
      <w:r w:rsidR="0059447E">
        <w:t xml:space="preserve">         </w:t>
      </w:r>
      <w:r w:rsidR="00C947ED">
        <w:t xml:space="preserve"> </w:t>
      </w:r>
      <w:r>
        <w:t xml:space="preserve">       </w:t>
      </w:r>
      <w:r w:rsidR="00C947ED">
        <w:t>Anamarija Kovačić Milković</w:t>
      </w:r>
      <w:r w:rsidR="00C947ED">
        <w:tab/>
      </w:r>
      <w:r w:rsidR="00C947ED">
        <w:tab/>
      </w:r>
      <w:r w:rsidR="00C947ED">
        <w:tab/>
      </w:r>
      <w:r w:rsidR="00C947ED"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157DE2" w:rsidP="00C947ED" w:rsidR="00157DE2">
      <w:pPr>
        <w:tabs>
          <w:tab w:pos="720" w:val="left"/>
        </w:tabs>
        <w:jc w:val="both"/>
      </w:pP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E13686" w:rsidR="00E13686">
    <w:pPr>
      <w:ind w:firstLine="708" w:left="3540"/>
      <w:rPr>
        <w:bCs/>
      </w:rPr>
    </w:pPr>
    <w:r>
      <w:t>-2-</w:t>
    </w:r>
    <w:r>
      <w:tab/>
    </w:r>
    <w:r w:rsidR="00E13686">
      <w:tab/>
      <w:t xml:space="preserve">         </w:t>
    </w:r>
    <w:r w:rsidR="00E13686">
      <w:rPr>
        <w:bCs/>
      </w:rPr>
      <w:t>Poslovni broj: 6 St-92/2018-5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2A58B5"/>
    <w:rsid w:val="003619F6"/>
    <w:rsid w:val="003B6340"/>
    <w:rsid w:val="003E538F"/>
    <w:rsid w:val="00402768"/>
    <w:rsid w:val="00427A5D"/>
    <w:rsid w:val="004766F8"/>
    <w:rsid w:val="005406B1"/>
    <w:rsid w:val="00556D61"/>
    <w:rsid w:val="0056006B"/>
    <w:rsid w:val="00585367"/>
    <w:rsid w:val="0059447E"/>
    <w:rsid w:val="005D1831"/>
    <w:rsid w:val="006245CE"/>
    <w:rsid w:val="00643753"/>
    <w:rsid w:val="006D5292"/>
    <w:rsid w:val="006E3E65"/>
    <w:rsid w:val="00716BB4"/>
    <w:rsid w:val="007321E4"/>
    <w:rsid w:val="00757DF3"/>
    <w:rsid w:val="00764B0D"/>
    <w:rsid w:val="00787E99"/>
    <w:rsid w:val="007F7B13"/>
    <w:rsid w:val="00825E57"/>
    <w:rsid w:val="008B3E63"/>
    <w:rsid w:val="00931B53"/>
    <w:rsid w:val="00985F15"/>
    <w:rsid w:val="009D27C8"/>
    <w:rsid w:val="009F7717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4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B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B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B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B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4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B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B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B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B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St-92/2018</izvorni_sadrzaj>
    <derivirana_varijabla naziv="DomainObject.Predmet.OznakaBroj_1">St-92/2018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NASTASJA STUDIO j.d.o.o. za frizerske usluge i usluge uljepšavanja</izvorni_sadrzaj>
    <derivirana_varijabla naziv="DomainObject.Predmet.ProtustrankaFormated_1">  NASTASJA STUDIO j.d.o.o. za frizerske usluge i usluge uljepšavanja</derivirana_varijabla>
  </DomainObject.Predmet.ProtustrankaFormated>
  <DomainObject.Predmet.ProtustrankaFormatedOIB>
    <izvorni_sadrzaj>  NASTASJA STUDIO j.d.o.o. za frizerske usluge i usluge uljepšavanja, OIB 45400635526</izvorni_sadrzaj>
    <derivirana_varijabla naziv="DomainObject.Predmet.ProtustrankaFormatedOIB_1">  NASTASJA STUDIO j.d.o.o. za frizerske usluge i usluge uljepšavanja, OIB 45400635526</derivirana_varijabla>
  </DomainObject.Predmet.ProtustrankaFormatedOIB>
  <DomainObject.Predmet.ProtustrankaFormatedWithAdress>
    <izvorni_sadrzaj> NASTASJA STUDIO j.d.o.o. za frizerske usluge i usluge uljepšavanja, Ivana Mažuranića 22, 23000 Zadar</izvorni_sadrzaj>
    <derivirana_varijabla naziv="DomainObject.Predmet.ProtustrankaFormatedWithAdress_1"> NASTASJA STUDIO j.d.o.o. za frizerske usluge i usluge uljepšavanja, Ivana Mažuranića 22, 23000 Zadar</derivirana_varijabla>
  </DomainObject.Predmet.ProtustrankaFormatedWithAdress>
  <DomainObject.Predmet.ProtustrankaFormatedWithAdressOIB>
    <izvorni_sadrzaj> NASTASJA STUDIO j.d.o.o. za frizerske usluge i usluge uljepšavanja, OIB 45400635526, Ivana Mažuranića 22, 23000 Zadar</izvorni_sadrzaj>
    <derivirana_varijabla naziv="DomainObject.Predmet.ProtustrankaFormatedWithAdressOIB_1"> NASTASJA STUDIO j.d.o.o. za frizerske usluge i usluge uljepšavanja, OIB 45400635526, Ivana Mažuranića 22, 23000 Zadar</derivirana_varijabla>
  </DomainObject.Predmet.ProtustrankaFormatedWithAdressOIB>
  <DomainObject.Predmet.ProtustrankaWithAdress>
    <izvorni_sadrzaj>NASTASJA STUDIO j.d.o.o. za frizerske usluge i usluge uljepšavanja Ivana Mažuranića 22, 23000 Zadar</izvorni_sadrzaj>
    <derivirana_varijabla naziv="DomainObject.Predmet.ProtustrankaWithAdress_1">NASTASJA STUDIO j.d.o.o. za frizerske usluge i usluge uljepšavanja Ivana Mažuranića 22, 23000 Zadar</derivirana_varijabla>
  </DomainObject.Predmet.ProtustrankaWithAdress>
  <DomainObject.Predmet.ProtustrankaWithAdressOIB>
    <izvorni_sadrzaj>NASTASJA STUDIO j.d.o.o. za frizerske usluge i usluge uljepšavanja, OIB 45400635526, Ivana Mažuranića 22, 23000 Zadar</izvorni_sadrzaj>
    <derivirana_varijabla naziv="DomainObject.Predmet.ProtustrankaWithAdressOIB_1">NASTASJA STUDIO j.d.o.o. za frizerske usluge i usluge uljepšavanja, OIB 45400635526, Ivana Mažuranića 22, 23000 Zadar</derivirana_varijabla>
  </DomainObject.Predmet.ProtustrankaWithAdressOIB>
  <DomainObject.Predmet.ProtustrankaNazivFormated>
    <izvorni_sadrzaj>NASTASJA STUDIO j.d.o.o. za frizerske usluge i usluge uljepšavanja</izvorni_sadrzaj>
    <derivirana_varijabla naziv="DomainObject.Predmet.ProtustrankaNazivFormated_1">NASTASJA STUDIO j.d.o.o. za frizerske usluge i usluge uljepšavanja</derivirana_varijabla>
  </DomainObject.Predmet.ProtustrankaNazivFormated>
  <DomainObject.Predmet.ProtustrankaNazivFormatedOIB>
    <izvorni_sadrzaj>NASTASJA STUDIO j.d.o.o. za frizerske usluge i usluge uljepšavanja, OIB 45400635526</izvorni_sadrzaj>
    <derivirana_varijabla naziv="DomainObject.Predmet.ProtustrankaNazivFormatedOIB_1">NASTASJA STUDIO j.d.o.o. za frizerske usluge i usluge uljepšavanja, OIB 45400635526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NASTASJA STUDIO j.d.o.o. za frizerske usluge i usluge uljepšavanja</item>
    </izvorni_sadrzaj>
    <derivirana_varijabla naziv="DomainObject.Predmet.ProtuStrankaListFormated_1">
      <item>NASTASJA STUDIO j.d.o.o. za frizerske usluge i usluge uljepšavanja</item>
    </derivirana_varijabla>
  </DomainObject.Predmet.ProtuStrankaListFormated>
  <DomainObject.Predmet.ProtuStrankaListFormatedOIB>
    <izvorni_sadrzaj>
      <item>NASTASJA STUDIO j.d.o.o. za frizerske usluge i usluge uljepšavanja, OIB 45400635526</item>
    </izvorni_sadrzaj>
    <derivirana_varijabla naziv="DomainObject.Predmet.ProtuStrankaListFormatedOIB_1">
      <item>NASTASJA STUDIO j.d.o.o. za frizerske usluge i usluge uljepšavanja, OIB 45400635526</item>
    </derivirana_varijabla>
  </DomainObject.Predmet.ProtuStrankaListFormatedOIB>
  <DomainObject.Predmet.ProtuStrankaListFormatedWithAdress>
    <izvorni_sadrzaj>
      <item>NASTASJA STUDIO j.d.o.o. za frizerske usluge i usluge uljepšavanja, Ivana Mažuranića 22, 23000 Zadar</item>
    </izvorni_sadrzaj>
    <derivirana_varijabla naziv="DomainObject.Predmet.ProtuStrankaListFormatedWithAdress_1">
      <item>NASTASJA STUDIO j.d.o.o. za frizerske usluge i usluge uljepšavanja, Ivana Mažuranića 22, 23000 Zadar</item>
    </derivirana_varijabla>
  </DomainObject.Predmet.ProtuStrankaListFormatedWithAdress>
  <DomainObject.Predmet.ProtuStrankaListFormatedWithAdressOIB>
    <izvorni_sadrzaj>
      <item>NASTASJA STUDIO j.d.o.o. za frizerske usluge i usluge uljepšavanja, OIB 45400635526, Ivana Mažuranića 22, 23000 Zadar</item>
    </izvorni_sadrzaj>
    <derivirana_varijabla naziv="DomainObject.Predmet.ProtuStrankaListFormatedWithAdressOIB_1">
      <item>NASTASJA STUDIO j.d.o.o. za frizerske usluge i usluge uljepšavanja, OIB 45400635526, Ivana Mažuranića 22, 23000 Zadar</item>
    </derivirana_varijabla>
  </DomainObject.Predmet.ProtuStrankaListFormatedWithAdressOIB>
  <DomainObject.Predmet.ProtuStrankaListNazivFormated>
    <izvorni_sadrzaj>
      <item>NASTASJA STUDIO j.d.o.o. za frizerske usluge i usluge uljepšavanja</item>
    </izvorni_sadrzaj>
    <derivirana_varijabla naziv="DomainObject.Predmet.ProtuStrankaListNazivFormated_1">
      <item>NASTASJA STUDIO j.d.o.o. za frizerske usluge i usluge uljepšavanja</item>
    </derivirana_varijabla>
  </DomainObject.Predmet.ProtuStrankaListNazivFormated>
  <DomainObject.Predmet.ProtuStrankaListNazivFormatedOIB>
    <izvorni_sadrzaj>
      <item>NASTASJA STUDIO j.d.o.o. za frizerske usluge i usluge uljepšavanja, OIB 45400635526</item>
    </izvorni_sadrzaj>
    <derivirana_varijabla naziv="DomainObject.Predmet.ProtuStrankaListNazivFormatedOIB_1">
      <item>NASTASJA STUDIO j.d.o.o. za frizerske usluge i usluge uljepšavanja, OIB 45400635526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NASTASJA STUDIO j.d.o.o. za frizerske usluge i usluge uljepšavanja</izvorni_sadrzaj>
    <derivirana_varijabla naziv="DomainObject.Predmet.ProtustrankaIDrugi_1">NASTASJA STUDIO j.d.o.o. za frizerske usluge i usluge uljepšavanja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NASTASJA STUDIO j.d.o.o. za frizerske usluge i usluge uljepšavanja, OIB 45400635526, Ivana Mažuranića 22, 23000 Zadar</izvorni_sadrzaj>
    <derivirana_varijabla naziv="DomainObject.Predmet.ProtustrankaIDrugiAdressOIB_1">NASTASJA STUDIO j.d.o.o. za frizerske usluge i usluge uljepšavanja, OIB 45400635526, Ivana Mažuranića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NASTASJA STUDIO j.d.o.o. za frizerske usluge i usluge uljepšavanja</item>
    </izvorni_sadrzaj>
    <derivirana_varijabla naziv="DomainObject.Predmet.SudioniciListNaziv_1">
      <item>FINA</item>
      <item>NASTASJA STUDIO j.d.o.o. za frizerske usluge i usluge uljepšavanja</item>
    </derivirana_varijabla>
  </DomainObject.Predmet.SudioniciListNaziv>
  <DomainObject.Predmet.SudioniciListAdressOIB>
    <izvorni_sadrzaj>
      <item>FINA, OIB 85821130368</item>
      <item>NASTASJA STUDIO j.d.o.o. za frizerske usluge i usluge uljepšavanja, OIB 45400635526, Ivana Mažuranića 22,23000 Zadar</item>
    </izvorni_sadrzaj>
    <derivirana_varijabla naziv="DomainObject.Predmet.SudioniciListAdressOIB_1">
      <item>FINA, OIB 85821130368</item>
      <item>NASTASJA STUDIO j.d.o.o. za frizerske usluge i usluge uljepšavanja, OIB 45400635526, Ivana Mažuranića 22,23000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45400635526</item>
    </izvorni_sadrzaj>
    <derivirana_varijabla naziv="DomainObject.Predmet.SudioniciListNazivOIB_1">
      <item>, OIB 85821130368</item>
      <item>, OIB 45400635526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2085</properties:Characters>
  <properties:Lines>55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2018-03-22T12:49:00Z</dcterms:created>
  <dc:creator>mklismanic</dc:creator>
  <cp:lastModifiedBy>Anita Ivandić</cp:lastModifiedBy>
  <cp:lastPrinted>2018-03-19T14:03:00Z</cp:lastPrinted>
  <dcterms:modified xmlns:xsi="http://www.w3.org/2001/XMLSchema-instance" xsi:type="dcterms:W3CDTF">2018-03-23T10:06:00Z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