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723c" w14:paraId="57f723c" w:rsidRDefault="00956EF9" w:rsidP="0046556C" w:rsidR="0046556C" w:rsidRPr="006041D6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556C">
        <w:rPr>
          <w:noProof/>
          <w:lang w:eastAsia="hr-HR" w:val="hr-HR"/>
        </w:rPr>
        <w:tab/>
      </w:r>
      <w:r w:rsidR="0046556C">
        <w:rPr>
          <w:noProof/>
          <w:lang w:eastAsia="hr-HR" w:val="hr-HR"/>
        </w:rPr>
        <w:tab/>
      </w:r>
      <w:r w:rsidR="0046556C">
        <w:rPr>
          <w:noProof/>
          <w:lang w:eastAsia="hr-HR" w:val="hr-HR"/>
        </w:rPr>
        <w:tab/>
      </w:r>
      <w:r w:rsidR="0046556C">
        <w:rPr>
          <w:noProof/>
          <w:lang w:eastAsia="hr-HR" w:val="hr-HR"/>
        </w:rPr>
        <w:tab/>
      </w:r>
      <w:r w:rsidR="0046556C">
        <w:rPr>
          <w:noProof/>
          <w:lang w:eastAsia="hr-HR" w:val="hr-HR"/>
        </w:rPr>
        <w:tab/>
      </w:r>
      <w:r w:rsidR="0046556C">
        <w:rPr>
          <w:noProof/>
          <w:lang w:eastAsia="hr-HR" w:val="hr-HR"/>
        </w:rPr>
        <w:tab/>
      </w:r>
      <w:r w:rsidR="0046556C">
        <w:rPr>
          <w:noProof/>
          <w:lang w:eastAsia="hr-HR" w:val="hr-HR"/>
        </w:rPr>
        <w:tab/>
        <w:t xml:space="preserve">     </w:t>
      </w:r>
      <w:r w:rsidR="0046556C" w:rsidRPr="006041D6">
        <w:rPr>
          <w:b/>
          <w:lang w:val="hr-HR"/>
        </w:rPr>
        <w:t>Posl. br. 12. St-</w:t>
      </w:r>
      <w:r w:rsidR="0046556C">
        <w:rPr>
          <w:b/>
          <w:lang w:val="hr-HR"/>
        </w:rPr>
        <w:t>19/2010</w:t>
      </w:r>
    </w:p>
    <w:p w:rsidRDefault="0046556C" w:rsidP="0046556C" w:rsidR="0046556C" w:rsidRPr="00C85C0B">
      <w:pPr>
        <w:pStyle w:val="Naslov1"/>
        <w:jc w:val="both"/>
        <w:rPr>
          <w:sz w:val="8"/>
          <w:szCs w:val="8"/>
        </w:rPr>
      </w:pPr>
    </w:p>
    <w:p w:rsidRDefault="0046556C" w:rsidP="0046556C" w:rsidR="0046556C" w:rsidRPr="006041D6">
      <w:pPr>
        <w:pStyle w:val="Naslov1"/>
        <w:jc w:val="both"/>
      </w:pPr>
      <w:r w:rsidRPr="006041D6">
        <w:t>REPUBLIKA HRVATSKA</w:t>
      </w:r>
    </w:p>
    <w:p w:rsidRDefault="0046556C" w:rsidP="0046556C" w:rsidR="0046556C" w:rsidRPr="006041D6">
      <w:pPr>
        <w:jc w:val="both"/>
        <w:rPr>
          <w:lang w:val="hr-HR"/>
        </w:rPr>
      </w:pPr>
      <w:r w:rsidRPr="006041D6">
        <w:rPr>
          <w:b/>
          <w:lang w:val="hr-HR"/>
        </w:rPr>
        <w:t xml:space="preserve">TRGOVAČKI SUD U SPLITU </w:t>
      </w:r>
      <w:r w:rsidRPr="006041D6">
        <w:rPr>
          <w:lang w:val="hr-HR"/>
        </w:rPr>
        <w:t xml:space="preserve">            </w:t>
      </w:r>
      <w:r w:rsidRPr="006041D6">
        <w:rPr>
          <w:lang w:val="hr-HR"/>
        </w:rPr>
        <w:tab/>
      </w:r>
      <w:r w:rsidRPr="006041D6">
        <w:rPr>
          <w:lang w:val="hr-HR"/>
        </w:rPr>
        <w:tab/>
      </w:r>
      <w:r w:rsidRPr="006041D6">
        <w:rPr>
          <w:lang w:val="hr-HR"/>
        </w:rPr>
        <w:tab/>
        <w:t xml:space="preserve">      </w:t>
      </w:r>
    </w:p>
    <w:p w:rsidRDefault="0046556C" w:rsidP="0046556C" w:rsidR="0046556C" w:rsidRPr="006041D6">
      <w:pPr>
        <w:rPr>
          <w:b/>
          <w:lang w:val="hr-HR"/>
        </w:rPr>
      </w:pPr>
      <w:r w:rsidRPr="006041D6">
        <w:rPr>
          <w:b/>
          <w:lang w:val="hr-HR"/>
        </w:rPr>
        <w:t>Split, Sukoišanska br. 6</w:t>
      </w:r>
    </w:p>
    <w:p w:rsidRDefault="00D4027A" w:rsidP="00D4027A" w:rsidR="00D4027A" w:rsidRPr="0046556C">
      <w:pPr>
        <w:rPr>
          <w:lang w:val="hr-HR"/>
        </w:rPr>
      </w:pPr>
    </w:p>
    <w:p w:rsidRDefault="00B92969" w:rsidP="00B92969" w:rsidR="00B92969">
      <w:pPr>
        <w:pStyle w:val="Naslov1"/>
      </w:pPr>
      <w:r w:rsidRPr="0027415F">
        <w:t>R</w:t>
      </w:r>
      <w:r>
        <w:t xml:space="preserve"> </w:t>
      </w:r>
      <w:r w:rsidRPr="0027415F">
        <w:t>E</w:t>
      </w:r>
      <w:r>
        <w:t xml:space="preserve"> </w:t>
      </w:r>
      <w:r w:rsidRPr="0027415F">
        <w:t>P</w:t>
      </w:r>
      <w:r>
        <w:t xml:space="preserve"> </w:t>
      </w:r>
      <w:r w:rsidRPr="0027415F">
        <w:t>U</w:t>
      </w:r>
      <w:r>
        <w:t xml:space="preserve"> </w:t>
      </w:r>
      <w:r w:rsidRPr="0027415F">
        <w:t>B</w:t>
      </w:r>
      <w:r>
        <w:t xml:space="preserve"> </w:t>
      </w:r>
      <w:r w:rsidRPr="0027415F">
        <w:t>L</w:t>
      </w:r>
      <w:r>
        <w:t xml:space="preserve"> </w:t>
      </w:r>
      <w:r w:rsidRPr="0027415F">
        <w:t>I</w:t>
      </w:r>
      <w:r>
        <w:t xml:space="preserve"> </w:t>
      </w:r>
      <w:r w:rsidRPr="0027415F">
        <w:t>K</w:t>
      </w:r>
      <w:r>
        <w:t xml:space="preserve"> </w:t>
      </w:r>
      <w:r w:rsidRPr="0027415F">
        <w:t>A</w:t>
      </w:r>
      <w:r>
        <w:t xml:space="preserve">  </w:t>
      </w:r>
      <w:r w:rsidRPr="0027415F">
        <w:t xml:space="preserve"> H</w:t>
      </w:r>
      <w:r>
        <w:t xml:space="preserve"> </w:t>
      </w:r>
      <w:r w:rsidRPr="0027415F">
        <w:t>R</w:t>
      </w:r>
      <w:r>
        <w:t xml:space="preserve"> </w:t>
      </w:r>
      <w:r w:rsidRPr="0027415F">
        <w:t>V</w:t>
      </w:r>
      <w:r>
        <w:t xml:space="preserve"> </w:t>
      </w:r>
      <w:r w:rsidRPr="0027415F">
        <w:t>A</w:t>
      </w:r>
      <w:r>
        <w:t xml:space="preserve"> </w:t>
      </w:r>
      <w:r w:rsidRPr="0027415F">
        <w:t>T</w:t>
      </w:r>
      <w:r>
        <w:t xml:space="preserve"> </w:t>
      </w:r>
      <w:r w:rsidRPr="0027415F">
        <w:t>S</w:t>
      </w:r>
      <w:r>
        <w:t xml:space="preserve"> </w:t>
      </w:r>
      <w:r w:rsidRPr="0027415F">
        <w:t>K</w:t>
      </w:r>
      <w:r>
        <w:t xml:space="preserve"> </w:t>
      </w:r>
      <w:r w:rsidRPr="0027415F">
        <w:t>A</w:t>
      </w:r>
    </w:p>
    <w:p w:rsidRDefault="00B92969" w:rsidP="00B92969" w:rsidR="00B92969" w:rsidRPr="00B92969">
      <w:pPr>
        <w:rPr>
          <w:lang w:eastAsia="hr-HR" w:val="hr-HR"/>
        </w:rPr>
      </w:pPr>
    </w:p>
    <w:p w:rsidRDefault="00B92969" w:rsidP="00D4027A" w:rsidR="00D4027A" w:rsidRPr="0027415F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 J U Č A K</w:t>
      </w:r>
    </w:p>
    <w:p w:rsidRDefault="00D4027A" w:rsidP="00D4027A" w:rsidR="00D4027A" w:rsidRPr="0027415F">
      <w:pPr>
        <w:rPr>
          <w:lang w:val="hr-HR"/>
        </w:rPr>
      </w:pPr>
    </w:p>
    <w:p w:rsidRDefault="00D4027A" w:rsidP="00D4027A" w:rsidR="00D4027A" w:rsidRPr="0027415F">
      <w:pPr>
        <w:pStyle w:val="Tijeloteksta"/>
        <w:rPr>
          <w:szCs w:val="24"/>
          <w:lang w:val="hr-HR"/>
        </w:rPr>
      </w:pPr>
      <w:r w:rsidRPr="0027415F">
        <w:rPr>
          <w:szCs w:val="24"/>
          <w:lang w:val="hr-HR"/>
        </w:rPr>
        <w:tab/>
      </w:r>
      <w:r w:rsidR="004D5DA3" w:rsidRPr="0027415F">
        <w:rPr>
          <w:szCs w:val="24"/>
          <w:lang w:val="hr-HR"/>
        </w:rPr>
        <w:t>Tr</w:t>
      </w:r>
      <w:r w:rsidR="003D2CDA">
        <w:rPr>
          <w:szCs w:val="24"/>
          <w:lang w:val="hr-HR"/>
        </w:rPr>
        <w:t>govački sud u Splitu, po sucu t</w:t>
      </w:r>
      <w:r w:rsidR="004D5DA3" w:rsidRPr="0027415F">
        <w:rPr>
          <w:szCs w:val="24"/>
          <w:lang w:val="hr-HR"/>
        </w:rPr>
        <w:t xml:space="preserve">og suda Pašku Bačiću, kao stečajnom sucu, u stečajnom </w:t>
      </w:r>
      <w:r w:rsidR="00B92969">
        <w:rPr>
          <w:szCs w:val="24"/>
          <w:lang w:val="hr-HR"/>
        </w:rPr>
        <w:t>postupku</w:t>
      </w:r>
      <w:r w:rsidR="00B92969" w:rsidRPr="0027415F">
        <w:rPr>
          <w:szCs w:val="24"/>
          <w:lang w:val="hr-HR"/>
        </w:rPr>
        <w:t xml:space="preserve"> </w:t>
      </w:r>
      <w:r w:rsidR="004D5DA3" w:rsidRPr="0027415F">
        <w:rPr>
          <w:szCs w:val="24"/>
          <w:lang w:val="hr-HR"/>
        </w:rPr>
        <w:t>povodom prijedloga predlagatelja</w:t>
      </w:r>
      <w:r w:rsidR="001C5AAF">
        <w:rPr>
          <w:szCs w:val="24"/>
          <w:lang w:val="hr-HR"/>
        </w:rPr>
        <w:t xml:space="preserve"> – vjerovnika ZVJEZDANE VUKASOVIĆ iz Dugog Rata, Jadranska 14</w:t>
      </w:r>
      <w:r w:rsidR="004D5DA3" w:rsidRPr="0027415F">
        <w:rPr>
          <w:szCs w:val="24"/>
        </w:rPr>
        <w:t xml:space="preserve">, OIB: </w:t>
      </w:r>
      <w:r w:rsidR="001C5AAF" w:rsidRPr="001C5AAF">
        <w:rPr>
          <w:szCs w:val="24"/>
        </w:rPr>
        <w:t>87640970394</w:t>
      </w:r>
      <w:r w:rsidR="004D5DA3" w:rsidRPr="0027415F">
        <w:rPr>
          <w:szCs w:val="24"/>
          <w:lang w:val="hr-HR"/>
        </w:rPr>
        <w:t>,</w:t>
      </w:r>
      <w:r w:rsidR="001C5AAF">
        <w:rPr>
          <w:szCs w:val="24"/>
          <w:lang w:val="hr-HR"/>
        </w:rPr>
        <w:t xml:space="preserve"> koju zastupa punomoćnica Gordana Vuković, odvjetnica u Omišu, Četvrt Žarka Dražojevića 1a,</w:t>
      </w:r>
      <w:r w:rsidR="004D5DA3" w:rsidRPr="0027415F">
        <w:rPr>
          <w:szCs w:val="24"/>
          <w:lang w:val="hr-HR"/>
        </w:rPr>
        <w:t xml:space="preserve"> za otvaranje stečajnog postupka nad dužnikom </w:t>
      </w:r>
      <w:r w:rsidR="001C5AAF">
        <w:rPr>
          <w:szCs w:val="24"/>
        </w:rPr>
        <w:t>BOJNIK d.o.o. Omiš, Četvrt Vrilo bb</w:t>
      </w:r>
      <w:r w:rsidR="00FF58B4">
        <w:rPr>
          <w:szCs w:val="24"/>
        </w:rPr>
        <w:t>,</w:t>
      </w:r>
      <w:r w:rsidR="004D5DA3" w:rsidRPr="0027415F">
        <w:rPr>
          <w:szCs w:val="24"/>
        </w:rPr>
        <w:t xml:space="preserve"> OIB:</w:t>
      </w:r>
      <w:r w:rsidR="00DD0FAF" w:rsidRPr="0027415F">
        <w:rPr>
          <w:szCs w:val="24"/>
        </w:rPr>
        <w:t xml:space="preserve"> </w:t>
      </w:r>
      <w:r w:rsidR="001C5AAF">
        <w:rPr>
          <w:szCs w:val="24"/>
        </w:rPr>
        <w:t>56204292125</w:t>
      </w:r>
      <w:r w:rsidR="00382327" w:rsidRPr="0027415F">
        <w:rPr>
          <w:szCs w:val="24"/>
          <w:lang w:val="hr-HR"/>
        </w:rPr>
        <w:t>, dana</w:t>
      </w:r>
      <w:r w:rsidR="007B6261">
        <w:rPr>
          <w:szCs w:val="24"/>
          <w:lang w:val="hr-HR"/>
        </w:rPr>
        <w:t xml:space="preserve"> </w:t>
      </w:r>
      <w:r w:rsidR="001C5AAF">
        <w:rPr>
          <w:szCs w:val="24"/>
          <w:lang w:val="hr-HR"/>
        </w:rPr>
        <w:t>31</w:t>
      </w:r>
      <w:r w:rsidR="001C5232" w:rsidRPr="0027415F">
        <w:rPr>
          <w:szCs w:val="24"/>
          <w:lang w:val="hr-HR"/>
        </w:rPr>
        <w:t xml:space="preserve">. </w:t>
      </w:r>
      <w:r w:rsidR="001C5AAF">
        <w:rPr>
          <w:szCs w:val="24"/>
          <w:lang w:val="hr-HR"/>
        </w:rPr>
        <w:t>kolovoza</w:t>
      </w:r>
      <w:r w:rsidR="004B1BA8" w:rsidRPr="0027415F">
        <w:rPr>
          <w:szCs w:val="24"/>
          <w:lang w:val="hr-HR"/>
        </w:rPr>
        <w:t xml:space="preserve"> </w:t>
      </w:r>
      <w:r w:rsidR="001161BA" w:rsidRPr="0027415F">
        <w:rPr>
          <w:szCs w:val="24"/>
          <w:lang w:val="hr-HR"/>
        </w:rPr>
        <w:t>201</w:t>
      </w:r>
      <w:r w:rsidR="001C5AAF">
        <w:rPr>
          <w:szCs w:val="24"/>
          <w:lang w:val="hr-HR"/>
        </w:rPr>
        <w:t>6</w:t>
      </w:r>
      <w:r w:rsidR="00382327" w:rsidRPr="0027415F">
        <w:rPr>
          <w:szCs w:val="24"/>
          <w:lang w:val="hr-HR"/>
        </w:rPr>
        <w:t>. godine</w:t>
      </w:r>
    </w:p>
    <w:p w:rsidRDefault="00D4027A" w:rsidP="00D4027A" w:rsidR="00D4027A" w:rsidRPr="0046556C">
      <w:pPr>
        <w:rPr>
          <w:sz w:val="20"/>
          <w:szCs w:val="20"/>
          <w:lang w:val="hr-HR"/>
        </w:rPr>
      </w:pPr>
    </w:p>
    <w:p w:rsidRDefault="00382327" w:rsidP="00D4027A" w:rsidR="00382327" w:rsidRPr="0046556C">
      <w:pPr>
        <w:rPr>
          <w:sz w:val="16"/>
          <w:szCs w:val="16"/>
          <w:lang w:val="hr-HR"/>
        </w:rPr>
      </w:pPr>
    </w:p>
    <w:p w:rsidRDefault="00B92969" w:rsidP="00D4027A" w:rsidR="00D4027A" w:rsidRPr="0046556C">
      <w:pPr>
        <w:jc w:val="center"/>
        <w:rPr>
          <w:lang w:val="hr-HR"/>
        </w:rPr>
      </w:pPr>
      <w:r w:rsidRPr="0046556C">
        <w:rPr>
          <w:lang w:val="hr-HR"/>
        </w:rPr>
        <w:t>z a k l j u č i o</w:t>
      </w:r>
      <w:r w:rsidR="00D4027A" w:rsidRPr="0046556C">
        <w:rPr>
          <w:lang w:val="hr-HR"/>
        </w:rPr>
        <w:t xml:space="preserve">   j e                                               </w:t>
      </w:r>
    </w:p>
    <w:p w:rsidRDefault="00D4027A" w:rsidP="00D4027A" w:rsidR="00D4027A" w:rsidRPr="0046556C">
      <w:pPr>
        <w:jc w:val="both"/>
        <w:rPr>
          <w:lang w:val="hr-HR"/>
        </w:rPr>
      </w:pPr>
    </w:p>
    <w:p w:rsidRDefault="001E4E14" w:rsidP="00B92969" w:rsidR="00803902" w:rsidRPr="0046556C">
      <w:pPr>
        <w:pStyle w:val="Naslov3"/>
        <w:ind w:left="705"/>
        <w:rPr>
          <w:b w:val="false"/>
          <w:szCs w:val="24"/>
        </w:rPr>
      </w:pPr>
      <w:r w:rsidRPr="0046556C">
        <w:rPr>
          <w:b w:val="false"/>
          <w:szCs w:val="24"/>
        </w:rPr>
        <w:t xml:space="preserve">I. </w:t>
      </w:r>
      <w:r w:rsidR="00B92969" w:rsidRPr="0046556C">
        <w:rPr>
          <w:b w:val="false"/>
          <w:szCs w:val="24"/>
        </w:rPr>
        <w:t>U prethodnom postupku</w:t>
      </w:r>
      <w:r w:rsidR="001C5AAF" w:rsidRPr="0046556C">
        <w:rPr>
          <w:b w:val="false"/>
          <w:szCs w:val="24"/>
        </w:rPr>
        <w:t>,</w:t>
      </w:r>
      <w:r w:rsidR="00B92969" w:rsidRPr="0046556C">
        <w:rPr>
          <w:b w:val="false"/>
          <w:szCs w:val="24"/>
        </w:rPr>
        <w:t xml:space="preserve"> </w:t>
      </w:r>
      <w:r w:rsidR="00803902" w:rsidRPr="0046556C">
        <w:rPr>
          <w:b w:val="false"/>
          <w:szCs w:val="24"/>
        </w:rPr>
        <w:t>radi utvrđivanja uvjeta za otvaranje stečajnog postupka nad dužnikom</w:t>
      </w:r>
      <w:r w:rsidR="00CB1364" w:rsidRPr="0046556C">
        <w:rPr>
          <w:b w:val="false"/>
          <w:szCs w:val="24"/>
        </w:rPr>
        <w:t xml:space="preserve"> </w:t>
      </w:r>
      <w:r w:rsidR="001C5AAF" w:rsidRPr="0046556C">
        <w:rPr>
          <w:b w:val="false"/>
          <w:szCs w:val="24"/>
        </w:rPr>
        <w:t>BOJNIK d.o.o. Omiš, Četvrt Vrilo bb, OIB: 56204292125</w:t>
      </w:r>
      <w:r w:rsidR="003F3A55" w:rsidRPr="0046556C">
        <w:rPr>
          <w:b w:val="false"/>
          <w:szCs w:val="24"/>
        </w:rPr>
        <w:t>,</w:t>
      </w:r>
      <w:r w:rsidR="00B92969" w:rsidRPr="0046556C">
        <w:rPr>
          <w:b w:val="false"/>
          <w:szCs w:val="24"/>
        </w:rPr>
        <w:t xml:space="preserve"> određuje se ročište</w:t>
      </w:r>
      <w:r w:rsidR="00FF58B4" w:rsidRPr="0046556C">
        <w:rPr>
          <w:b w:val="false"/>
          <w:szCs w:val="24"/>
        </w:rPr>
        <w:t xml:space="preserve"> </w:t>
      </w:r>
      <w:r w:rsidR="00B92969" w:rsidRPr="0046556C">
        <w:rPr>
          <w:b w:val="false"/>
          <w:szCs w:val="24"/>
        </w:rPr>
        <w:t xml:space="preserve">kod ovog suda za dan </w:t>
      </w:r>
      <w:r w:rsidR="001C5AAF" w:rsidRPr="0046556C">
        <w:rPr>
          <w:b w:val="false"/>
        </w:rPr>
        <w:t>27. rujna 2016</w:t>
      </w:r>
      <w:r w:rsidR="0046556C">
        <w:rPr>
          <w:b w:val="false"/>
        </w:rPr>
        <w:t>.</w:t>
      </w:r>
      <w:r w:rsidR="00803902" w:rsidRPr="0046556C">
        <w:rPr>
          <w:b w:val="false"/>
        </w:rPr>
        <w:t xml:space="preserve"> god</w:t>
      </w:r>
      <w:r w:rsidR="00EA4E8C" w:rsidRPr="0046556C">
        <w:rPr>
          <w:b w:val="false"/>
        </w:rPr>
        <w:t xml:space="preserve">ine u </w:t>
      </w:r>
      <w:r w:rsidR="001C5AAF" w:rsidRPr="0046556C">
        <w:rPr>
          <w:b w:val="false"/>
        </w:rPr>
        <w:t>12</w:t>
      </w:r>
      <w:r w:rsidR="00EA4E8C" w:rsidRPr="0046556C">
        <w:rPr>
          <w:b w:val="false"/>
        </w:rPr>
        <w:t>,</w:t>
      </w:r>
      <w:r w:rsidR="001C5AAF" w:rsidRPr="0046556C">
        <w:rPr>
          <w:b w:val="false"/>
        </w:rPr>
        <w:t>45</w:t>
      </w:r>
      <w:r w:rsidR="00EA4E8C" w:rsidRPr="0046556C">
        <w:rPr>
          <w:b w:val="false"/>
        </w:rPr>
        <w:t xml:space="preserve"> sati, </w:t>
      </w:r>
      <w:r w:rsidR="00B92969" w:rsidRPr="0046556C">
        <w:rPr>
          <w:b w:val="false"/>
        </w:rPr>
        <w:t xml:space="preserve">koje će se održati u </w:t>
      </w:r>
      <w:r w:rsidR="001C5AAF" w:rsidRPr="0046556C">
        <w:rPr>
          <w:b w:val="false"/>
        </w:rPr>
        <w:t>sobi</w:t>
      </w:r>
      <w:r w:rsidR="00EA4E8C" w:rsidRPr="0046556C">
        <w:rPr>
          <w:b w:val="false"/>
        </w:rPr>
        <w:t xml:space="preserve"> br. 11</w:t>
      </w:r>
      <w:r w:rsidR="001C5AAF" w:rsidRPr="0046556C">
        <w:rPr>
          <w:b w:val="false"/>
        </w:rPr>
        <w:t>8</w:t>
      </w:r>
      <w:r w:rsidR="00803902" w:rsidRPr="0046556C">
        <w:rPr>
          <w:b w:val="false"/>
        </w:rPr>
        <w:t>/I</w:t>
      </w:r>
      <w:r w:rsidR="001C5AAF" w:rsidRPr="0046556C">
        <w:rPr>
          <w:b w:val="false"/>
        </w:rPr>
        <w:t xml:space="preserve"> (sudnica br. 4)</w:t>
      </w:r>
      <w:r w:rsidR="00EA4E8C" w:rsidRPr="0046556C">
        <w:rPr>
          <w:b w:val="false"/>
        </w:rPr>
        <w:t>,</w:t>
      </w:r>
      <w:r w:rsidR="00803902" w:rsidRPr="0046556C">
        <w:rPr>
          <w:b w:val="false"/>
        </w:rPr>
        <w:t xml:space="preserve"> Trgovačkog suda u Splitu, Sukoišanska 6.</w:t>
      </w:r>
    </w:p>
    <w:p w:rsidRDefault="00803902" w:rsidP="00803902" w:rsidR="00803902" w:rsidRPr="0046556C">
      <w:pPr>
        <w:rPr>
          <w:lang w:val="hr-HR"/>
        </w:rPr>
      </w:pPr>
    </w:p>
    <w:p w:rsidRDefault="00B92969" w:rsidP="00CD74A8" w:rsidR="00803902" w:rsidRPr="0046556C">
      <w:pPr>
        <w:ind w:left="705"/>
        <w:jc w:val="both"/>
        <w:rPr>
          <w:lang w:val="hr-HR"/>
        </w:rPr>
      </w:pPr>
      <w:r w:rsidRPr="0046556C">
        <w:rPr>
          <w:lang w:val="hr-HR"/>
        </w:rPr>
        <w:t>I</w:t>
      </w:r>
      <w:r w:rsidR="00803902" w:rsidRPr="0046556C">
        <w:rPr>
          <w:lang w:val="hr-HR"/>
        </w:rPr>
        <w:t xml:space="preserve">I. Na </w:t>
      </w:r>
      <w:r w:rsidRPr="0046556C">
        <w:rPr>
          <w:lang w:val="hr-HR"/>
        </w:rPr>
        <w:t>zakazano ročište</w:t>
      </w:r>
      <w:r w:rsidR="00803902" w:rsidRPr="0046556C">
        <w:rPr>
          <w:lang w:val="hr-HR"/>
        </w:rPr>
        <w:t xml:space="preserve"> pozivaju</w:t>
      </w:r>
      <w:r w:rsidR="00EF3725" w:rsidRPr="0046556C">
        <w:rPr>
          <w:lang w:val="hr-HR"/>
        </w:rPr>
        <w:t xml:space="preserve"> </w:t>
      </w:r>
      <w:r w:rsidRPr="0046556C">
        <w:rPr>
          <w:lang w:val="hr-HR"/>
        </w:rPr>
        <w:t xml:space="preserve">se: </w:t>
      </w:r>
      <w:r w:rsidR="001C5AAF" w:rsidRPr="0046556C">
        <w:rPr>
          <w:lang w:val="hr-HR"/>
        </w:rPr>
        <w:t xml:space="preserve">predlagatelj po punomoćniku odvjetnici Gordani Vuković iz Omiša, zastupnik po zakonu dužnika Alen Bućo iz Omiša, Matije Gupca 5, privremena stečajna upraviteljica Natalija Mladineo iz Splita, Viška 24 te predstavnik </w:t>
      </w:r>
      <w:r w:rsidR="006A7907" w:rsidRPr="0046556C">
        <w:rPr>
          <w:lang w:val="hr-HR"/>
        </w:rPr>
        <w:t xml:space="preserve"> </w:t>
      </w:r>
      <w:r w:rsidR="0002327A" w:rsidRPr="0046556C">
        <w:rPr>
          <w:lang w:val="hr-HR"/>
        </w:rPr>
        <w:t>Financijske ag</w:t>
      </w:r>
      <w:r w:rsidR="00EF3725" w:rsidRPr="0046556C">
        <w:rPr>
          <w:lang w:val="hr-HR"/>
        </w:rPr>
        <w:t>encije, Regionalni centar Split</w:t>
      </w:r>
      <w:r w:rsidR="006A7907" w:rsidRPr="0046556C">
        <w:rPr>
          <w:lang w:val="hr-HR"/>
        </w:rPr>
        <w:t>.</w:t>
      </w:r>
    </w:p>
    <w:p w:rsidRDefault="00DD0BC4" w:rsidP="00803902" w:rsidR="00DD0BC4" w:rsidRPr="0046556C">
      <w:pPr>
        <w:jc w:val="both"/>
        <w:rPr>
          <w:sz w:val="28"/>
          <w:szCs w:val="28"/>
          <w:lang w:val="hr-HR"/>
        </w:rPr>
      </w:pPr>
    </w:p>
    <w:p w:rsidRDefault="00BE77A5" w:rsidP="00803902" w:rsidR="00BE77A5" w:rsidRPr="0046556C">
      <w:pPr>
        <w:jc w:val="both"/>
        <w:rPr>
          <w:sz w:val="28"/>
          <w:szCs w:val="28"/>
          <w:lang w:val="hr-HR"/>
        </w:rPr>
      </w:pPr>
    </w:p>
    <w:p w:rsidRDefault="00BE77A5" w:rsidP="00BE77A5" w:rsidR="00BE77A5" w:rsidRPr="0046556C">
      <w:pPr>
        <w:jc w:val="center"/>
        <w:rPr>
          <w:lang w:val="hr-HR"/>
        </w:rPr>
      </w:pPr>
      <w:r w:rsidRPr="0046556C">
        <w:rPr>
          <w:lang w:val="hr-HR"/>
        </w:rPr>
        <w:t>Obrazloženje</w:t>
      </w:r>
    </w:p>
    <w:p w:rsidRDefault="00BE77A5" w:rsidP="00BE77A5" w:rsidR="00BE77A5" w:rsidRPr="0046556C">
      <w:pPr>
        <w:jc w:val="both"/>
        <w:rPr>
          <w:lang w:val="hr-HR"/>
        </w:rPr>
      </w:pPr>
    </w:p>
    <w:p w:rsidRDefault="00CF3C9F" w:rsidP="00BE77A5" w:rsidR="0046556C">
      <w:pPr>
        <w:tabs>
          <w:tab w:pos="709" w:val="left"/>
        </w:tabs>
        <w:jc w:val="both"/>
        <w:rPr>
          <w:lang w:val="hr-HR"/>
        </w:rPr>
      </w:pPr>
      <w:r w:rsidRPr="0046556C">
        <w:rPr>
          <w:lang w:val="hr-HR"/>
        </w:rPr>
        <w:tab/>
      </w:r>
      <w:r w:rsidR="00BE77A5" w:rsidRPr="0046556C">
        <w:rPr>
          <w:lang w:val="hr-HR"/>
        </w:rPr>
        <w:t>Povodom prijedloga predlagatelja</w:t>
      </w:r>
      <w:r w:rsidR="001C5AAF" w:rsidRPr="0046556C">
        <w:rPr>
          <w:lang w:val="hr-HR"/>
        </w:rPr>
        <w:t xml:space="preserve"> – vjerovnika Zvjezdane Vukasović iz Dugog Rata za otvaranje </w:t>
      </w:r>
      <w:r w:rsidR="00BE77A5" w:rsidRPr="0046556C">
        <w:rPr>
          <w:lang w:val="hr-HR"/>
        </w:rPr>
        <w:t xml:space="preserve">stečajnog postupka nad dužnikom </w:t>
      </w:r>
      <w:r w:rsidR="006E4B62" w:rsidRPr="0046556C">
        <w:t>BOJNIK d.o.o. Omiš</w:t>
      </w:r>
      <w:r w:rsidR="00BE77A5" w:rsidRPr="0046556C">
        <w:rPr>
          <w:lang w:val="hr-HR"/>
        </w:rPr>
        <w:t xml:space="preserve">, rješenjem ovog suda posl. br. </w:t>
      </w:r>
      <w:r w:rsidR="003F3A55" w:rsidRPr="0046556C">
        <w:rPr>
          <w:lang w:val="hr-HR"/>
        </w:rPr>
        <w:t>St-</w:t>
      </w:r>
      <w:r w:rsidR="006E4B62" w:rsidRPr="0046556C">
        <w:rPr>
          <w:lang w:val="hr-HR"/>
        </w:rPr>
        <w:t>19/2010 od 12.07.2010</w:t>
      </w:r>
      <w:r w:rsidR="00FF58B4" w:rsidRPr="0046556C">
        <w:rPr>
          <w:lang w:val="hr-HR"/>
        </w:rPr>
        <w:t>. god</w:t>
      </w:r>
      <w:r w:rsidRPr="0046556C">
        <w:rPr>
          <w:lang w:val="hr-HR"/>
        </w:rPr>
        <w:t xml:space="preserve">. </w:t>
      </w:r>
      <w:r w:rsidR="00BE77A5" w:rsidRPr="0046556C">
        <w:rPr>
          <w:lang w:val="hr-HR"/>
        </w:rPr>
        <w:t xml:space="preserve">pokrenut je prethodni postupak radi utvrđivanja uvjeta za otvaranje </w:t>
      </w:r>
      <w:r w:rsidR="003F3A55" w:rsidRPr="0046556C">
        <w:rPr>
          <w:lang w:val="hr-HR"/>
        </w:rPr>
        <w:t>stečajnog postupka nad dužnikom.</w:t>
      </w:r>
      <w:r w:rsidR="006E4B62" w:rsidRPr="0046556C">
        <w:rPr>
          <w:lang w:val="hr-HR"/>
        </w:rPr>
        <w:t xml:space="preserve"> </w:t>
      </w:r>
    </w:p>
    <w:p w:rsidRDefault="0046556C" w:rsidP="00BE77A5" w:rsidR="0046556C">
      <w:pPr>
        <w:tabs>
          <w:tab w:pos="709" w:val="left"/>
        </w:tabs>
        <w:jc w:val="both"/>
        <w:rPr>
          <w:lang w:val="hr-HR"/>
        </w:rPr>
      </w:pPr>
    </w:p>
    <w:p w:rsidRDefault="0046556C" w:rsidP="00BE77A5" w:rsidR="00BE77A5" w:rsidRPr="0046556C">
      <w:pPr>
        <w:tabs>
          <w:tab w:pos="709" w:val="left"/>
        </w:tabs>
        <w:jc w:val="both"/>
        <w:rPr>
          <w:lang w:val="hr-HR"/>
        </w:rPr>
      </w:pPr>
      <w:r>
        <w:rPr>
          <w:lang w:val="hr-HR"/>
        </w:rPr>
        <w:tab/>
      </w:r>
      <w:r w:rsidR="006E4B62" w:rsidRPr="0046556C">
        <w:rPr>
          <w:lang w:val="hr-HR"/>
        </w:rPr>
        <w:t xml:space="preserve">Nadalje, kod ovog suda </w:t>
      </w:r>
      <w:r>
        <w:rPr>
          <w:lang w:val="hr-HR"/>
        </w:rPr>
        <w:t>je održano</w:t>
      </w:r>
      <w:r w:rsidR="006E4B62" w:rsidRPr="0046556C">
        <w:rPr>
          <w:lang w:val="hr-HR"/>
        </w:rPr>
        <w:t xml:space="preserve"> ročište radi izjašnjenja o podnesenom prijedlogu, a nakon </w:t>
      </w:r>
      <w:r>
        <w:rPr>
          <w:lang w:val="hr-HR"/>
        </w:rPr>
        <w:t>čega je r</w:t>
      </w:r>
      <w:r w:rsidR="006E4B62" w:rsidRPr="0046556C">
        <w:rPr>
          <w:lang w:val="hr-HR"/>
        </w:rPr>
        <w:t>ješenjem</w:t>
      </w:r>
      <w:r>
        <w:rPr>
          <w:lang w:val="hr-HR"/>
        </w:rPr>
        <w:t xml:space="preserve"> ovog</w:t>
      </w:r>
      <w:r w:rsidR="006E4B62" w:rsidRPr="0046556C">
        <w:rPr>
          <w:lang w:val="hr-HR"/>
        </w:rPr>
        <w:t xml:space="preserve"> suda od</w:t>
      </w:r>
      <w:r>
        <w:rPr>
          <w:lang w:val="hr-HR"/>
        </w:rPr>
        <w:t xml:space="preserve"> 28. rujna 2010. god. dužniku</w:t>
      </w:r>
      <w:r w:rsidR="006E4B62" w:rsidRPr="0046556C">
        <w:rPr>
          <w:lang w:val="hr-HR"/>
        </w:rPr>
        <w:t xml:space="preserve"> postavljen privremeni stečajni upravitelj Zoran Miletić iz Splita, koji je rješenjem ovog suda br. St-19/2010 od 14.02.2011. god. razriješen dužnosti</w:t>
      </w:r>
      <w:r>
        <w:rPr>
          <w:lang w:val="hr-HR"/>
        </w:rPr>
        <w:t>,</w:t>
      </w:r>
      <w:r w:rsidR="006E4B62" w:rsidRPr="0046556C">
        <w:rPr>
          <w:lang w:val="hr-HR"/>
        </w:rPr>
        <w:t xml:space="preserve"> na osobni zahtjev</w:t>
      </w:r>
      <w:r>
        <w:rPr>
          <w:lang w:val="hr-HR"/>
        </w:rPr>
        <w:t>,</w:t>
      </w:r>
      <w:r w:rsidR="006E4B62" w:rsidRPr="0046556C">
        <w:rPr>
          <w:lang w:val="hr-HR"/>
        </w:rPr>
        <w:t xml:space="preserve"> te je tim istim rješenjem za novog privremenog stečajnog upravitelja imenovana Natalija Mladineo iz Splita, koja je u međuvremenu dostavila sudu izvješće o gospodarskom položaju dužnika.</w:t>
      </w:r>
    </w:p>
    <w:p w:rsidRDefault="006E4B62" w:rsidP="00BE77A5" w:rsidR="006E4B62" w:rsidRPr="0046556C">
      <w:pPr>
        <w:tabs>
          <w:tab w:pos="709" w:val="left"/>
        </w:tabs>
        <w:jc w:val="both"/>
        <w:rPr>
          <w:lang w:val="hr-HR"/>
        </w:rPr>
      </w:pPr>
    </w:p>
    <w:p w:rsidRDefault="006E4B62" w:rsidP="00BE77A5" w:rsidR="006E4B62" w:rsidRPr="0046556C">
      <w:pPr>
        <w:tabs>
          <w:tab w:pos="709" w:val="left"/>
        </w:tabs>
        <w:jc w:val="both"/>
        <w:rPr>
          <w:lang w:val="hr-HR"/>
        </w:rPr>
      </w:pPr>
      <w:r w:rsidRPr="0046556C">
        <w:rPr>
          <w:lang w:val="hr-HR"/>
        </w:rPr>
        <w:lastRenderedPageBreak/>
        <w:tab/>
        <w:t>Kako bi se u konkretnom slučaju utvrdilo jesu li ispunjeni uvjeti za otvaranje i vođenje redovnog stečajnog postupka nad dužnikom, odnosno jesu li ispunjeni uvjeti za otvaranje i zaključenje stečajnog postupka</w:t>
      </w:r>
      <w:r w:rsidR="0046556C">
        <w:rPr>
          <w:lang w:val="hr-HR"/>
        </w:rPr>
        <w:t xml:space="preserve"> nad dužnikom</w:t>
      </w:r>
      <w:r w:rsidRPr="0046556C">
        <w:rPr>
          <w:lang w:val="hr-HR"/>
        </w:rPr>
        <w:t xml:space="preserve">, a sve to obzirom na stanje imovine dužnika koje proizlazi iz izvješća privremene stečajne upraviteljice, sukladno odredbama čl. 53. st. 1. u vezi s čl. 63. Stečajnog zakona (Narodne novine </w:t>
      </w:r>
      <w:r w:rsidR="00EF1CA5" w:rsidRPr="0046556C">
        <w:rPr>
          <w:lang w:val="hr-HR"/>
        </w:rPr>
        <w:t>broj</w:t>
      </w:r>
      <w:r w:rsidRPr="0046556C">
        <w:rPr>
          <w:lang w:val="hr-HR"/>
        </w:rPr>
        <w:t xml:space="preserve"> 44/96, 29/99, 129/00, 123/03, 82/06, 116/10, 25/12, dalje SZ)</w:t>
      </w:r>
      <w:r w:rsidR="00EF1CA5" w:rsidRPr="0046556C">
        <w:rPr>
          <w:lang w:val="hr-HR"/>
        </w:rPr>
        <w:t xml:space="preserve"> odlučeno je kao u izreci ovog zaključka.</w:t>
      </w:r>
    </w:p>
    <w:p w:rsidRDefault="00BE77A5" w:rsidP="00BE77A5" w:rsidR="00BE77A5" w:rsidRPr="0046556C">
      <w:pPr>
        <w:tabs>
          <w:tab w:pos="709" w:val="left"/>
        </w:tabs>
        <w:jc w:val="both"/>
        <w:rPr>
          <w:lang w:val="hr-HR"/>
        </w:rPr>
      </w:pPr>
    </w:p>
    <w:p w:rsidRDefault="00D4027A" w:rsidP="00256B08" w:rsidR="00D4027A" w:rsidRPr="0046556C">
      <w:pPr>
        <w:ind w:firstLine="708"/>
        <w:jc w:val="center"/>
        <w:rPr>
          <w:lang w:val="hr-HR"/>
        </w:rPr>
      </w:pPr>
      <w:r w:rsidRPr="0046556C">
        <w:rPr>
          <w:lang w:val="hr-HR"/>
        </w:rPr>
        <w:t>U Splitu</w:t>
      </w:r>
      <w:r w:rsidR="00DD0BC4" w:rsidRPr="0046556C">
        <w:rPr>
          <w:lang w:val="hr-HR"/>
        </w:rPr>
        <w:t xml:space="preserve">, </w:t>
      </w:r>
      <w:r w:rsidR="00EF1CA5" w:rsidRPr="0046556C">
        <w:rPr>
          <w:lang w:val="hr-HR"/>
        </w:rPr>
        <w:t>31. kolovoza 2016</w:t>
      </w:r>
      <w:r w:rsidRPr="0046556C">
        <w:rPr>
          <w:lang w:val="hr-HR"/>
        </w:rPr>
        <w:t>. godine.</w:t>
      </w:r>
    </w:p>
    <w:p w:rsidRDefault="00D4027A" w:rsidP="00D4027A" w:rsidR="00D4027A" w:rsidRPr="0046556C">
      <w:pPr>
        <w:jc w:val="both"/>
        <w:rPr>
          <w:sz w:val="16"/>
          <w:szCs w:val="16"/>
          <w:lang w:val="hr-HR"/>
        </w:rPr>
      </w:pPr>
      <w:r w:rsidRPr="0046556C">
        <w:rPr>
          <w:lang w:val="hr-HR"/>
        </w:rPr>
        <w:t xml:space="preserve"> </w:t>
      </w:r>
    </w:p>
    <w:p w:rsidRDefault="00D4027A" w:rsidP="003F3F45" w:rsidR="00D4027A" w:rsidRPr="0046556C">
      <w:pPr>
        <w:ind w:firstLine="708" w:left="7080"/>
      </w:pPr>
      <w:r w:rsidRPr="0046556C">
        <w:t xml:space="preserve">S U D A C </w:t>
      </w:r>
    </w:p>
    <w:p w:rsidRDefault="00D4027A" w:rsidP="00D4027A" w:rsidR="00D4027A" w:rsidRPr="0046556C">
      <w:pPr>
        <w:ind w:left="6372"/>
        <w:rPr>
          <w:sz w:val="28"/>
          <w:szCs w:val="28"/>
        </w:rPr>
      </w:pPr>
    </w:p>
    <w:p w:rsidRDefault="00D4027A" w:rsidP="003F3F45" w:rsidR="00D4027A" w:rsidRPr="0046556C">
      <w:pPr>
        <w:ind w:firstLine="708" w:left="7080"/>
        <w:rPr>
          <w:u w:val="single"/>
          <w:lang w:val="hr-HR"/>
        </w:rPr>
      </w:pPr>
      <w:r w:rsidRPr="0046556C">
        <w:t>Paško Bačić</w:t>
      </w:r>
    </w:p>
    <w:p w:rsidRDefault="00D4027A" w:rsidP="00D4027A" w:rsidR="00D4027A" w:rsidRPr="0046556C">
      <w:pPr>
        <w:jc w:val="both"/>
        <w:rPr>
          <w:u w:val="single"/>
          <w:lang w:val="hr-HR"/>
        </w:rPr>
      </w:pPr>
    </w:p>
    <w:p w:rsidRDefault="00736EF6" w:rsidP="00D4027A" w:rsidR="00736EF6" w:rsidRPr="0046556C">
      <w:pPr>
        <w:jc w:val="both"/>
        <w:rPr>
          <w:u w:val="single"/>
          <w:lang w:val="hr-HR"/>
        </w:rPr>
      </w:pPr>
    </w:p>
    <w:p w:rsidRDefault="00D4027A" w:rsidP="00D4027A" w:rsidR="00D4027A" w:rsidRPr="0046556C">
      <w:pPr>
        <w:jc w:val="both"/>
        <w:rPr>
          <w:lang w:val="hr-HR"/>
        </w:rPr>
      </w:pPr>
      <w:r w:rsidRPr="0046556C">
        <w:rPr>
          <w:lang w:val="hr-HR"/>
        </w:rPr>
        <w:t xml:space="preserve">POUKA O PRAVNOM LIJEKU: </w:t>
      </w:r>
    </w:p>
    <w:p w:rsidRDefault="00D4027A" w:rsidP="00D4027A" w:rsidR="00D4027A" w:rsidRPr="0046556C">
      <w:pPr>
        <w:jc w:val="both"/>
        <w:rPr>
          <w:lang w:val="hr-HR"/>
        </w:rPr>
      </w:pPr>
      <w:r w:rsidRPr="0046556C">
        <w:rPr>
          <w:lang w:val="hr-HR"/>
        </w:rPr>
        <w:t>Protiv</w:t>
      </w:r>
      <w:r w:rsidR="0098682F" w:rsidRPr="0046556C">
        <w:rPr>
          <w:lang w:val="hr-HR"/>
        </w:rPr>
        <w:t xml:space="preserve"> ovog </w:t>
      </w:r>
      <w:r w:rsidR="00CD7F74" w:rsidRPr="0046556C">
        <w:rPr>
          <w:lang w:val="hr-HR"/>
        </w:rPr>
        <w:t>zaključka žalba nije dopuštena</w:t>
      </w:r>
      <w:r w:rsidR="0098682F" w:rsidRPr="0046556C">
        <w:rPr>
          <w:lang w:val="hr-HR"/>
        </w:rPr>
        <w:t>.</w:t>
      </w:r>
      <w:r w:rsidRPr="0046556C">
        <w:rPr>
          <w:lang w:val="hr-HR"/>
        </w:rPr>
        <w:t xml:space="preserve"> </w:t>
      </w:r>
    </w:p>
    <w:p w:rsidRDefault="00CD6619" w:rsidP="00D4027A" w:rsidR="00CD6619" w:rsidRPr="0046556C">
      <w:pPr>
        <w:jc w:val="both"/>
        <w:rPr>
          <w:lang w:val="hr-HR"/>
        </w:rPr>
      </w:pPr>
    </w:p>
    <w:p w:rsidRDefault="0027415F" w:rsidP="00D4027A" w:rsidR="0027415F" w:rsidRPr="0046556C">
      <w:pPr>
        <w:jc w:val="both"/>
        <w:rPr>
          <w:lang w:val="hr-HR"/>
        </w:rPr>
      </w:pPr>
    </w:p>
    <w:p w:rsidRDefault="005954BD" w:rsidP="005954BD" w:rsidR="00212A34" w:rsidRPr="0046556C">
      <w:pPr>
        <w:jc w:val="both"/>
        <w:rPr>
          <w:lang w:val="hr-HR"/>
        </w:rPr>
      </w:pPr>
      <w:r w:rsidRPr="0046556C">
        <w:rPr>
          <w:lang w:val="hr-HR"/>
        </w:rPr>
        <w:t>DNA:</w:t>
      </w:r>
    </w:p>
    <w:p w:rsidRDefault="005954BD" w:rsidP="00D4027A" w:rsidR="00EF1CA5" w:rsidRPr="0046556C">
      <w:pPr>
        <w:jc w:val="both"/>
        <w:rPr>
          <w:lang w:val="hr-HR"/>
        </w:rPr>
      </w:pPr>
      <w:r w:rsidRPr="0046556C">
        <w:rPr>
          <w:lang w:val="hr-HR"/>
        </w:rPr>
        <w:t xml:space="preserve">-  </w:t>
      </w:r>
      <w:r w:rsidR="00EF1CA5" w:rsidRPr="0046556C">
        <w:rPr>
          <w:lang w:val="hr-HR"/>
        </w:rPr>
        <w:t>predlagatelju – vjerovniku po punomoćniku, odvjetnici Gordani Vuković iz Omiša</w:t>
      </w:r>
    </w:p>
    <w:p w:rsidRDefault="00EF1CA5" w:rsidP="00D4027A" w:rsidR="005954BD" w:rsidRPr="0046556C">
      <w:pPr>
        <w:jc w:val="both"/>
        <w:rPr>
          <w:lang w:val="hr-HR"/>
        </w:rPr>
      </w:pPr>
      <w:r w:rsidRPr="0046556C">
        <w:rPr>
          <w:lang w:val="hr-HR"/>
        </w:rPr>
        <w:t>-  dužniku</w:t>
      </w:r>
    </w:p>
    <w:p w:rsidRDefault="005954BD" w:rsidP="003855E7" w:rsidR="000E7742" w:rsidRPr="0046556C">
      <w:pPr>
        <w:jc w:val="both"/>
        <w:rPr>
          <w:lang w:val="hr-HR"/>
        </w:rPr>
      </w:pPr>
      <w:r w:rsidRPr="0046556C">
        <w:rPr>
          <w:lang w:val="hr-HR"/>
        </w:rPr>
        <w:t xml:space="preserve">-  z.z. dužnika </w:t>
      </w:r>
      <w:r w:rsidR="00EF1CA5" w:rsidRPr="0046556C">
        <w:rPr>
          <w:lang w:val="hr-HR"/>
        </w:rPr>
        <w:t>Alen Bućo iz Omiša, Matije Gupca 5</w:t>
      </w:r>
    </w:p>
    <w:p w:rsidRDefault="00EF1CA5" w:rsidP="003855E7" w:rsidR="00EF1CA5" w:rsidRPr="0046556C">
      <w:pPr>
        <w:jc w:val="both"/>
        <w:rPr>
          <w:lang w:val="hr-HR"/>
        </w:rPr>
      </w:pPr>
      <w:r w:rsidRPr="0046556C">
        <w:rPr>
          <w:lang w:val="hr-HR"/>
        </w:rPr>
        <w:t>-  privremena stečajna upraviteljica Natalija Mladineo iz Splita, Viška 24</w:t>
      </w:r>
    </w:p>
    <w:p w:rsidRDefault="00EF1CA5" w:rsidP="00EF1CA5" w:rsidR="00EF1CA5" w:rsidRPr="0046556C">
      <w:pPr>
        <w:jc w:val="both"/>
        <w:rPr>
          <w:lang w:val="hr-HR"/>
        </w:rPr>
      </w:pPr>
      <w:r w:rsidRPr="0046556C">
        <w:rPr>
          <w:lang w:val="hr-HR"/>
        </w:rPr>
        <w:t>-  Fina Split, uz dopis</w:t>
      </w:r>
    </w:p>
    <w:p w:rsidRDefault="00EF1CA5" w:rsidP="00EF1CA5" w:rsidR="00EF1CA5" w:rsidRPr="0046556C">
      <w:pPr>
        <w:jc w:val="both"/>
        <w:rPr>
          <w:lang w:val="hr-HR"/>
        </w:rPr>
      </w:pPr>
      <w:r w:rsidRPr="0046556C">
        <w:rPr>
          <w:lang w:val="hr-HR"/>
        </w:rPr>
        <w:t>-  e-Oglasna ploča – rok 15 dana</w:t>
      </w:r>
    </w:p>
    <w:p w:rsidRDefault="00D4027A" w:rsidP="003855E7" w:rsidR="00EB167D" w:rsidRPr="0046556C">
      <w:pPr>
        <w:jc w:val="both"/>
        <w:rPr>
          <w:lang w:val="hr-HR"/>
        </w:rPr>
      </w:pPr>
      <w:r w:rsidRPr="0046556C">
        <w:rPr>
          <w:lang w:val="hr-HR"/>
        </w:rPr>
        <w:t xml:space="preserve">- </w:t>
      </w:r>
      <w:r w:rsidR="009374AD" w:rsidRPr="0046556C">
        <w:rPr>
          <w:lang w:val="hr-HR"/>
        </w:rPr>
        <w:t xml:space="preserve"> </w:t>
      </w:r>
      <w:r w:rsidR="001D0C2D" w:rsidRPr="0046556C">
        <w:rPr>
          <w:lang w:val="hr-HR"/>
        </w:rPr>
        <w:t xml:space="preserve">u </w:t>
      </w:r>
      <w:r w:rsidRPr="0046556C">
        <w:rPr>
          <w:lang w:val="hr-HR"/>
        </w:rPr>
        <w:t>spis</w:t>
      </w:r>
    </w:p>
    <w:sectPr w:rsidSect="0046556C" w:rsidR="00EB167D" w:rsidRPr="0046556C">
      <w:headerReference w:type="default" r:id="rId11"/>
      <w:pgSz w:h="16838" w:w="11906"/>
      <w:pgMar w:gutter="0" w:footer="708" w:header="708" w:left="1417" w:bottom="184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340" w:rsidP="00CD74A8" w:rsidR="003D5340">
      <w:r>
        <w:separator/>
      </w:r>
    </w:p>
  </w:endnote>
  <w:endnote w:id="0" w:type="continuationSeparator">
    <w:p w:rsidRDefault="003D5340" w:rsidP="00CD74A8" w:rsidR="003D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340" w:rsidP="00CD74A8" w:rsidR="003D5340">
      <w:r>
        <w:separator/>
      </w:r>
    </w:p>
  </w:footnote>
  <w:footnote w:id="0" w:type="continuationSeparator">
    <w:p w:rsidRDefault="003D5340" w:rsidP="00CD74A8" w:rsidR="003D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907" w:rsidP="00CD74A8" w:rsidR="006A7907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E20CF" w:rsidRPr="008E20CF">
      <w:rPr>
        <w:noProof/>
        <w:lang w:val="hr-HR"/>
      </w:rPr>
      <w:t>2</w:t>
    </w:r>
    <w:r>
      <w:fldChar w:fldCharType="end"/>
    </w:r>
    <w:r>
      <w:tab/>
      <w:t>12. St-</w:t>
    </w:r>
    <w:r w:rsidR="001C5AAF">
      <w:t>19/2010</w:t>
    </w:r>
  </w:p>
  <w:p w:rsidRDefault="0046556C" w:rsidP="00CD74A8" w:rsidR="0046556C">
    <w:pPr>
      <w:pStyle w:val="Zaglavlje"/>
      <w:jc w:val="center"/>
    </w:pPr>
  </w:p>
  <w:p w:rsidRDefault="0046556C" w:rsidP="00CD74A8" w:rsidR="0046556C" w:rsidRPr="0046556C">
    <w:pPr>
      <w:pStyle w:val="Zaglavlje"/>
      <w:jc w:val="center"/>
      <w:rPr>
        <w:sz w:val="16"/>
        <w:szCs w:val="16"/>
      </w:rPr>
    </w:pPr>
  </w:p>
  <w:p w:rsidRDefault="0046556C" w:rsidP="00CD74A8" w:rsidR="0046556C" w:rsidRPr="0046556C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666DB"/>
    <w:rsid w:val="00072309"/>
    <w:rsid w:val="00075AD1"/>
    <w:rsid w:val="00091DDA"/>
    <w:rsid w:val="000A4840"/>
    <w:rsid w:val="000E7742"/>
    <w:rsid w:val="00100708"/>
    <w:rsid w:val="001161BA"/>
    <w:rsid w:val="00127BC1"/>
    <w:rsid w:val="001901EC"/>
    <w:rsid w:val="001B2439"/>
    <w:rsid w:val="001C5232"/>
    <w:rsid w:val="001C5AAF"/>
    <w:rsid w:val="001C6847"/>
    <w:rsid w:val="001D0C2D"/>
    <w:rsid w:val="001E4E14"/>
    <w:rsid w:val="001F5654"/>
    <w:rsid w:val="00200E29"/>
    <w:rsid w:val="00212A34"/>
    <w:rsid w:val="00217DD3"/>
    <w:rsid w:val="002326C9"/>
    <w:rsid w:val="00250939"/>
    <w:rsid w:val="00253A3E"/>
    <w:rsid w:val="00256B08"/>
    <w:rsid w:val="0026330B"/>
    <w:rsid w:val="002702A4"/>
    <w:rsid w:val="0027415F"/>
    <w:rsid w:val="002A13A3"/>
    <w:rsid w:val="002D048F"/>
    <w:rsid w:val="003009DA"/>
    <w:rsid w:val="00361912"/>
    <w:rsid w:val="00382327"/>
    <w:rsid w:val="003855E7"/>
    <w:rsid w:val="003929B4"/>
    <w:rsid w:val="003D2CDA"/>
    <w:rsid w:val="003D5340"/>
    <w:rsid w:val="003F3A55"/>
    <w:rsid w:val="003F3F45"/>
    <w:rsid w:val="00423360"/>
    <w:rsid w:val="0046556C"/>
    <w:rsid w:val="004729F3"/>
    <w:rsid w:val="00492964"/>
    <w:rsid w:val="004B1BA8"/>
    <w:rsid w:val="004C23C5"/>
    <w:rsid w:val="004D13C0"/>
    <w:rsid w:val="004D5DA3"/>
    <w:rsid w:val="0050724A"/>
    <w:rsid w:val="005952E7"/>
    <w:rsid w:val="005954BD"/>
    <w:rsid w:val="005B1A1F"/>
    <w:rsid w:val="00642955"/>
    <w:rsid w:val="00662AB1"/>
    <w:rsid w:val="006762B1"/>
    <w:rsid w:val="006933B2"/>
    <w:rsid w:val="006A7907"/>
    <w:rsid w:val="006C6A99"/>
    <w:rsid w:val="006D1211"/>
    <w:rsid w:val="006E4B62"/>
    <w:rsid w:val="0071745F"/>
    <w:rsid w:val="00736EF6"/>
    <w:rsid w:val="007725FF"/>
    <w:rsid w:val="007A17E7"/>
    <w:rsid w:val="007B6261"/>
    <w:rsid w:val="007D0211"/>
    <w:rsid w:val="00803902"/>
    <w:rsid w:val="00813909"/>
    <w:rsid w:val="00850C39"/>
    <w:rsid w:val="00876209"/>
    <w:rsid w:val="00880573"/>
    <w:rsid w:val="008E20CF"/>
    <w:rsid w:val="0090263D"/>
    <w:rsid w:val="009374AD"/>
    <w:rsid w:val="009405E8"/>
    <w:rsid w:val="00953963"/>
    <w:rsid w:val="00956EF9"/>
    <w:rsid w:val="00962200"/>
    <w:rsid w:val="0098682F"/>
    <w:rsid w:val="009C1BE7"/>
    <w:rsid w:val="009C3E6B"/>
    <w:rsid w:val="009D6053"/>
    <w:rsid w:val="009E275A"/>
    <w:rsid w:val="009E4D23"/>
    <w:rsid w:val="00A14E15"/>
    <w:rsid w:val="00A939F5"/>
    <w:rsid w:val="00A97762"/>
    <w:rsid w:val="00B1090C"/>
    <w:rsid w:val="00B21BC7"/>
    <w:rsid w:val="00B64433"/>
    <w:rsid w:val="00B6615F"/>
    <w:rsid w:val="00B7234F"/>
    <w:rsid w:val="00B92969"/>
    <w:rsid w:val="00BA4A81"/>
    <w:rsid w:val="00BA796A"/>
    <w:rsid w:val="00BE61AD"/>
    <w:rsid w:val="00BE77A5"/>
    <w:rsid w:val="00C51418"/>
    <w:rsid w:val="00C554EC"/>
    <w:rsid w:val="00C704CA"/>
    <w:rsid w:val="00CB1364"/>
    <w:rsid w:val="00CB6A3B"/>
    <w:rsid w:val="00CD6619"/>
    <w:rsid w:val="00CD74A8"/>
    <w:rsid w:val="00CD7F74"/>
    <w:rsid w:val="00CF3C9F"/>
    <w:rsid w:val="00D1287D"/>
    <w:rsid w:val="00D4027A"/>
    <w:rsid w:val="00D4121E"/>
    <w:rsid w:val="00D50B2A"/>
    <w:rsid w:val="00DD0BC4"/>
    <w:rsid w:val="00DD0FAF"/>
    <w:rsid w:val="00E233AC"/>
    <w:rsid w:val="00E528C6"/>
    <w:rsid w:val="00E67862"/>
    <w:rsid w:val="00E841FE"/>
    <w:rsid w:val="00EA38B9"/>
    <w:rsid w:val="00EA4E8C"/>
    <w:rsid w:val="00EB167D"/>
    <w:rsid w:val="00EB78C8"/>
    <w:rsid w:val="00EE7E19"/>
    <w:rsid w:val="00EF1CA5"/>
    <w:rsid w:val="00EF3725"/>
    <w:rsid w:val="00F036DD"/>
    <w:rsid w:val="00F16B38"/>
    <w:rsid w:val="00F37E2F"/>
    <w:rsid w:val="00F61D04"/>
    <w:rsid w:val="00F85B63"/>
    <w:rsid w:val="00FA4641"/>
    <w:rsid w:val="00FB200C"/>
    <w:rsid w:val="00FB382D"/>
    <w:rsid w:val="00FC69AA"/>
    <w:rsid w:val="00FD1A0E"/>
    <w:rsid w:val="00FD59C5"/>
    <w:rsid w:val="00FF1162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2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0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0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0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0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2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0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0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0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0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2010.</izvorni_sadrzaj>
    <derivirana_varijabla naziv="DomainObject.Predmet.DatumOsnivanja_1">22.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St-19/2010</izvorni_sadrzaj>
    <derivirana_varijabla naziv="DomainObject.Predmet.OznakaBroj_1">St-19/2010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BOJNIK društvo s ograničenom odgovornošću za građevinarstvo i trgovinu</izvorni_sadrzaj>
    <derivirana_varijabla naziv="DomainObject.Predmet.ProtustrankaFormated_1">  BOJNIK društvo s ograničenom odgovornošću za građevinarstvo i trgovinu</derivirana_varijabla>
  </DomainObject.Predmet.ProtustrankaFormated>
  <DomainObject.Predmet.ProtustrankaFormatedOIB>
    <izvorni_sadrzaj>  BOJNIK društvo s ograničenom odgovornošću za građevinarstvo i trgovinu, OIB 56204292125</izvorni_sadrzaj>
    <derivirana_varijabla naziv="DomainObject.Predmet.ProtustrankaFormatedOIB_1">  BOJNIK društvo s ograničenom odgovornošću za građevinarstvo i trgovinu, OIB 56204292125</derivirana_varijabla>
  </DomainObject.Predmet.ProtustrankaFormatedOIB>
  <DomainObject.Predmet.ProtustrankaFormatedWithAdress>
    <izvorni_sadrzaj> BOJNIK društvo s ograničenom odgovornošću za građevinarstvo i trgovinu, Četvrt Vrilo/bb, Omiš</izvorni_sadrzaj>
    <derivirana_varijabla naziv="DomainObject.Predmet.ProtustrankaFormatedWithAdress_1"> BOJNIK društvo s ograničenom odgovornošću za građevinarstvo i trgovinu, Četvrt Vrilo/bb, Omiš</derivirana_varijabla>
  </DomainObject.Predmet.ProtustrankaFormatedWithAdress>
  <DomainObject.Predmet.ProtustrankaFormatedWithAdressOIB>
    <izvorni_sadrzaj> BOJNIK društvo s ograničenom odgovornošću za građevinarstvo i trgovinu, OIB 56204292125, Četvrt Vrilo/bb, Omiš</izvorni_sadrzaj>
    <derivirana_varijabla naziv="DomainObject.Predmet.ProtustrankaFormatedWithAdressOIB_1"> BOJNIK društvo s ograničenom odgovornošću za građevinarstvo i trgovinu, OIB 56204292125, Četvrt Vrilo/bb, Omiš</derivirana_varijabla>
  </DomainObject.Predmet.ProtustrankaFormatedWithAdressOIB>
  <DomainObject.Predmet.ProtustrankaWithAdress>
    <izvorni_sadrzaj>BOJNIK društvo s ograničenom odgovornošću za građevinarstvo i trgovinu Četvrt Vrilo/bb, Omiš</izvorni_sadrzaj>
    <derivirana_varijabla naziv="DomainObject.Predmet.ProtustrankaWithAdress_1">BOJNIK društvo s ograničenom odgovornošću za građevinarstvo i trgovinu Četvrt Vrilo/bb, Omiš</derivirana_varijabla>
  </DomainObject.Predmet.ProtustrankaWithAdress>
  <DomainObject.Predmet.ProtustrankaWithAdressOIB>
    <izvorni_sadrzaj>BOJNIK društvo s ograničenom odgovornošću za građevinarstvo i trgovinu, OIB 56204292125, Četvrt Vrilo/bb, Omiš</izvorni_sadrzaj>
    <derivirana_varijabla naziv="DomainObject.Predmet.ProtustrankaWithAdressOIB_1">BOJNIK društvo s ograničenom odgovornošću za građevinarstvo i trgovinu, OIB 56204292125, Četvrt Vrilo/bb, Omiš</derivirana_varijabla>
  </DomainObject.Predmet.ProtustrankaWithAdressOIB>
  <DomainObject.Predmet.ProtustrankaNazivFormated>
    <izvorni_sadrzaj>BOJNIK društvo s ograničenom odgovornošću za građevinarstvo i trgovinu</izvorni_sadrzaj>
    <derivirana_varijabla naziv="DomainObject.Predmet.ProtustrankaNazivFormated_1">BOJNIK društvo s ograničenom odgovornošću za građevinarstvo i trgovinu</derivirana_varijabla>
  </DomainObject.Predmet.ProtustrankaNazivFormated>
  <DomainObject.Predmet.ProtustrankaNazivFormatedOIB>
    <izvorni_sadrzaj>BOJNIK društvo s ograničenom odgovornošću za građevinarstvo i trgovinu, OIB 56204292125</izvorni_sadrzaj>
    <derivirana_varijabla naziv="DomainObject.Predmet.ProtustrankaNazivFormatedOIB_1">BOJNIK društvo s ograničenom odgovornošću za građevinarstvo i trgovinu, OIB 56204292125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ZVJEZDANA VUKASOVIĆ zastupanog po punomoćniku Gordana Vuković</izvorni_sadrzaj>
    <derivirana_varijabla naziv="DomainObject.Predmet.StrankaFormated_1">  ZVJEZDANA VUKASOVIĆ zastupanog po punomoćniku Gordana Vuković</derivirana_varijabla>
  </DomainObject.Predmet.StrankaFormated>
  <DomainObject.Predmet.StrankaFormatedOIB>
    <izvorni_sadrzaj>  ZVJEZDANA VUKASOVIĆ, OIB 87640970394 zastupanog po punomoćniku Gordana Vuković</izvorni_sadrzaj>
    <derivirana_varijabla naziv="DomainObject.Predmet.StrankaFormatedOIB_1">  ZVJEZDANA VUKASOVIĆ, OIB 87640970394 zastupanog po punomoćniku Gordana Vuković</derivirana_varijabla>
  </DomainObject.Predmet.StrankaFormatedOIB>
  <DomainObject.Predmet.StrankaFormatedWithAdress>
    <izvorni_sadrzaj> ZVJEZDANA VUKASOVIĆ, Jadranska 14, 21315 Dugi Rat zastupanog po punomoćniku Gordana Vuković</izvorni_sadrzaj>
    <derivirana_varijabla naziv="DomainObject.Predmet.StrankaFormatedWithAdress_1"> ZVJEZDANA VUKASOVIĆ, Jadranska 14, 21315 Dugi Rat zastupanog po punomoćniku Gordana Vuković</derivirana_varijabla>
  </DomainObject.Predmet.StrankaFormatedWithAdress>
  <DomainObject.Predmet.StrankaFormatedWithAdressOIB>
    <izvorni_sadrzaj> ZVJEZDANA VUKASOVIĆ, OIB 87640970394, Jadranska 14, 21315 Dugi Rat zastupanog po punomoćniku Gordana Vuković</izvorni_sadrzaj>
    <derivirana_varijabla naziv="DomainObject.Predmet.StrankaFormatedWithAdressOIB_1"> ZVJEZDANA VUKASOVIĆ, OIB 87640970394, Jadranska 14, 21315 Dugi Rat zastupanog po punomoćniku Gordana Vuković</derivirana_varijabla>
  </DomainObject.Predmet.StrankaFormatedWithAdressOIB>
  <DomainObject.Predmet.StrankaWithAdress>
    <izvorni_sadrzaj>ZVJEZDANA VUKASOVIĆ Jadranska 14,21315 Dugi Rat</izvorni_sadrzaj>
    <derivirana_varijabla naziv="DomainObject.Predmet.StrankaWithAdress_1">ZVJEZDANA VUKASOVIĆ Jadranska 14,21315 Dugi Rat</derivirana_varijabla>
  </DomainObject.Predmet.StrankaWithAdress>
  <DomainObject.Predmet.StrankaWithAdressOIB>
    <izvorni_sadrzaj>ZVJEZDANA VUKASOVIĆ, OIB 87640970394, Jadranska 14,21315 Dugi Rat</izvorni_sadrzaj>
    <derivirana_varijabla naziv="DomainObject.Predmet.StrankaWithAdressOIB_1">ZVJEZDANA VUKASOVIĆ, OIB 87640970394, Jadranska 14,21315 Dugi Rat</derivirana_varijabla>
  </DomainObject.Predmet.StrankaWithAdressOIB>
  <DomainObject.Predmet.StrankaNazivFormated>
    <izvorni_sadrzaj>ZVJEZDANA VUKASOVIĆ</izvorni_sadrzaj>
    <derivirana_varijabla naziv="DomainObject.Predmet.StrankaNazivFormated_1">ZVJEZDANA VUKASOVIĆ</derivirana_varijabla>
  </DomainObject.Predmet.StrankaNazivFormated>
  <DomainObject.Predmet.StrankaNazivFormatedOIB>
    <izvorni_sadrzaj>ZVJEZDANA VUKASOVIĆ, OIB 87640970394</izvorni_sadrzaj>
    <derivirana_varijabla naziv="DomainObject.Predmet.StrankaNazivFormatedOIB_1">ZVJEZDANA VUKASOVIĆ, OIB 87640970394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ZVJEZDANA VUKASOVIĆ zastupanog po punomoćniku Gordana Vuković</item>
    </izvorni_sadrzaj>
    <derivirana_varijabla naziv="DomainObject.Predmet.StrankaListFormated_1">
      <item>ZVJEZDANA VUKASOVIĆ zastupanog po punomoćniku Gordana Vuković</item>
    </derivirana_varijabla>
  </DomainObject.Predmet.StrankaListFormated>
  <DomainObject.Predmet.StrankaListFormatedOIB>
    <izvorni_sadrzaj>
      <item>ZVJEZDANA VUKASOVIĆ, OIB 87640970394 zastupanog po punomoćniku Gordana Vuković</item>
    </izvorni_sadrzaj>
    <derivirana_varijabla naziv="DomainObject.Predmet.StrankaListFormatedOIB_1">
      <item>ZVJEZDANA VUKASOVIĆ, OIB 87640970394 zastupanog po punomoćniku Gordana Vuković</item>
    </derivirana_varijabla>
  </DomainObject.Predmet.StrankaListFormatedOIB>
  <DomainObject.Predmet.StrankaListFormatedWithAdress>
    <izvorni_sadrzaj>
      <item>ZVJEZDANA VUKASOVIĆ, Jadranska 14, 21315 Dugi Rat zastupanog po punomoćniku Gordana Vuković</item>
    </izvorni_sadrzaj>
    <derivirana_varijabla naziv="DomainObject.Predmet.StrankaListFormatedWithAdress_1">
      <item>ZVJEZDANA VUKASOVIĆ, Jadranska 14, 21315 Dugi Rat zastupanog po punomoćniku Gordana Vuković</item>
    </derivirana_varijabla>
  </DomainObject.Predmet.StrankaListFormatedWithAdress>
  <DomainObject.Predmet.StrankaListFormatedWithAdressOIB>
    <izvorni_sadrzaj>
      <item>ZVJEZDANA VUKASOVIĆ, OIB 87640970394, Jadranska 14, 21315 Dugi Rat zastupanog po punomoćniku Gordana Vuković</item>
    </izvorni_sadrzaj>
    <derivirana_varijabla naziv="DomainObject.Predmet.StrankaListFormatedWithAdressOIB_1">
      <item>ZVJEZDANA VUKASOVIĆ, OIB 87640970394, Jadranska 14, 21315 Dugi Rat zastupanog po punomoćniku Gordana Vuković</item>
    </derivirana_varijabla>
  </DomainObject.Predmet.StrankaListFormatedWithAdressOIB>
  <DomainObject.Predmet.StrankaListNazivFormated>
    <izvorni_sadrzaj>
      <item>ZVJEZDANA VUKASOVIĆ</item>
    </izvorni_sadrzaj>
    <derivirana_varijabla naziv="DomainObject.Predmet.StrankaListNazivFormated_1">
      <item>ZVJEZDANA VUKASOVIĆ</item>
    </derivirana_varijabla>
  </DomainObject.Predmet.StrankaListNazivFormated>
  <DomainObject.Predmet.StrankaListNazivFormatedOIB>
    <izvorni_sadrzaj>
      <item>ZVJEZDANA VUKASOVIĆ, OIB 87640970394</item>
    </izvorni_sadrzaj>
    <derivirana_varijabla naziv="DomainObject.Predmet.StrankaListNazivFormatedOIB_1">
      <item>ZVJEZDANA VUKASOVIĆ, OIB 87640970394</item>
    </derivirana_varijabla>
  </DomainObject.Predmet.StrankaListNazivFormatedOIB>
  <DomainObject.Predmet.ProtuStrankaListFormated>
    <izvorni_sadrzaj>
      <item>BOJNIK društvo s ograničenom odgovornošću za građevinarstvo i trgovinu</item>
    </izvorni_sadrzaj>
    <derivirana_varijabla naziv="DomainObject.Predmet.ProtuStrankaListFormated_1">
      <item>BOJNIK društvo s ograničenom odgovornošću za građevinarstvo i trgovinu</item>
    </derivirana_varijabla>
  </DomainObject.Predmet.ProtuStrankaListFormated>
  <DomainObject.Predmet.ProtuStrankaListFormatedOIB>
    <izvorni_sadrzaj>
      <item>BOJNIK društvo s ograničenom odgovornošću za građevinarstvo i trgovinu, OIB 56204292125</item>
    </izvorni_sadrzaj>
    <derivirana_varijabla naziv="DomainObject.Predmet.ProtuStrankaListFormatedOIB_1">
      <item>BOJNIK društvo s ograničenom odgovornošću za građevinarstvo i trgovinu, OIB 56204292125</item>
    </derivirana_varijabla>
  </DomainObject.Predmet.ProtuStrankaListFormatedOIB>
  <DomainObject.Predmet.ProtuStrankaListFormatedWithAdress>
    <izvorni_sadrzaj>
      <item>BOJNIK društvo s ograničenom odgovornošću za građevinarstvo i trgovinu, Četvrt Vrilo/bb, Omiš</item>
    </izvorni_sadrzaj>
    <derivirana_varijabla naziv="DomainObject.Predmet.ProtuStrankaListFormatedWithAdress_1">
      <item>BOJNIK društvo s ograničenom odgovornošću za građevinarstvo i trgovinu, Četvrt Vrilo/bb, Omiš</item>
    </derivirana_varijabla>
  </DomainObject.Predmet.ProtuStrankaListFormatedWithAdress>
  <DomainObject.Predmet.ProtuStrankaListFormatedWithAdressOIB>
    <izvorni_sadrzaj>
      <item>BOJNIK društvo s ograničenom odgovornošću za građevinarstvo i trgovinu, OIB 56204292125, Četvrt Vrilo/bb, Omiš</item>
    </izvorni_sadrzaj>
    <derivirana_varijabla naziv="DomainObject.Predmet.ProtuStrankaListFormatedWithAdressOIB_1">
      <item>BOJNIK društvo s ograničenom odgovornošću za građevinarstvo i trgovinu, OIB 56204292125, Četvrt Vrilo/bb, Omiš</item>
    </derivirana_varijabla>
  </DomainObject.Predmet.ProtuStrankaListFormatedWithAdressOIB>
  <DomainObject.Predmet.ProtuStrankaListNazivFormated>
    <izvorni_sadrzaj>
      <item>BOJNIK društvo s ograničenom odgovornošću za građevinarstvo i trgovinu</item>
    </izvorni_sadrzaj>
    <derivirana_varijabla naziv="DomainObject.Predmet.ProtuStrankaListNazivFormated_1">
      <item>BOJNIK društvo s ograničenom odgovornošću za građevinarstvo i trgovinu</item>
    </derivirana_varijabla>
  </DomainObject.Predmet.ProtuStrankaListNazivFormated>
  <DomainObject.Predmet.ProtuStrankaListNazivFormatedOIB>
    <izvorni_sadrzaj>
      <item>BOJNIK društvo s ograničenom odgovornošću za građevinarstvo i trgovinu, OIB 56204292125</item>
    </izvorni_sadrzaj>
    <derivirana_varijabla naziv="DomainObject.Predmet.ProtuStrankaListNazivFormatedOIB_1">
      <item>BOJNIK društvo s ograničenom odgovornošću za građevinarstvo i trgovinu, OIB 56204292125</item>
    </derivirana_varijabla>
  </DomainObject.Predmet.ProtuStrankaListNazivFormatedOIB>
  <DomainObject.Predmet.OstaliListFormated>
    <izvorni_sadrzaj>
      <item>Gordana Vuković punomoćnik sudionika u postupku ZVJEZDANA VUKASOVIĆ</item>
      <item>SOCIETE GENERALE-SPLITSKA BANKA dioničko društvo</item>
      <item>Gordana Vuković</item>
      <item>ALEN BUĆO</item>
      <item>Zoran Miletić</item>
      <item>NARODNE NOVINE, dioničko društvo za izdavanje i tiskanje Službenog lista Republike Hrvatske, službenih i drugih obrazaca te </item>
      <item>Porezna uprava Ispostava Omiš</item>
      <item>Natalija Mladineo dipl. oec.</item>
      <item>Trgovački sud Split Registarski odjel</item>
      <item>Trgovački sud Split Pisarnica</item>
      <item>Trgovački sud Split Oglasna ploča</item>
      <item>Trgovački sud Split Ovršni odjel</item>
      <item>Trgovački sud u Splitu Računovodstvo</item>
    </izvorni_sadrzaj>
    <derivirana_varijabla naziv="DomainObject.Predmet.OstaliListFormated_1">
      <item>Gordana Vuković punomoćnik sudionika u postupku ZVJEZDANA VUKASOVIĆ</item>
      <item>SOCIETE GENERALE-SPLITSKA BANKA dioničko društvo</item>
      <item>Gordana Vuković</item>
      <item>ALEN BUĆO</item>
      <item>Zoran Miletić</item>
      <item>NARODNE NOVINE, dioničko društvo za izdavanje i tiskanje Službenog lista Republike Hrvatske, službenih i drugih obrazaca te </item>
      <item>Porezna uprava Ispostava Omiš</item>
      <item>Natalija Mladineo dipl. oec.</item>
      <item>Trgovački sud Split Registarski odjel</item>
      <item>Trgovački sud Split Pisarnica</item>
      <item>Trgovački sud Split Oglasna ploča</item>
      <item>Trgovački sud Split Ovršni odjel</item>
      <item>Trgovački sud u Splitu Računovodstvo</item>
    </derivirana_varijabla>
  </DomainObject.Predmet.OstaliListFormated>
  <DomainObject.Predmet.OstaliListFormatedOIB>
    <izvorni_sadrzaj>
      <item>Gordana Vuković, OIB 22392609572 punomoćnik sudionika u postupku ZVJEZDANA VUKASOVIĆ</item>
      <item>SOCIETE GENERALE-SPLITSKA BANKA dioničko društvo, OIB 69326397242</item>
      <item>Gordana Vuković, OIB 22392609572</item>
      <item>ALEN BUĆO</item>
      <item>Zoran Miletić, OIB 73025684607</item>
      <item>NARODNE NOVINE, dioničko društvo za izdavanje i tiskanje Službenog lista Republike Hrvatske, službenih i drugih obrazaca te , OIB 64546066176</item>
      <item>Porezna uprava Ispostava Omiš, OIB 18683136487</item>
      <item>Natalija Mladineo dipl. oec., OIB 62875698528</item>
      <item>Trgovački sud Split Registarski odjel, OIB 11748694684</item>
      <item>Trgovački sud Split Pisarnica, OIB 11748694684</item>
      <item>Trgovački sud Split Oglasna ploča, OIB 11748694684</item>
      <item>Trgovački sud Split Ovršni odjel, OIB 11748694684</item>
      <item>Trgovački sud u Splitu Računovodstvo, OIB 11748694684</item>
    </izvorni_sadrzaj>
    <derivirana_varijabla naziv="DomainObject.Predmet.OstaliListFormatedOIB_1">
      <item>Gordana Vuković, OIB 22392609572 punomoćnik sudionika u postupku ZVJEZDANA VUKASOVIĆ</item>
      <item>SOCIETE GENERALE-SPLITSKA BANKA dioničko društvo, OIB 69326397242</item>
      <item>Gordana Vuković, OIB 22392609572</item>
      <item>ALEN BUĆO</item>
      <item>Zoran Miletić, OIB 73025684607</item>
      <item>NARODNE NOVINE, dioničko društvo za izdavanje i tiskanje Službenog lista Republike Hrvatske, službenih i drugih obrazaca te , OIB 64546066176</item>
      <item>Porezna uprava Ispostava Omiš, OIB 18683136487</item>
      <item>Natalija Mladineo dipl. oec., OIB 62875698528</item>
      <item>Trgovački sud Split Registarski odjel, OIB 11748694684</item>
      <item>Trgovački sud Split Pisarnica, OIB 11748694684</item>
      <item>Trgovački sud Split Oglasna ploča, OIB 11748694684</item>
      <item>Trgovački sud Split Ovršni odjel, OIB 11748694684</item>
      <item>Trgovački sud u Splitu Računovodstvo, OIB 11748694684</item>
    </derivirana_varijabla>
  </DomainObject.Predmet.OstaliListFormatedOIB>
  <DomainObject.Predmet.OstaliListFormatedWithAdress>
    <izvorni_sadrzaj>
      <item>Gordana Vuković, Četvrt Žarka Dražojevića 1A, 21310 Omiš punomoćnik sudionika u postupku ZVJEZDANA VUKASOVIĆ</item>
      <item>SOCIETE GENERALE-SPLITSKA BANKA dioničko društvo, Ruđera Boškovića 16, 21000 Split</item>
      <item>Gordana Vuković, Četvrt Žarka Dražojevića 1A, 21310 Omiš</item>
      <item>ALEN BUĆO, Matije Gupca 5, 21310 Omiš</item>
      <item>Zoran Miletić, Njegoševa 1, 21000 Split</item>
      <item>NARODNE NOVINE, dioničko društvo za izdavanje i tiskanje Službenog lista Republike Hrvatske, službenih i drugih obrazaca te , Savski Gaj XIII. put 6, 10000 Zagreb</item>
      <item>Porezna uprava Ispostava Omiš, Put Ribnjaka 1, 21310 Omiš</item>
      <item>Natalija Mladineo dipl. oec., Viška 24,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Ovršni odjel, Sukoišanska 6, 21000 Split</item>
      <item>Trgovački sud u Splitu Računovodstvo, Sukoišanska 6, 21000 Split</item>
    </izvorni_sadrzaj>
    <derivirana_varijabla naziv="DomainObject.Predmet.OstaliListFormatedWithAdress_1">
      <item>Gordana Vuković, Četvrt Žarka Dražojevića 1A, 21310 Omiš punomoćnik sudionika u postupku ZVJEZDANA VUKASOVIĆ</item>
      <item>SOCIETE GENERALE-SPLITSKA BANKA dioničko društvo, Ruđera Boškovića 16, 21000 Split</item>
      <item>Gordana Vuković, Četvrt Žarka Dražojevića 1A, 21310 Omiš</item>
      <item>ALEN BUĆO, Matije Gupca 5, 21310 Omiš</item>
      <item>Zoran Miletić, Njegoševa 1, 21000 Split</item>
      <item>NARODNE NOVINE, dioničko društvo za izdavanje i tiskanje Službenog lista Republike Hrvatske, službenih i drugih obrazaca te , Savski Gaj XIII. put 6, 10000 Zagreb</item>
      <item>Porezna uprava Ispostava Omiš, Put Ribnjaka 1, 21310 Omiš</item>
      <item>Natalija Mladineo dipl. oec., Viška 24,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Ovršni odjel, Sukoišanska 6, 21000 Split</item>
      <item>Trgovački sud u Splitu Računovodstvo, Sukoišanska 6, 21000 Split</item>
    </derivirana_varijabla>
  </DomainObject.Predmet.OstaliListFormatedWithAdress>
  <DomainObject.Predmet.OstaliListFormatedWithAdressOIB>
    <izvorni_sadrzaj>
      <item>Gordana Vuković, OIB 22392609572, Četvrt Žarka Dražojevića 1A, 21310 Omiš punomoćnik sudionika u postupku ZVJEZDANA VUKASOVIĆ</item>
      <item>SOCIETE GENERALE-SPLITSKA BANKA dioničko društvo, OIB 69326397242, Ruđera Boškovića 16, 21000 Split</item>
      <item>Gordana Vuković, OIB 22392609572, Četvrt Žarka Dražojevića 1A, 21310 Omiš</item>
      <item>ALEN BUĆO, Matije Gupca 5, 21310 Omiš</item>
      <item>Zoran Miletić, OIB 73025684607, Njegoševa 1, 21000 Split</item>
      <item>NARODNE NOVINE, dioničko društvo za izdavanje i tiskanje Službenog lista Republike Hrvatske, službenih i drugih obrazaca te , OIB 64546066176, Savski Gaj XIII. put 6, 10000 Zagreb</item>
      <item>Porezna uprava Ispostava Omiš, OIB 18683136487, Put Ribnjaka 1, 21310 Omiš</item>
      <item>Natalija Mladineo dipl. oec., OIB 62875698528, Viška 24, 21000 Split</item>
      <item>Trgovački sud Split Registarski odjel, OIB 11748694684, Sukoišanska 6, 21000 Split</item>
      <item>Trgovački sud Split Pisarnica, OIB 11748694684, Sukoišanska 6, 21000 Split</item>
      <item>Trgovački sud Split Oglasna ploča, OIB 11748694684, Sukoišanska 6, 21000 Split</item>
      <item>Trgovački sud Split Ovršni odjel, OIB 11748694684, Sukoišanska 6, 21000 Split</item>
      <item>Trgovački sud u Splitu Računovodstvo, OIB 11748694684, Sukoišanska 6, 21000 Split</item>
    </izvorni_sadrzaj>
    <derivirana_varijabla naziv="DomainObject.Predmet.OstaliListFormatedWithAdressOIB_1">
      <item>Gordana Vuković, OIB 22392609572, Četvrt Žarka Dražojevića 1A, 21310 Omiš punomoćnik sudionika u postupku ZVJEZDANA VUKASOVIĆ</item>
      <item>SOCIETE GENERALE-SPLITSKA BANKA dioničko društvo, OIB 69326397242, Ruđera Boškovića 16, 21000 Split</item>
      <item>Gordana Vuković, OIB 22392609572, Četvrt Žarka Dražojevića 1A, 21310 Omiš</item>
      <item>ALEN BUĆO, Matije Gupca 5, 21310 Omiš</item>
      <item>Zoran Miletić, OIB 73025684607, Njegoševa 1, 21000 Split</item>
      <item>NARODNE NOVINE, dioničko društvo za izdavanje i tiskanje Službenog lista Republike Hrvatske, službenih i drugih obrazaca te , OIB 64546066176, Savski Gaj XIII. put 6, 10000 Zagreb</item>
      <item>Porezna uprava Ispostava Omiš, OIB 18683136487, Put Ribnjaka 1, 21310 Omiš</item>
      <item>Natalija Mladineo dipl. oec., OIB 62875698528, Viška 24, 21000 Split</item>
      <item>Trgovački sud Split Registarski odjel, OIB 11748694684, Sukoišanska 6, 21000 Split</item>
      <item>Trgovački sud Split Pisarnica, OIB 11748694684, Sukoišanska 6, 21000 Split</item>
      <item>Trgovački sud Split Oglasna ploča, OIB 11748694684, Sukoišanska 6, 21000 Split</item>
      <item>Trgovački sud Split Ovršni odjel, OIB 11748694684, Sukoišanska 6, 21000 Split</item>
      <item>Trgovački sud u Splitu Računovodstvo, OIB 11748694684, Sukoišanska 6, 21000 Split</item>
    </derivirana_varijabla>
  </DomainObject.Predmet.OstaliListFormatedWithAdressOIB>
  <DomainObject.Predmet.OstaliListNazivFormated>
    <izvorni_sadrzaj>
      <item>Gordana Vuković</item>
      <item>SOCIETE GENERALE-SPLITSKA BANKA dioničko društvo</item>
      <item>Gordana Vuković</item>
      <item>ALEN BUĆO</item>
      <item>Zoran Miletić</item>
      <item>NARODNE NOVINE, dioničko društvo za izdavanje i tiskanje Službenog lista Republike Hrvatske, službenih i drugih obrazaca te </item>
      <item>Porezna uprava Ispostava Omiš</item>
      <item>Natalija Mladineo dipl. oec.</item>
      <item>Trgovački sud Split Registarski odjel</item>
      <item>Trgovački sud Split Pisarnica</item>
      <item>Trgovački sud Split Oglasna ploča</item>
      <item>Trgovački sud Split Ovršni odjel</item>
      <item>Trgovački sud u Splitu Računovodstvo</item>
    </izvorni_sadrzaj>
    <derivirana_varijabla naziv="DomainObject.Predmet.OstaliListNazivFormated_1">
      <item>Gordana Vuković</item>
      <item>SOCIETE GENERALE-SPLITSKA BANKA dioničko društvo</item>
      <item>Gordana Vuković</item>
      <item>ALEN BUĆO</item>
      <item>Zoran Miletić</item>
      <item>NARODNE NOVINE, dioničko društvo za izdavanje i tiskanje Službenog lista Republike Hrvatske, službenih i drugih obrazaca te </item>
      <item>Porezna uprava Ispostava Omiš</item>
      <item>Natalija Mladineo dipl. oec.</item>
      <item>Trgovački sud Split Registarski odjel</item>
      <item>Trgovački sud Split Pisarnica</item>
      <item>Trgovački sud Split Oglasna ploča</item>
      <item>Trgovački sud Split Ovršni odjel</item>
      <item>Trgovački sud u Splitu Računovodstvo</item>
    </derivirana_varijabla>
  </DomainObject.Predmet.OstaliListNazivFormated>
  <DomainObject.Predmet.OstaliListNazivFormatedOIB>
    <izvorni_sadrzaj>
      <item>Gordana Vuković, OIB 22392609572</item>
      <item>SOCIETE GENERALE-SPLITSKA BANKA dioničko društvo, OIB 69326397242</item>
      <item>Gordana Vuković, OIB 22392609572</item>
      <item>ALEN BUĆO</item>
      <item>Zoran Miletić, OIB 73025684607</item>
      <item>NARODNE NOVINE, dioničko društvo za izdavanje i tiskanje Službenog lista Republike Hrvatske, službenih i drugih obrazaca te , OIB 64546066176</item>
      <item>Porezna uprava Ispostava Omiš, OIB 18683136487</item>
      <item>Natalija Mladineo dipl. oec., OIB 62875698528</item>
      <item>Trgovački sud Split Registarski odjel, OIB 11748694684</item>
      <item>Trgovački sud Split Pisarnica, OIB 11748694684</item>
      <item>Trgovački sud Split Oglasna ploča, OIB 11748694684</item>
      <item>Trgovački sud Split Ovršni odjel, OIB 11748694684</item>
      <item>Trgovački sud u Splitu Računovodstvo, OIB 11748694684</item>
    </izvorni_sadrzaj>
    <derivirana_varijabla naziv="DomainObject.Predmet.OstaliListNazivFormatedOIB_1">
      <item>Gordana Vuković, OIB 22392609572</item>
      <item>SOCIETE GENERALE-SPLITSKA BANKA dioničko društvo, OIB 69326397242</item>
      <item>Gordana Vuković, OIB 22392609572</item>
      <item>ALEN BUĆO</item>
      <item>Zoran Miletić, OIB 73025684607</item>
      <item>NARODNE NOVINE, dioničko društvo za izdavanje i tiskanje Službenog lista Republike Hrvatske, službenih i drugih obrazaca te , OIB 64546066176</item>
      <item>Porezna uprava Ispostava Omiš, OIB 18683136487</item>
      <item>Natalija Mladineo dipl. oec., OIB 62875698528</item>
      <item>Trgovački sud Split Registarski odjel, OIB 11748694684</item>
      <item>Trgovački sud Split Pisarnica, OIB 11748694684</item>
      <item>Trgovački sud Split Oglasna ploča, OIB 11748694684</item>
      <item>Trgovački sud Split Ovršni odjel, OIB 11748694684</item>
      <item>Trgovački sud u Splitu Računovodstvo, OIB 11748694684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ZVJEZDANA VUKASOVIĆ</izvorni_sadrzaj>
    <derivirana_varijabla naziv="DomainObject.Predmet.StrankaIDrugi_1">ZVJEZDANA VUKASOVIĆ</derivirana_varijabla>
  </DomainObject.Predmet.StrankaIDrugi>
  <DomainObject.Predmet.ProtustrankaIDrugi>
    <izvorni_sadrzaj>BOJNIK društvo s ograničenom odgovornošću za građevinarstvo i trgovinu</izvorni_sadrzaj>
    <derivirana_varijabla naziv="DomainObject.Predmet.ProtustrankaIDrugi_1">BOJNIK društvo s ograničenom odgovornošću za građevinarstvo i trgovinu</derivirana_varijabla>
  </DomainObject.Predmet.ProtustrankaIDrugi>
  <DomainObject.Predmet.StrankaIDrugiAdressOIB>
    <izvorni_sadrzaj>ZVJEZDANA VUKASOVIĆ, OIB 87640970394, Jadranska 14, 21315 Dugi Rat</izvorni_sadrzaj>
    <derivirana_varijabla naziv="DomainObject.Predmet.StrankaIDrugiAdressOIB_1">ZVJEZDANA VUKASOVIĆ, OIB 87640970394, Jadranska 14, 21315 Dugi Rat</derivirana_varijabla>
  </DomainObject.Predmet.StrankaIDrugiAdressOIB>
  <DomainObject.Predmet.ProtustrankaIDrugiAdressOIB>
    <izvorni_sadrzaj>BOJNIK društvo s ograničenom odgovornošću za građevinarstvo i trgovinu, OIB 56204292125, Četvrt Vrilo/bb, Omiš</izvorni_sadrzaj>
    <derivirana_varijabla naziv="DomainObject.Predmet.ProtustrankaIDrugiAdressOIB_1">BOJNIK društvo s ograničenom odgovornošću za građevinarstvo i trgovinu, OIB 56204292125, Četvrt Vrilo/bb,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Vuković</item>
      <item>BOJNIK društvo s ograničenom odgovornošću za građevinarstvo i trgovinu</item>
      <item>ZVJEZDANA VUKASOVIĆ</item>
      <item>SOCIETE GENERALE-SPLITSKA BANKA dioničko društvo</item>
      <item>Gordana Vuković</item>
      <item>ALEN BUĆO</item>
      <item>Zoran Miletić</item>
      <item>NARODNE NOVINE, dioničko društvo za izdavanje i tiskanje Službenog lista Republike Hrvatske, službenih i drugih obrazaca te </item>
      <item>Porezna uprava Ispostava Omiš</item>
      <item>Natalija Mladineo dipl. oec.</item>
      <item>Trgovački sud Split Registarski odjel</item>
      <item>Trgovački sud Split Pisarnica</item>
      <item>Trgovački sud Split Oglasna ploča</item>
      <item>Trgovački sud Split Ovršni odjel</item>
      <item>Trgovački sud u Splitu Računovodstvo</item>
    </izvorni_sadrzaj>
    <derivirana_varijabla naziv="DomainObject.Predmet.SudioniciListNaziv_1">
      <item>Gordana Vuković</item>
      <item>BOJNIK društvo s ograničenom odgovornošću za građevinarstvo i trgovinu</item>
      <item>ZVJEZDANA VUKASOVIĆ</item>
      <item>SOCIETE GENERALE-SPLITSKA BANKA dioničko društvo</item>
      <item>Gordana Vuković</item>
      <item>ALEN BUĆO</item>
      <item>Zoran Miletić</item>
      <item>NARODNE NOVINE, dioničko društvo za izdavanje i tiskanje Službenog lista Republike Hrvatske, službenih i drugih obrazaca te </item>
      <item>Porezna uprava Ispostava Omiš</item>
      <item>Natalija Mladineo dipl. oec.</item>
      <item>Trgovački sud Split Registarski odjel</item>
      <item>Trgovački sud Split Pisarnica</item>
      <item>Trgovački sud Split Oglasna ploča</item>
      <item>Trgovački sud Split Ovršni odjel</item>
      <item>Trgovački sud u Splitu Računovodstvo</item>
    </derivirana_varijabla>
  </DomainObject.Predmet.SudioniciListNaziv>
  <DomainObject.Predmet.SudioniciListAdressOIB>
    <izvorni_sadrzaj>
      <item>Gordana Vuković, OIB 22392609572, Četvrt Žarka Dražojevića 1A,21310 Omiš</item>
      <item>BOJNIK društvo s ograničenom odgovornošću za građevinarstvo i trgovinu, OIB 56204292125, Četvrt Vrilo/bb,Omiš</item>
      <item>ZVJEZDANA VUKASOVIĆ, OIB 87640970394, Jadranska 14,21315 Dugi Rat</item>
      <item>SOCIETE GENERALE-SPLITSKA BANKA dioničko društvo, OIB 69326397242, Ruđera Boškovića 16,21000 Split</item>
      <item>Gordana Vuković, OIB 22392609572, Četvrt Žarka Dražojevića 1A,21310 Omiš</item>
      <item>ALEN BUĆO, Matije Gupca 5,21310 Omiš</item>
      <item>Zoran Miletić, OIB 73025684607, Njegoševa 1,21000 Split</item>
      <item>NARODNE NOVINE, dioničko društvo za izdavanje i tiskanje Službenog lista Republike Hrvatske, službenih i drugih obrazaca te , OIB 64546066176, Savski Gaj XIII. put 6,10000 Zagreb</item>
      <item>Porezna uprava Ispostava Omiš, OIB 18683136487, Put Ribnjaka 1,21310 Omiš</item>
      <item>Natalija Mladineo dipl. oec., OIB 62875698528, Viška 24,21000 Split</item>
      <item>Trgovački sud Split Registarski odjel, OIB 11748694684, Sukoišanska 6,21000 Split</item>
      <item>Trgovački sud Split Pisarnica, OIB 11748694684, Sukoišanska 6,21000 Split</item>
      <item>Trgovački sud Split Oglasna ploča, OIB 11748694684, Sukoišanska 6,21000 Split</item>
      <item>Trgovački sud Split Ovršni odjel, OIB 11748694684, Sukoišanska 6,21000 Split</item>
      <item>Trgovački sud u Splitu Računovodstvo, OIB 11748694684, Sukoišanska 6,21000 Split</item>
    </izvorni_sadrzaj>
    <derivirana_varijabla naziv="DomainObject.Predmet.SudioniciListAdressOIB_1">
      <item>Gordana Vuković, OIB 22392609572, Četvrt Žarka Dražojevića 1A,21310 Omiš</item>
      <item>BOJNIK društvo s ograničenom odgovornošću za građevinarstvo i trgovinu, OIB 56204292125, Četvrt Vrilo/bb,Omiš</item>
      <item>ZVJEZDANA VUKASOVIĆ, OIB 87640970394, Jadranska 14,21315 Dugi Rat</item>
      <item>SOCIETE GENERALE-SPLITSKA BANKA dioničko društvo, OIB 69326397242, Ruđera Boškovića 16,21000 Split</item>
      <item>Gordana Vuković, OIB 22392609572, Četvrt Žarka Dražojevića 1A,21310 Omiš</item>
      <item>ALEN BUĆO, Matije Gupca 5,21310 Omiš</item>
      <item>Zoran Miletić, OIB 73025684607, Njegoševa 1,21000 Split</item>
      <item>NARODNE NOVINE, dioničko društvo za izdavanje i tiskanje Službenog lista Republike Hrvatske, službenih i drugih obrazaca te , OIB 64546066176, Savski Gaj XIII. put 6,10000 Zagreb</item>
      <item>Porezna uprava Ispostava Omiš, OIB 18683136487, Put Ribnjaka 1,21310 Omiš</item>
      <item>Natalija Mladineo dipl. oec., OIB 62875698528, Viška 24,21000 Split</item>
      <item>Trgovački sud Split Registarski odjel, OIB 11748694684, Sukoišanska 6,21000 Split</item>
      <item>Trgovački sud Split Pisarnica, OIB 11748694684, Sukoišanska 6,21000 Split</item>
      <item>Trgovački sud Split Oglasna ploča, OIB 11748694684, Sukoišanska 6,21000 Split</item>
      <item>Trgovački sud Split Ovršni odjel, OIB 11748694684, Sukoišanska 6,21000 Split</item>
      <item>Trgovački sud u Splitu Računovodstvo, OIB 11748694684,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22392609572</item>
      <item>, OIB 56204292125</item>
      <item>, OIB 87640970394</item>
      <item>, OIB 69326397242</item>
      <item>, OIB 22392609572</item>
      <item>, OIB null</item>
      <item>, OIB 73025684607</item>
      <item>, OIB 64546066176</item>
      <item>, OIB 18683136487</item>
      <item>, OIB 62875698528</item>
      <item>, OIB 11748694684</item>
      <item>, OIB 11748694684</item>
      <item>, OIB 11748694684</item>
      <item>, OIB 11748694684</item>
      <item>, OIB 11748694684</item>
    </izvorni_sadrzaj>
    <derivirana_varijabla naziv="DomainObject.Predmet.SudioniciListNazivOIB_1">
      <item>, OIB 22392609572</item>
      <item>, OIB 56204292125</item>
      <item>, OIB 87640970394</item>
      <item>, OIB 69326397242</item>
      <item>, OIB 22392609572</item>
      <item>, OIB null</item>
      <item>, OIB 73025684607</item>
      <item>, OIB 64546066176</item>
      <item>, OIB 18683136487</item>
      <item>, OIB 62875698528</item>
      <item>, OIB 11748694684</item>
      <item>, OIB 11748694684</item>
      <item>, OIB 11748694684</item>
      <item>, OIB 11748694684</item>
      <item>, OIB 11748694684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645EA-C618-4E17-9376-6EC0A2450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470</properties:Words>
  <properties:Characters>2506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2016-08-31T09:52:00Z</dcterms:created>
  <dc:creator>wsadmin</dc:creator>
  <cp:lastModifiedBy>Paško Bačić</cp:lastModifiedBy>
  <cp:lastPrinted>2014-01-08T11:18:00Z</cp:lastPrinted>
  <dcterms:modified xmlns:xsi="http://www.w3.org/2001/XMLSchema-instance" xsi:type="dcterms:W3CDTF">2016-08-31T09:53:00Z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