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7154" w14:paraId="68d7154" w:rsidRDefault="00F57DC9" w:rsidP="00F57DC9" w:rsidR="00F57DC9" w:rsidRPr="00CF002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DC9" w:rsidP="00F57DC9" w:rsidR="00F57DC9" w:rsidRPr="00CF002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CF002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57DC9" w:rsidP="00F57DC9" w:rsidR="00F57D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CF002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57DC9" w:rsidP="00F57DC9" w:rsidR="00F57D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57DC9" w:rsidP="00F57DC9" w:rsidR="00F57DC9" w:rsidRPr="00CF002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57DC9" w:rsidP="00F57DC9" w:rsidR="00F57D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7DC9" w:rsidP="00F57DC9" w:rsidR="00F57DC9" w:rsidRPr="005D578C">
      <w:pPr>
        <w:jc w:val="center"/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Jedinstvene usluge d. o. o. Novigrad, Veliki Trg 12, OIB 34628678144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040198261,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F002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Jedinstvene usluge d. o. o. Novigrad, Veliki Trg 12, OIB 34628678144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040198261,</w:t>
      </w:r>
      <w:r w:rsidRPr="005D578C">
        <w:rPr>
          <w:rFonts w:cs="Times New Roman" w:eastAsia="Times New Roman"/>
          <w:szCs w:val="24"/>
        </w:rPr>
        <w:t xml:space="preserve"> s danom </w:t>
      </w:r>
      <w:r w:rsidR="00CF002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57DC9" w:rsidP="00F57DC9" w:rsidR="00F57DC9">
      <w:pPr>
        <w:rPr>
          <w:rFonts w:cs="Times New Roman" w:eastAsia="Times New Roman"/>
          <w:szCs w:val="20"/>
        </w:rPr>
      </w:pPr>
    </w:p>
    <w:p w:rsidRDefault="00F57DC9" w:rsidP="00F57DC9" w:rsidR="00F57D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Jedinstvene usluge d. o. o. Novigrad, Veliki Trg 12, OIB 34628678144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040198261.</w:t>
      </w:r>
    </w:p>
    <w:p w:rsidRDefault="00F57DC9" w:rsidP="00F57DC9" w:rsidR="00F57DC9">
      <w:pPr>
        <w:ind w:firstLine="709"/>
        <w:rPr>
          <w:rFonts w:cs="Times New Roman" w:eastAsia="Times New Roman"/>
          <w:szCs w:val="24"/>
        </w:rPr>
      </w:pPr>
    </w:p>
    <w:p w:rsidRDefault="00F57DC9" w:rsidP="00F57DC9" w:rsidR="00F57D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Jedinstvene usluge d. o. o. Novigrad, Veliki Trg 12, OIB 34628678144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040198261.</w:t>
      </w:r>
    </w:p>
    <w:p w:rsidRDefault="00F57DC9" w:rsidP="00F57DC9" w:rsidR="00F57DC9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7DC9" w:rsidP="00F57DC9" w:rsidR="00F57DC9">
      <w:pPr>
        <w:ind w:firstLine="708"/>
        <w:rPr>
          <w:rFonts w:cs="Times New Roman" w:eastAsia="Times New Roman"/>
          <w:szCs w:val="24"/>
        </w:rPr>
      </w:pPr>
    </w:p>
    <w:p w:rsidRDefault="00F57DC9" w:rsidP="00F57DC9" w:rsidR="00F57D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Jedinstvene usluge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St-960/2015-3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7DC9" w:rsidP="00F57DC9" w:rsidR="00F57DC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F002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7DC9" w:rsidP="00F57DC9" w:rsidR="00F57DC9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57DC9" w:rsidP="00F57DC9" w:rsidR="00F57D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C84A31">
        <w:rPr>
          <w:rFonts w:cs="Times New Roman" w:eastAsia="Times New Roman"/>
          <w:szCs w:val="24"/>
        </w:rPr>
        <w:t>, v. r.</w:t>
      </w:r>
    </w:p>
    <w:p w:rsidRDefault="00F57DC9" w:rsidP="00F57DC9" w:rsidR="00F57DC9">
      <w:pPr>
        <w:jc w:val="left"/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left"/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57DC9" w:rsidP="00F57DC9" w:rsidR="00F57DC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57DC9" w:rsidP="00F57DC9" w:rsidR="00F57DC9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rPr>
          <w:rFonts w:cs="Times New Roman" w:eastAsia="Times New Roman"/>
          <w:szCs w:val="24"/>
        </w:rPr>
      </w:pPr>
    </w:p>
    <w:p w:rsidRDefault="00F57DC9" w:rsidP="00F57DC9" w:rsidR="00F57D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Jedinstvene usluge d. o. o. Novigrad, Veliki Trg 12,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Bruno Kmet, Novigrad, Ul. Vergal 35,</w:t>
      </w:r>
    </w:p>
    <w:p w:rsidRDefault="00F57DC9" w:rsidP="00F57DC9" w:rsidR="00F57DC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57DC9" w:rsidP="00F57DC9" w:rsidR="00F57DC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57DC9" w:rsidP="00F57DC9" w:rsidR="00F57DC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57DC9" w:rsidP="00F57DC9" w:rsidR="00F57D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57DC9" w:rsidP="00F57DC9" w:rsidR="00F57DC9"/>
    <w:p w:rsidRDefault="00F57DC9" w:rsidP="00F57DC9" w:rsidR="00F57DC9"/>
    <w:p w:rsidRDefault="00F57DC9" w:rsidP="00F57DC9" w:rsidR="00F57DC9"/>
    <w:p w:rsidRDefault="00F57DC9" w:rsidP="00F57DC9" w:rsidR="00F57DC9"/>
    <w:p w:rsidRDefault="00F57DC9" w:rsidP="00F57DC9" w:rsidR="00F57DC9"/>
    <w:p w:rsidRDefault="00F57DC9" w:rsidP="00F57DC9" w:rsidR="00F57DC9"/>
    <w:p w:rsidRDefault="00C84A31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DC9" w:rsidP="00F57DC9" w:rsidR="00F57DC9">
      <w:r>
        <w:separator/>
      </w:r>
    </w:p>
  </w:endnote>
  <w:endnote w:id="0" w:type="continuationSeparator">
    <w:p w:rsidRDefault="00F57DC9" w:rsidP="00F57DC9" w:rsidR="00F57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DC9" w:rsidP="00F57DC9" w:rsidR="00F57DC9">
      <w:r>
        <w:separator/>
      </w:r>
    </w:p>
  </w:footnote>
  <w:footnote w:id="0" w:type="continuationSeparator">
    <w:p w:rsidRDefault="00F57DC9" w:rsidP="00F57DC9" w:rsidR="00F57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DC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84A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St-960/2015-5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DC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St-960/2015-5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D8D"/>
    <w:rsid w:val="0075528E"/>
    <w:rsid w:val="0079403F"/>
    <w:rsid w:val="008E40E8"/>
    <w:rsid w:val="00C84A31"/>
    <w:rsid w:val="00CF002C"/>
    <w:rsid w:val="00DF4D8D"/>
    <w:rsid w:val="00F5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D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7D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7D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D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D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D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D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A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4A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4A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4A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D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7D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7D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D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D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D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D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A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4A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4A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4A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Jedinstvene usluge d.o.o. NOVIGRAD</izvorni_sadrzaj>
    <derivirana_varijabla naziv="DomainObject.Predmet.ProtustrankaFormated_1">  Jedinstvene usluge d.o.o. NOVIGRAD</derivirana_varijabla>
  </DomainObject.Predmet.ProtustrankaFormated>
  <DomainObject.Predmet.ProtustrankaFormatedOIB>
    <izvorni_sadrzaj>  Jedinstvene usluge d.o.o. NOVIGRAD, OIB 34628678144</izvorni_sadrzaj>
    <derivirana_varijabla naziv="DomainObject.Predmet.ProtustrankaFormatedOIB_1">  Jedinstvene usluge d.o.o. NOVIGRAD, OIB 34628678144</derivirana_varijabla>
  </DomainObject.Predmet.ProtustrankaFormatedOIB>
  <DomainObject.Predmet.ProtustrankaFormatedWithAdress>
    <izvorni_sadrzaj> Jedinstvene usluge d.o.o. NOVIGRAD, Veliki Trg 12, 52466 Novigrad</izvorni_sadrzaj>
    <derivirana_varijabla naziv="DomainObject.Predmet.ProtustrankaFormatedWithAdress_1"> Jedinstvene usluge d.o.o. NOVIGRAD, Veliki Trg 12, 52466 Novigrad</derivirana_varijabla>
  </DomainObject.Predmet.ProtustrankaFormatedWithAdress>
  <DomainObject.Predmet.ProtustrankaFormatedWithAdressOIB>
    <izvorni_sadrzaj> Jedinstvene usluge d.o.o. NOVIGRAD, OIB 34628678144, Veliki Trg 12, 52466 Novigrad</izvorni_sadrzaj>
    <derivirana_varijabla naziv="DomainObject.Predmet.ProtustrankaFormatedWithAdressOIB_1"> Jedinstvene usluge d.o.o. NOVIGRAD, OIB 34628678144, Veliki Trg 12, 52466 Novigrad</derivirana_varijabla>
  </DomainObject.Predmet.ProtustrankaFormatedWithAdressOIB>
  <DomainObject.Predmet.ProtustrankaWithAdress>
    <izvorni_sadrzaj>Jedinstvene usluge d.o.o. NOVIGRAD Veliki Trg 12, 52466 Novigrad</izvorni_sadrzaj>
    <derivirana_varijabla naziv="DomainObject.Predmet.ProtustrankaWithAdress_1">Jedinstvene usluge d.o.o. NOVIGRAD Veliki Trg 12, 52466 Novigrad</derivirana_varijabla>
  </DomainObject.Predmet.ProtustrankaWithAdress>
  <DomainObject.Predmet.ProtustrankaWithAdressOIB>
    <izvorni_sadrzaj>Jedinstvene usluge d.o.o. NOVIGRAD, OIB 34628678144, Veliki Trg 12, 52466 Novigrad</izvorni_sadrzaj>
    <derivirana_varijabla naziv="DomainObject.Predmet.ProtustrankaWithAdressOIB_1">Jedinstvene usluge d.o.o. NOVIGRAD, OIB 34628678144, Veliki Trg 12, 52466 Novigrad</derivirana_varijabla>
  </DomainObject.Predmet.ProtustrankaWithAdressOIB>
  <DomainObject.Predmet.ProtustrankaNazivFormated>
    <izvorni_sadrzaj>Jedinstvene usluge d.o.o. NOVIGRAD</izvorni_sadrzaj>
    <derivirana_varijabla naziv="DomainObject.Predmet.ProtustrankaNazivFormated_1">Jedinstvene usluge d.o.o. NOVIGRAD</derivirana_varijabla>
  </DomainObject.Predmet.ProtustrankaNazivFormated>
  <DomainObject.Predmet.ProtustrankaNazivFormatedOIB>
    <izvorni_sadrzaj>Jedinstvene usluge d.o.o. NOVIGRAD, OIB 34628678144</izvorni_sadrzaj>
    <derivirana_varijabla naziv="DomainObject.Predmet.ProtustrankaNazivFormatedOIB_1">Jedinstvene usluge d.o.o. NOVIGRAD, OIB 34628678144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Jedinstvene usluge d.o.o. NOVIGRAD</item>
    </izvorni_sadrzaj>
    <derivirana_varijabla naziv="DomainObject.Predmet.ProtuStrankaListFormated_1">
      <item>Jedinstvene usluge d.o.o. NOVIGRAD</item>
    </derivirana_varijabla>
  </DomainObject.Predmet.ProtuStrankaListFormated>
  <DomainObject.Predmet.ProtuStrankaListFormatedOIB>
    <izvorni_sadrzaj>
      <item>Jedinstvene usluge d.o.o. NOVIGRAD, OIB 34628678144</item>
    </izvorni_sadrzaj>
    <derivirana_varijabla naziv="DomainObject.Predmet.ProtuStrankaListFormatedOIB_1">
      <item>Jedinstvene usluge d.o.o. NOVIGRAD, OIB 34628678144</item>
    </derivirana_varijabla>
  </DomainObject.Predmet.ProtuStrankaListFormatedOIB>
  <DomainObject.Predmet.ProtuStrankaListFormatedWithAdress>
    <izvorni_sadrzaj>
      <item>Jedinstvene usluge d.o.o. NOVIGRAD, Veliki Trg 12, 52466 Novigrad</item>
    </izvorni_sadrzaj>
    <derivirana_varijabla naziv="DomainObject.Predmet.ProtuStrankaListFormatedWithAdress_1">
      <item>Jedinstvene usluge d.o.o. NOVIGRAD, Veliki Trg 12, 52466 Novigrad</item>
    </derivirana_varijabla>
  </DomainObject.Predmet.ProtuStrankaListFormatedWithAdress>
  <DomainObject.Predmet.ProtuStrankaListFormatedWithAdressOIB>
    <izvorni_sadrzaj>
      <item>Jedinstvene usluge d.o.o. NOVIGRAD, OIB 34628678144, Veliki Trg 12, 52466 Novigrad</item>
    </izvorni_sadrzaj>
    <derivirana_varijabla naziv="DomainObject.Predmet.ProtuStrankaListFormatedWithAdressOIB_1">
      <item>Jedinstvene usluge d.o.o. NOVIGRAD, OIB 34628678144, Veliki Trg 12, 52466 Novigrad</item>
    </derivirana_varijabla>
  </DomainObject.Predmet.ProtuStrankaListFormatedWithAdressOIB>
  <DomainObject.Predmet.ProtuStrankaListNazivFormated>
    <izvorni_sadrzaj>
      <item>Jedinstvene usluge d.o.o. NOVIGRAD</item>
    </izvorni_sadrzaj>
    <derivirana_varijabla naziv="DomainObject.Predmet.ProtuStrankaListNazivFormated_1">
      <item>Jedinstvene usluge d.o.o. NOVIGRAD</item>
    </derivirana_varijabla>
  </DomainObject.Predmet.ProtuStrankaListNazivFormated>
  <DomainObject.Predmet.ProtuStrankaListNazivFormatedOIB>
    <izvorni_sadrzaj>
      <item>Jedinstvene usluge d.o.o. NOVIGRAD, OIB 34628678144</item>
    </izvorni_sadrzaj>
    <derivirana_varijabla naziv="DomainObject.Predmet.ProtuStrankaListNazivFormatedOIB_1">
      <item>Jedinstvene usluge d.o.o. NOVIGRAD, OIB 34628678144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Jedinstvene usluge d.o.o. NOVIGRAD</izvorni_sadrzaj>
    <derivirana_varijabla naziv="DomainObject.Predmet.ProtustrankaIDrugi_1">Jedinstvene usluge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Jedinstvene usluge d.o.o. NOVIGRAD, OIB 34628678144, Veliki Trg 12, 52466 Novigrad</izvorni_sadrzaj>
    <derivirana_varijabla naziv="DomainObject.Predmet.ProtustrankaIDrugiAdressOIB_1">Jedinstvene usluge d.o.o. NOVIGRAD, OIB 34628678144, Veliki Trg 12,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Jedinstvene usluge d.o.o. NOVIGRAD</item>
    </izvorni_sadrzaj>
    <derivirana_varijabla naziv="DomainObject.Predmet.SudioniciListNaziv_1">
      <item>FINANCIJSKA AGENCIJA, RC RIJEKA, PODRUŽNICA PULA, PULA</item>
      <item>Jedinstvene usluge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Jedinstvene usluge d.o.o. NOVIGRAD, OIB 34628678144, Veliki Trg 12,52466 Novigrad</item>
    </izvorni_sadrzaj>
    <derivirana_varijabla naziv="DomainObject.Predmet.SudioniciListAdressOIB_1">
      <item>FINANCIJSKA AGENCIJA, RC RIJEKA, PODRUŽNICA PULA, PULA, OIB 85821130368, Ulica grada Vukovara 70,Zagreb</item>
      <item>Jedinstvene usluge d.o.o. NOVIGRAD, OIB 34628678144, Veliki Trg 12,52466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34628678144</item>
    </izvorni_sadrzaj>
    <derivirana_varijabla naziv="DomainObject.Predmet.SudioniciListNazivOIB_1">
      <item>, OIB 85821130368</item>
      <item>, OIB 34628678144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3074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2016-03-17T11:15:00Z</dcterms:created>
  <dc:creator>Mihaela Kaligari</dc:creator>
  <dc:description/>
  <cp:keywords/>
  <cp:lastModifiedBy>Jasmina Matika</cp:lastModifiedBy>
  <cp:lastPrinted>2016-03-23T07:25:00Z</cp:lastPrinted>
  <dcterms:modified xmlns:xsi="http://www.w3.org/2001/XMLSchema-instance" xsi:type="dcterms:W3CDTF">2016-03-23T11:53:00Z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