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de04" w14:paraId="a98de04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57468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660321">
        <w:t xml:space="preserve">VIJEĆE ROMSKE NACIONALNE MANJINE GRADA VODNJANA, Vodnjan, Trgovačka 2, OIB: 78025551846, </w:t>
      </w:r>
      <w:r w:rsidR="00741DAF">
        <w:t xml:space="preserve"> </w:t>
      </w:r>
    </w:p>
    <w:p w:rsidRDefault="00741DAF" w:rsidP="00C701B8" w:rsidR="00741DA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60321">
        <w:t>VIJEĆE ROMSKE NACIONALNE MANJINE GRADA VODNJANA, Vodnjan, Trgovačka 2, OIB: 78025551846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660321">
        <w:t>Jelenko Lehki, Zagreb, Pavlta Hatza 10, OIB: 96068307857</w:t>
      </w:r>
      <w:r w:rsidR="00741DAF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660321">
        <w:t>VIJEĆE ROMSKE NACIONALNE MANJINE GRADA VODNJANA, Vodnjan, Trgovačka 2, OIB: 78025551846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60321">
        <w:t>849/16-3 od 20. lipnja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0321">
        <w:t>20</w:t>
      </w:r>
      <w:r w:rsidR="00B57468">
        <w:t>. lipnja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41DAF">
        <w:t>14</w:t>
      </w:r>
      <w:r w:rsidR="00B57468">
        <w:t>. srpnja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lastRenderedPageBreak/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660321">
        <w:t>Pula</w:t>
      </w:r>
      <w:r w:rsidR="00A910B6" w:rsidRPr="005347E1">
        <w:t xml:space="preserve"> (list </w:t>
      </w:r>
      <w:r w:rsidR="00741DAF">
        <w:t>11</w:t>
      </w:r>
      <w:r w:rsidRPr="005347E1">
        <w:t xml:space="preserve"> spisa), uvjerenje Policijske uprave istarske (list </w:t>
      </w:r>
      <w:r w:rsidR="00660321">
        <w:t>9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741DAF">
        <w:t>8</w:t>
      </w:r>
      <w:r w:rsidR="00660321">
        <w:t>49</w:t>
      </w:r>
      <w:r w:rsidR="00741DAF">
        <w:t>/16</w:t>
      </w:r>
      <w:r w:rsidR="00B57468">
        <w:t xml:space="preserve"> od 14. srpnja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57468">
        <w:t>14. srpnja</w:t>
      </w:r>
      <w:r w:rsidRPr="005347E1">
        <w:t xml:space="preserve"> 2016. godine, a skinuto je sa oglasne </w:t>
      </w:r>
      <w:r w:rsidR="00B57468">
        <w:t>21. srpnja</w:t>
      </w:r>
      <w:r w:rsidR="0089087E" w:rsidRPr="005347E1">
        <w:t xml:space="preserve"> 2016. godine. U roku od 15 dana, koji rok je istekao </w:t>
      </w:r>
      <w:r w:rsidR="00B57468">
        <w:t>05. kolovoza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60321">
        <w:t>19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81943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660321">
        <w:t>Pula</w:t>
      </w:r>
    </w:p>
    <w:p w:rsidRDefault="00660321" w:rsidP="00660321" w:rsidR="00660321" w:rsidRPr="005347E1">
      <w:pPr>
        <w:ind w:firstLine="720"/>
        <w:jc w:val="both"/>
      </w:pPr>
      <w:r w:rsidRPr="005347E1">
        <w:t xml:space="preserve">- </w:t>
      </w:r>
      <w:r>
        <w:t xml:space="preserve">Uredu državne uprave u Istarskoj županiji </w:t>
      </w:r>
      <w:r w:rsidRPr="005347E1">
        <w:t>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89087E" w:rsidRPr="005347E1">
      <w:pPr>
        <w:jc w:val="both"/>
      </w:pPr>
      <w:r w:rsidRPr="005347E1">
        <w:tab/>
        <w:t xml:space="preserve">- zz dužnika </w:t>
      </w: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94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41DAF">
      <w:rPr>
        <w:sz w:val="23"/>
        <w:szCs w:val="23"/>
      </w:rPr>
      <w:t>8</w:t>
    </w:r>
    <w:r w:rsidR="00660321">
      <w:rPr>
        <w:sz w:val="23"/>
        <w:szCs w:val="23"/>
      </w:rPr>
      <w:t>49</w:t>
    </w:r>
    <w:r w:rsidR="005E47B5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5E47B5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41DAF">
      <w:rPr>
        <w:sz w:val="23"/>
        <w:szCs w:val="23"/>
      </w:rPr>
      <w:t>8</w:t>
    </w:r>
    <w:r w:rsidR="00660321">
      <w:rPr>
        <w:sz w:val="23"/>
        <w:szCs w:val="23"/>
      </w:rPr>
      <w:t>49</w:t>
    </w:r>
    <w:r w:rsidR="005E47B5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5E47B5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81943"/>
    <w:rsid w:val="005D20E4"/>
    <w:rsid w:val="005E3D31"/>
    <w:rsid w:val="005E47B5"/>
    <w:rsid w:val="0064102F"/>
    <w:rsid w:val="00647B00"/>
    <w:rsid w:val="006560EC"/>
    <w:rsid w:val="00660321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7760D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GRADA VODNJANA, VODNJAN zastupanog po punomoćniku IBRAHIM PUNUŠKOVIĆ</izvorni_sadrzaj>
    <derivirana_varijabla naziv="DomainObject.Predmet.ProtustrankaFormated_1">  VIJEĆE ROMSKE NACIONALNE MANJINE GRADA VODNJANA, VODNJAN zastupanog po punomoćniku IBRAHIM PUNUŠKOVIĆ</derivirana_varijabla>
  </DomainObject.Predmet.ProtustrankaFormated>
  <DomainObject.Predmet.ProtustrankaFormatedOIB>
    <izvorni_sadrzaj>  VIJEĆE ROMSKE NACIONALNE MANJINE GRADA VODNJANA, VODNJAN, OIB 78025551846 zastupanog po punomoćniku IBRAHIM PUNUŠKOVIĆ</izvorni_sadrzaj>
    <derivirana_varijabla naziv="DomainObject.Predmet.ProtustrankaFormatedOIB_1">  VIJEĆE ROMSKE NACIONALNE MANJINE GRADA VODNJANA, VODNJAN, OIB 78025551846 zastupanog po punomoćniku IBRAHIM PUNUŠKOVIĆ</derivirana_varijabla>
  </DomainObject.Predmet.ProtustrankaFormatedOIB>
  <DomainObject.Predmet.ProtustrankaFormatedWithAdress>
    <izvorni_sadrzaj> VIJEĆE ROMSKE NACIONALNE MANJINE GRADA VODNJANA, VODNJAN, Pian 14, 52100 Vodnjan zastupanog po punomoćniku IBRAHIM PUNUŠKOVIĆ</izvorni_sadrzaj>
    <derivirana_varijabla naziv="DomainObject.Predmet.ProtustrankaFormatedWithAdress_1"> VIJEĆE ROMSKE NACIONALNE MANJINE GRADA VODNJANA, VODNJAN, Pian 14, 52100 Vodnjan zastupanog po punomoćniku IBRAHIM PUNUŠKOVIĆ</derivirana_varijabla>
  </DomainObject.Predmet.ProtustrankaFormatedWithAdress>
  <DomainObject.Predmet.ProtustrankaFormatedWithAdressOIB>
    <izvorni_sadrzaj> VIJEĆE ROMSKE NACIONALNE MANJINE GRADA VODNJANA, VODNJAN, OIB 78025551846, Pian 14, 52100 Vodnjan zastupanog po punomoćniku IBRAHIM PUNUŠKOVIĆ</izvorni_sadrzaj>
    <derivirana_varijabla naziv="DomainObject.Predmet.ProtustrankaFormatedWithAdressOIB_1"> VIJEĆE ROMSKE NACIONALNE MANJINE GRADA VODNJANA, VODNJAN, OIB 78025551846, Pian 14, 52100 Vodnjan zastupanog po punomoćniku IBRAHIM PUNUŠKOVIĆ</derivirana_varijabla>
  </DomainObject.Predmet.ProtustrankaFormatedWithAdressOIB>
  <DomainObject.Predmet.ProtustrankaWithAdress>
    <izvorni_sadrzaj>VIJEĆE ROMSKE NACIONALNE MANJINE GRADA VODNJANA, VODNJAN Pian 14, 52100 Vodnjan</izvorni_sadrzaj>
    <derivirana_varijabla naziv="DomainObject.Predmet.ProtustrankaWithAdress_1">VIJEĆE ROMSKE NACIONALNE MANJINE GRADA VODNJANA, VODNJAN Pian 14, 52100 Vodnjan</derivirana_varijabla>
  </DomainObject.Predmet.ProtustrankaWithAdress>
  <DomainObject.Predmet.ProtustrankaWithAdressOIB>
    <izvorni_sadrzaj>VIJEĆE ROMSKE NACIONALNE MANJINE GRADA VODNJANA, VODNJAN, OIB 78025551846, Pian 14, 52100 Vodnjan</izvorni_sadrzaj>
    <derivirana_varijabla naziv="DomainObject.Predmet.ProtustrankaWithAdressOIB_1">VIJEĆE ROMSKE NACIONALNE MANJINE GRADA VODNJANA, VODNJAN, OIB 78025551846, Pian 14, 52100 Vodnjan</derivirana_varijabla>
  </DomainObject.Predmet.ProtustrankaWithAdressOIB>
  <DomainObject.Predmet.ProtustrankaNazivFormated>
    <izvorni_sadrzaj>VIJEĆE ROMSKE NACIONALNE MANJINE GRADA VODNJANA, VODNJAN</izvorni_sadrzaj>
    <derivirana_varijabla naziv="DomainObject.Predmet.ProtustrankaNazivFormated_1">VIJEĆE ROMSKE NACIONALNE MANJINE GRADA VODNJANA, VODNJAN</derivirana_varijabla>
  </DomainObject.Predmet.ProtustrankaNazivFormated>
  <DomainObject.Predmet.ProtustrankaNazivFormatedOIB>
    <izvorni_sadrzaj>VIJEĆE ROMSKE NACIONALNE MANJINE GRADA VODNJANA, VODNJAN, OIB 78025551846</izvorni_sadrzaj>
    <derivirana_varijabla naziv="DomainObject.Predmet.ProtustrankaNazivFormatedOIB_1">VIJEĆE ROMSKE NACIONALNE MANJINE GRADA VODNJANA, VODNJAN, OIB 78025551846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17243.85</izvorni_sadrzaj>
    <derivirana_varijabla naziv="DomainObject.Predmet.TrenutnaVrijednost_1">17243.85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VIJEĆE ROMSKE NACIONALNE MANJINE GRADA VODNJANA, VODNJAN zastupanog po punomoćniku IBRAHIM PUNUŠKOVIĆ</item>
    </izvorni_sadrzaj>
    <derivirana_varijabla naziv="DomainObject.Predmet.ProtuStrankaListFormated_1">
      <item>VIJEĆE ROMSKE NACIONALNE MANJINE GRADA VODNJANA, VODNJAN zastupanog po punomoćniku IBRAHIM PUNUŠKOVIĆ</item>
    </derivirana_varijabla>
  </DomainObject.Predmet.ProtuStrankaListFormated>
  <DomainObject.Predmet.ProtuStrankaListFormatedOIB>
    <izvorni_sadrzaj>
      <item>VIJEĆE ROMSKE NACIONALNE MANJINE GRADA VODNJANA, VODNJAN, OIB 78025551846 zastupanog po punomoćniku IBRAHIM PUNUŠKOVIĆ</item>
    </izvorni_sadrzaj>
    <derivirana_varijabla naziv="DomainObject.Predmet.ProtuStrankaListFormatedOIB_1">
      <item>VIJEĆE ROMSKE NACIONALNE MANJINE GRADA VODNJANA, VODNJAN, OIB 78025551846 zastupanog po punomoćniku IBRAHIM PUNUŠKOVIĆ</item>
    </derivirana_varijabla>
  </DomainObject.Predmet.ProtuStrankaListFormatedOIB>
  <DomainObject.Predmet.ProtuStrankaListFormatedWithAdress>
    <izvorni_sadrzaj>
      <item>VIJEĆE ROMSKE NACIONALNE MANJINE GRADA VODNJANA, VODNJAN, Pian 14, 52100 Vodnjan zastupanog po punomoćniku IBRAHIM PUNUŠKOVIĆ</item>
    </izvorni_sadrzaj>
    <derivirana_varijabla naziv="DomainObject.Predmet.ProtuStrankaListFormatedWithAdress_1">
      <item>VIJEĆE ROMSKE NACIONALNE MANJINE GRADA VODNJANA, VODNJAN, Pian 14, 52100 Vodnjan zastupanog po punomoćniku IBRAHIM PUNUŠKOVIĆ</item>
    </derivirana_varijabla>
  </DomainObject.Predmet.ProtuStrankaListFormatedWithAdress>
  <DomainObject.Predmet.ProtuStrankaListFormatedWithAdressOIB>
    <izvorni_sadrzaj>
      <item>VIJEĆE ROMSKE NACIONALNE MANJINE GRADA VODNJANA, VODNJAN, OIB 78025551846, Pian 14, 52100 Vodnjan zastupanog po punomoćniku IBRAHIM PUNUŠKOVIĆ</item>
    </izvorni_sadrzaj>
    <derivirana_varijabla naziv="DomainObject.Predmet.ProtuStrankaListFormatedWithAdressOIB_1">
      <item>VIJEĆE ROMSKE NACIONALNE MANJINE GRADA VODNJANA, VODNJAN, OIB 78025551846, Pian 14, 52100 Vodnjan zastupanog po punomoćniku IBRAHIM PUNUŠKOVIĆ</item>
    </derivirana_varijabla>
  </DomainObject.Predmet.ProtuStrankaListFormatedWithAdressOIB>
  <DomainObject.Predmet.ProtuStrankaListNazivFormated>
    <izvorni_sadrzaj>
      <item>VIJEĆE ROMSKE NACIONALNE MANJINE GRADA VODNJANA, VODNJAN</item>
    </izvorni_sadrzaj>
    <derivirana_varijabla naziv="DomainObject.Predmet.ProtuStrankaListNazivFormated_1">
      <item>VIJEĆE ROMSKE NACIONALNE MANJINE GRADA VODNJANA, VODNJAN</item>
    </derivirana_varijabla>
  </DomainObject.Predmet.ProtuStrankaListNazivFormated>
  <DomainObject.Predmet.ProtuStrankaListNazivFormatedOIB>
    <izvorni_sadrzaj>
      <item>VIJEĆE ROMSKE NACIONALNE MANJINE GRADA VODNJANA, VODNJAN, OIB 78025551846</item>
    </izvorni_sadrzaj>
    <derivirana_varijabla naziv="DomainObject.Predmet.ProtuStrankaListNazivFormatedOIB_1">
      <item>VIJEĆE ROMSKE NACIONALNE MANJINE GRADA VODNJANA, VODNJAN, OIB 78025551846</item>
    </derivirana_varijabla>
  </DomainObject.Predmet.ProtuStrankaListNazivFormatedOIB>
  <DomainObject.Predmet.OstaliListFormated>
    <izvorni_sadrzaj>
      <item>IBRAHIM PUNUŠKOVIĆ punomoćnik sudionika u postupku VIJEĆE ROMSKE NACIONALNE MANJINE GRADA VODNJANA, VODNJAN</item>
    </izvorni_sadrzaj>
    <derivirana_varijabla naziv="DomainObject.Predmet.OstaliListFormated_1">
      <item>IBRAHIM PUNUŠKOVIĆ punomoćnik sudionika u postupku VIJEĆE ROMSKE NACIONALNE MANJINE GRADA VODNJANA, VODNJAN</item>
    </derivirana_varijabla>
  </DomainObject.Predmet.OstaliListFormated>
  <DomainObject.Predmet.OstaliListFormatedOIB>
    <izvorni_sadrzaj>
      <item>IBRAHIM PUNUŠKOVIĆ punomoćnik sudionika u postupku VIJEĆE ROMSKE NACIONALNE MANJINE GRADA VODNJANA, VODNJAN</item>
    </izvorni_sadrzaj>
    <derivirana_varijabla naziv="DomainObject.Predmet.OstaliListFormatedOIB_1">
      <item>IBRAHIM PUNUŠKOVIĆ punomoćnik sudionika u postupku VIJEĆE ROMSKE NACIONALNE MANJINE GRADA VODNJANA, VODNJAN</item>
    </derivirana_varijabla>
  </DomainObject.Predmet.OstaliListFormatedOIB>
  <DomainObject.Predmet.OstaliListFormatedWithAdress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_1">
      <item>IBRAHIM PUNUŠKOVIĆ, Trgovačka 2, 52100 Vodnjan punomoćnik sudionika u postupku VIJEĆE ROMSKE NACIONALNE MANJINE GRADA VODNJANA, VODNJAN</item>
    </derivirana_varijabla>
  </DomainObject.Predmet.OstaliListFormatedWithAdress>
  <DomainObject.Predmet.OstaliListFormatedWithAdressOIB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OIB_1">
      <item>IBRAHIM PUNUŠKOVIĆ, Trgovačka 2, 52100 Vodnjan punomoćnik sudionika u postupku VIJEĆE ROMSKE NACIONALNE MANJINE GRADA VODNJANA, VODNJAN</item>
    </derivirana_varijabla>
  </DomainObject.Predmet.OstaliListFormatedWithAdressOIB>
  <DomainObject.Predmet.OstaliListNazivFormated>
    <izvorni_sadrzaj>
      <item>IBRAHIM PUNUŠKOVIĆ</item>
    </izvorni_sadrzaj>
    <derivirana_varijabla naziv="DomainObject.Predmet.OstaliListNazivFormated_1">
      <item>IBRAHIM PUNUŠKOVIĆ</item>
    </derivirana_varijabla>
  </DomainObject.Predmet.OstaliListNazivFormated>
  <DomainObject.Predmet.OstaliListNazivFormatedOIB>
    <izvorni_sadrzaj>
      <item>IBRAHIM PUNUŠKOVIĆ</item>
    </izvorni_sadrzaj>
    <derivirana_varijabla naziv="DomainObject.Predmet.OstaliListNazivFormatedOIB_1">
      <item>IBRAHIM PUNUŠKOVIĆ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VIJEĆE ROMSKE NACIONALNE MANJINE GRADA VODNJANA, VODNJAN</izvorni_sadrzaj>
    <derivirana_varijabla naziv="DomainObject.Predmet.ProtustrankaIDrugi_1">VIJEĆE ROMSKE NACIONALNE MANJINE GRADA VODNJANA, VODNJAN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VIJEĆE ROMSKE NACIONALNE MANJINE GRADA VODNJANA, VODNJAN, OIB 78025551846, Pian 14, 52100 Vodnjan</izvorni_sadrzaj>
    <derivirana_varijabla naziv="DomainObject.Predmet.ProtustrankaIDrugiAdressOIB_1">VIJEĆE ROMSKE NACIONALNE MANJINE GRADA VODNJANA, VODNJAN, OIB 78025551846, Pian 14,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VIJEĆE ROMSKE NACIONALNE MANJINE GRADA VODNJANA, VODNJAN</item>
      <item>IBRAHIM PUNUŠKOVIĆ</item>
    </izvorni_sadrzaj>
    <derivirana_varijabla naziv="DomainObject.Predmet.SudioniciListNaziv_1">
      <item>FINA, RC RIJEKA, PODRUŽNICA PULA, PULA</item>
      <item>VIJEĆE ROMSKE NACIONALNE MANJINE GRADA VODNJANA, VODNJAN</item>
      <item>IBRAHIM PUNUŠKOVIĆ</item>
    </derivirana_varijabla>
  </DomainObject.Predmet.SudioniciListNaziv>
  <DomainObject.Predmet.SudioniciListAdressOIB>
    <izvorni_sadrzaj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izvorni_sadrzaj>
    <derivirana_varijabla naziv="DomainObject.Predmet.SudioniciListAdressOIB_1"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78025551846</item>
      <item>, OIB null</item>
    </izvorni_sadrzaj>
    <derivirana_varijabla naziv="DomainObject.Predmet.SudioniciListNazivOIB_1">
      <item>, OIB 85821130368</item>
      <item>, OIB 78025551846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5335D-D974-4A81-A41C-AA28F3142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3254</properties:Characters>
  <properties:Lines>95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2016-09-19T11:32:00Z</dcterms:created>
  <dc:creator>msimicic</dc:creator>
  <cp:lastModifiedBy>Sanja Prodan</cp:lastModifiedBy>
  <cp:lastPrinted>2016-09-19T12:38:00Z</cp:lastPrinted>
  <dcterms:modified xmlns:xsi="http://www.w3.org/2001/XMLSchema-instance" xsi:type="dcterms:W3CDTF">2016-09-19T12:38:00Z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