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1f22d" w14:paraId="dc1f22d" w:rsidRDefault="006634BC" w:rsidP="00A91121" w:rsidR="00AA5237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 3</w:t>
      </w:r>
      <w:r w:rsidR="00AA5237" w:rsidRPr="008C3132">
        <w:t>St-</w:t>
      </w:r>
      <w:r w:rsidR="00CF7AC9">
        <w:t>333</w:t>
      </w:r>
      <w:r w:rsidR="00AA5237">
        <w:t>/1</w:t>
      </w:r>
      <w:r w:rsidR="00091D5A">
        <w:t>5</w:t>
      </w:r>
      <w:r w:rsidR="00AA5237">
        <w:t>-</w:t>
      </w:r>
      <w:r w:rsidR="00CF7AC9">
        <w:t>7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6634BC" w:rsidR="00AA5237" w:rsidRPr="008C3132">
      <w:pPr>
        <w:ind w:firstLine="708"/>
      </w:pPr>
      <w:r w:rsidRPr="008C3132">
        <w:t>REPUBLIKA HRVATSKA</w:t>
      </w:r>
    </w:p>
    <w:p w:rsidRDefault="00AA5237" w:rsidP="006634BC" w:rsidR="00AA5237">
      <w:pPr>
        <w:ind w:firstLine="708"/>
      </w:pPr>
      <w:r w:rsidRPr="008C3132">
        <w:t>TRGOVAČKI SUD U ZADRU</w:t>
      </w:r>
    </w:p>
    <w:p w:rsidRDefault="006634BC" w:rsidP="006634BC" w:rsidR="00AA5237">
      <w:pPr>
        <w:ind w:firstLine="708"/>
      </w:pPr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>po stečajnoj sutkinji</w:t>
      </w:r>
      <w:r w:rsidR="00AA5237" w:rsidRPr="008C3132">
        <w:t xml:space="preserve"> </w:t>
      </w:r>
      <w:r w:rsidR="003E6CC5">
        <w:t>Tini Grgas</w:t>
      </w:r>
      <w:r w:rsidR="00AA5237"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1E74F1">
        <w:t>2</w:t>
      </w:r>
      <w:r>
        <w:t xml:space="preserve">. </w:t>
      </w:r>
      <w:r w:rsidR="001E74F1">
        <w:t>studenoga</w:t>
      </w:r>
      <w:r>
        <w:t xml:space="preserve"> 2015.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CF7AC9">
        <w:t>FERRO-GRAZIANI</w:t>
      </w:r>
      <w:r w:rsidR="001E74F1">
        <w:t xml:space="preserve"> d.o.o.</w:t>
      </w:r>
      <w:r w:rsidR="00311993">
        <w:t xml:space="preserve"> </w:t>
      </w:r>
      <w:r w:rsidR="006634BC">
        <w:t xml:space="preserve">sa sjedištem u </w:t>
      </w:r>
      <w:r w:rsidR="001E74F1">
        <w:t>Zadru (Grad Zadar)</w:t>
      </w:r>
      <w:r w:rsidR="00912002">
        <w:t xml:space="preserve">, </w:t>
      </w:r>
      <w:r w:rsidR="00CF7AC9">
        <w:t>Put Vukića 26</w:t>
      </w:r>
      <w:r w:rsidR="00912002">
        <w:t>,</w:t>
      </w:r>
      <w:r w:rsidR="00A01095">
        <w:t xml:space="preserve"> OIB: </w:t>
      </w:r>
      <w:r w:rsidR="00CF7AC9">
        <w:t>43515927062</w:t>
      </w:r>
      <w:r>
        <w:t xml:space="preserve">, </w:t>
      </w:r>
      <w:r w:rsidR="001E74F1">
        <w:t>1</w:t>
      </w:r>
      <w:r w:rsidR="00994173">
        <w:t>6</w:t>
      </w:r>
      <w:r w:rsidR="00912002">
        <w:t xml:space="preserve">. ožujka 2016.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CF7AC9">
        <w:t>FERRO-GRAZIANI d.o.o. sa sjedištem u Zadru (Grad Zadar), Put Vukića 26, OIB: 43515927062</w:t>
      </w:r>
      <w:r>
        <w:t xml:space="preserve"> s danom </w:t>
      </w:r>
      <w:r w:rsidR="001E74F1">
        <w:t>1</w:t>
      </w:r>
      <w:r w:rsidR="00994173">
        <w:t>6</w:t>
      </w:r>
      <w:r>
        <w:t xml:space="preserve">. ožujka 2016. u </w:t>
      </w:r>
      <w:r w:rsidR="00FF16A7">
        <w:t>11</w:t>
      </w:r>
      <w:r>
        <w:t>,</w:t>
      </w:r>
      <w:r w:rsidR="00FF16A7">
        <w:t>15</w:t>
      </w:r>
      <w:r>
        <w:t xml:space="preserve"> sati kada će se ovo rješenje objaviti na mrežnoj stranici e-Oglasna ploča sudova. </w:t>
      </w:r>
    </w:p>
    <w:p w:rsidRDefault="00193657" w:rsidP="007C62EB" w:rsidR="00193657" w:rsidRPr="002B5AAE">
      <w:pPr>
        <w:jc w:val="both"/>
      </w:pPr>
    </w:p>
    <w:p w:rsidRDefault="007C62EB" w:rsidP="00FF16A7" w:rsidR="00FF16A7" w:rsidRPr="008E37E9">
      <w:pPr>
        <w:pStyle w:val="Odlomakpopisa"/>
        <w:spacing w:lineRule="auto" w:line="276" w:after="200"/>
      </w:pPr>
      <w:r w:rsidRPr="00FF16A7">
        <w:t>II</w:t>
      </w:r>
      <w:r w:rsidR="00386298" w:rsidRPr="00FF16A7">
        <w:t xml:space="preserve">. </w:t>
      </w:r>
      <w:r w:rsidR="00FF16A7" w:rsidRPr="00FF16A7">
        <w:t>Stečajnom upraviteljicom</w:t>
      </w:r>
      <w:r w:rsidRPr="00FF16A7">
        <w:t xml:space="preserve"> dužnika </w:t>
      </w:r>
      <w:r w:rsidR="00193657" w:rsidRPr="00FF16A7">
        <w:t xml:space="preserve">imenuje se </w:t>
      </w:r>
      <w:r w:rsidR="00FF16A7" w:rsidRPr="00FF16A7">
        <w:t>MIKULANDRA NADA iz</w:t>
      </w:r>
      <w:r w:rsidR="00FF16A7" w:rsidRPr="008E37E9">
        <w:t xml:space="preserve"> Bilice, Stubalj 238, OIB: 01343352417</w:t>
      </w:r>
    </w:p>
    <w:p w:rsidRDefault="00E41244" w:rsidP="00FF16A7" w:rsidR="00E41244" w:rsidRPr="001E74F1">
      <w:pPr>
        <w:ind w:left="705"/>
        <w:jc w:val="both"/>
        <w:rPr>
          <w:b/>
        </w:rPr>
      </w:pP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CF7AC9">
        <w:t>FERRO-GRAZIANI d.o.o. sa sjedištem u Zadru (Grad Zadar), Put Vukića 26, OIB: 43515927062</w:t>
      </w:r>
      <w:r w:rsidRPr="002B5AAE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 w:rsidRPr="002B5AAE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193657" w:rsidP="00386298" w:rsidR="00193657" w:rsidRPr="002B5AAE">
      <w:pPr>
        <w:jc w:val="both"/>
      </w:pPr>
    </w:p>
    <w:p w:rsidRDefault="007C62EB" w:rsidP="00386298" w:rsidR="00193657" w:rsidRPr="002B5AAE">
      <w:pPr>
        <w:ind w:firstLine="705"/>
        <w:jc w:val="both"/>
      </w:pPr>
      <w:r>
        <w:t>V</w:t>
      </w:r>
      <w:r w:rsidR="00386298">
        <w:t xml:space="preserve">. </w:t>
      </w:r>
      <w:r>
        <w:t xml:space="preserve">Ovo rješenje će se neposredno po objavi istog na mrežnoj stranici e-Oglasna ploča sudova </w:t>
      </w:r>
      <w:r w:rsidR="00DD5088">
        <w:t xml:space="preserve">dostaviti </w:t>
      </w:r>
      <w:r w:rsidR="00193657" w:rsidRPr="002B5AAE">
        <w:t xml:space="preserve">sudskom registru </w:t>
      </w:r>
      <w:r w:rsidR="006634BC">
        <w:t xml:space="preserve">ovog suda </w:t>
      </w:r>
      <w:r w:rsidR="00193657" w:rsidRPr="002B5AAE">
        <w:t xml:space="preserve">radi </w:t>
      </w:r>
      <w:r w:rsidR="003966DB">
        <w:t xml:space="preserve">provedbe </w:t>
      </w:r>
      <w:r w:rsidR="00193657" w:rsidRPr="002B5AAE">
        <w:t>upisa činjenice otvaranja</w:t>
      </w:r>
      <w:r>
        <w:t xml:space="preserve"> i zaključenja</w:t>
      </w:r>
      <w:r w:rsidR="00193657" w:rsidRPr="002B5AAE">
        <w:t xml:space="preserve"> </w:t>
      </w:r>
      <w:r>
        <w:t>skraćenog</w:t>
      </w:r>
      <w:r w:rsidR="003966DB">
        <w:t>a</w:t>
      </w:r>
      <w:r>
        <w:t xml:space="preserve"> </w:t>
      </w:r>
      <w:r w:rsidR="00193657" w:rsidRPr="002B5AAE">
        <w:t>stečajnog postupka</w:t>
      </w:r>
      <w:r>
        <w:t xml:space="preserve"> nad dužnikom, </w:t>
      </w:r>
      <w:r w:rsidR="00DD5088">
        <w:t>kao i</w:t>
      </w:r>
      <w:r w:rsidR="00193657" w:rsidRPr="002B5AAE">
        <w:t xml:space="preserve"> po pravomoćnosti</w:t>
      </w:r>
      <w:r w:rsidR="00DD5088">
        <w:t xml:space="preserve"> </w:t>
      </w:r>
      <w:r w:rsidR="003966DB">
        <w:t xml:space="preserve">istog radi brisanja </w:t>
      </w:r>
      <w:r w:rsidR="00193657" w:rsidRPr="002B5AAE">
        <w:t xml:space="preserve">dužnika iz </w:t>
      </w:r>
      <w:r w:rsidR="003966DB">
        <w:t xml:space="preserve">sudskog </w:t>
      </w:r>
      <w:r w:rsidR="00193657" w:rsidRPr="002B5AAE">
        <w:t>registra.</w:t>
      </w:r>
      <w:r w:rsidR="003E6CC5">
        <w:t xml:space="preserve"> </w:t>
      </w:r>
    </w:p>
    <w:p w:rsidRDefault="00193657" w:rsidP="00386298" w:rsidR="00193657" w:rsidRPr="002B5AAE">
      <w:pPr>
        <w:ind w:hanging="705" w:left="705"/>
        <w:jc w:val="both"/>
      </w:pPr>
    </w:p>
    <w:p w:rsidRDefault="003966DB" w:rsidP="00386298" w:rsidR="00193657" w:rsidRPr="002B5AAE">
      <w:pPr>
        <w:ind w:firstLine="705"/>
        <w:jc w:val="both"/>
      </w:pPr>
      <w:r>
        <w:t>VI</w:t>
      </w:r>
      <w:r w:rsidR="00386298">
        <w:t xml:space="preserve">. </w:t>
      </w:r>
      <w:r w:rsidR="00193657" w:rsidRPr="002B5AAE">
        <w:t xml:space="preserve">Otvaranje </w:t>
      </w:r>
      <w:r>
        <w:t xml:space="preserve">skraćenoga </w:t>
      </w:r>
      <w:r w:rsidR="00193657" w:rsidRPr="002B5AAE">
        <w:t>stečajnog postupka</w:t>
      </w:r>
      <w:r>
        <w:t xml:space="preserve"> nad dužnikom</w:t>
      </w:r>
      <w:r w:rsidR="00193657" w:rsidRPr="002B5AAE">
        <w:t xml:space="preserve"> i imenovanje stečajnog upravitelja upisat će se u zemljišne knjige, upisnik brodova, upisnik brodova u izgradnji, </w:t>
      </w:r>
      <w:r w:rsidR="007C6FBF">
        <w:t xml:space="preserve">upisnik zrakoplova, </w:t>
      </w:r>
      <w:r w:rsidR="00193657" w:rsidRPr="002B5AAE">
        <w:t>upisnik prava intelektualnog vlasništva</w:t>
      </w:r>
      <w:r>
        <w:t xml:space="preserve"> i u druge </w:t>
      </w:r>
      <w:r w:rsidR="007C6FBF">
        <w:t xml:space="preserve">javne knjige, </w:t>
      </w:r>
      <w:r>
        <w:t>registre, upisnike i očevidnike u kojima je dužnik upisan kao nositelj nekog prava</w:t>
      </w:r>
      <w:r w:rsidR="00193657" w:rsidRPr="002B5AAE">
        <w:t>.</w:t>
      </w:r>
    </w:p>
    <w:p w:rsidRDefault="00193657" w:rsidP="00386298" w:rsidR="00193657" w:rsidRPr="002B5AAE">
      <w:pPr>
        <w:jc w:val="both"/>
      </w:pPr>
    </w:p>
    <w:p w:rsidRDefault="007C6FBF" w:rsidP="00386298" w:rsidR="00193657" w:rsidRPr="002B5AAE">
      <w:pPr>
        <w:ind w:firstLine="705"/>
        <w:jc w:val="both"/>
      </w:pPr>
      <w:r>
        <w:t>VII</w:t>
      </w:r>
      <w:r w:rsidR="00386298">
        <w:t xml:space="preserve">. </w:t>
      </w:r>
      <w:r w:rsidR="00FF16A7">
        <w:t>Ovlašćuje se stečajna</w:t>
      </w:r>
      <w:r w:rsidR="00193657" w:rsidRPr="002B5AAE">
        <w:t xml:space="preserve"> upravitelj</w:t>
      </w:r>
      <w:r w:rsidR="00FF16A7">
        <w:t>ica</w:t>
      </w:r>
      <w:r w:rsidR="00193657" w:rsidRPr="002B5AAE">
        <w:t xml:space="preserve"> nakon zaključenja stečajnog postupka zastupati stečajnu masu, te u ime stečajnog dužnika, a za račun stečajne mase unovčiti imovinu dužnika, pokrenuti i v</w:t>
      </w:r>
      <w:r>
        <w:t xml:space="preserve">oditi u ime stečajne mase </w:t>
      </w:r>
      <w:r w:rsidR="00193657"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="00193657" w:rsidRPr="002B5AAE">
        <w:t>za namirenje troškova stečajnog postupka</w:t>
      </w:r>
      <w:r>
        <w:t xml:space="preserve"> iz čl. 111. Stečajnog zakona</w:t>
      </w:r>
      <w:r w:rsidR="00193657" w:rsidRPr="002B5AAE">
        <w:t xml:space="preserve">.  </w:t>
      </w:r>
    </w:p>
    <w:p w:rsidRDefault="00193657" w:rsidP="00386298" w:rsidR="00193657">
      <w:pPr>
        <w:jc w:val="both"/>
        <w:rPr>
          <w:b/>
        </w:rPr>
      </w:pPr>
    </w:p>
    <w:p w:rsidRDefault="00193657" w:rsidP="00193657" w:rsidR="00193657" w:rsidRPr="002B5AAE">
      <w:pPr>
        <w:rPr>
          <w:b/>
        </w:rPr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CF7AC9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Split, Podružnica Zadar je podnijela ovom sudu </w:t>
      </w:r>
      <w:r w:rsidR="001E74F1">
        <w:t>2</w:t>
      </w:r>
      <w:r w:rsidR="00DD5088">
        <w:t xml:space="preserve">. </w:t>
      </w:r>
      <w:r w:rsidR="001E74F1">
        <w:t>studenoga</w:t>
      </w:r>
      <w:r w:rsidR="00193657" w:rsidRPr="002B5AAE">
        <w:t xml:space="preserve"> 2015.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444.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193657" w:rsidRPr="00D75141">
        <w:t>1. rujna 2015.</w:t>
      </w:r>
      <w:r w:rsidR="00193657" w:rsidRPr="002B5AAE">
        <w:t xml:space="preserve"> u Očevidniku redoslijeda osnova za plaćanje ima evidentirane neizvršene osnove za plaćanje u neprekinutom razdoblju od </w:t>
      </w:r>
      <w:r w:rsidR="00CF7AC9">
        <w:t>1129</w:t>
      </w:r>
      <w:r w:rsidR="00193657" w:rsidRPr="002B5AAE">
        <w:t xml:space="preserve"> dan</w:t>
      </w:r>
      <w:r w:rsidR="00D75141">
        <w:t>a</w:t>
      </w:r>
      <w:r w:rsidR="00193657" w:rsidRPr="002B5AAE">
        <w:t xml:space="preserve"> u ukupnom iznosu od </w:t>
      </w:r>
      <w:r w:rsidR="00CF7AC9">
        <w:t>29.111,57</w:t>
      </w:r>
      <w:r w:rsidR="00193657" w:rsidRPr="002B5AAE">
        <w:t xml:space="preserve"> kun</w:t>
      </w:r>
      <w:r w:rsidR="00193657">
        <w:t>a</w:t>
      </w:r>
      <w:r w:rsidR="00193657" w:rsidRPr="002B5AAE">
        <w:t xml:space="preserve">, da nema zaposlenih, </w:t>
      </w:r>
      <w:r w:rsidRPr="00CF7AC9">
        <w:t xml:space="preserve">da </w:t>
      </w:r>
      <w:r w:rsidR="00CF7AC9" w:rsidRPr="00CF7AC9">
        <w:t>ima</w:t>
      </w:r>
      <w:r w:rsidR="001E74F1" w:rsidRPr="00CF7AC9">
        <w:t xml:space="preserve"> otvoren račun</w:t>
      </w:r>
      <w:r w:rsidR="00CF7AC9" w:rsidRPr="00CF7AC9">
        <w:t xml:space="preserve"> kod Erste &amp; Steriermarkische bank d.d.</w:t>
      </w:r>
      <w:r w:rsidR="001E74F1" w:rsidRPr="00CF7AC9">
        <w:t xml:space="preserve">, </w:t>
      </w:r>
      <w:r w:rsidR="00193657" w:rsidRPr="00CF7AC9">
        <w:t>kao 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>ovaj sud je 1</w:t>
      </w:r>
      <w:r w:rsidR="001E74F1">
        <w:t>9</w:t>
      </w:r>
      <w:r>
        <w:t xml:space="preserve">. siječnja 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F4631E" w:rsidP="00193657" w:rsidR="00A366D1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="00193657" w:rsidRPr="002B5AAE">
        <w:t>otvaranje stečajnoga postupka</w:t>
      </w:r>
      <w:r w:rsidR="0026703A">
        <w:t xml:space="preserve"> u određenom roku</w:t>
      </w:r>
      <w:r w:rsidR="00193657">
        <w:t xml:space="preserve">, </w:t>
      </w:r>
      <w:r w:rsidR="00A366D1">
        <w:t>to je temeljem odredb</w:t>
      </w:r>
      <w:r w:rsidR="001B47CD">
        <w:t>i</w:t>
      </w:r>
      <w:r>
        <w:t xml:space="preserve"> čl. 431.</w:t>
      </w:r>
      <w:r w:rsidR="001B47CD">
        <w:t xml:space="preserve"> i 432.</w:t>
      </w:r>
      <w:r w:rsidR="00A366D1">
        <w:t xml:space="preserve"> SZ-a</w:t>
      </w:r>
      <w:r w:rsidR="001B47CD">
        <w:t>,</w:t>
      </w:r>
      <w:r w:rsidR="00A366D1">
        <w:t xml:space="preserve"> u svezi s odredbama čl. 132. i 133. te 286. do 292. istog, donesena odluka kao u izreci rješenja. </w:t>
      </w:r>
    </w:p>
    <w:p w:rsidRDefault="006634BC" w:rsidP="00193657" w:rsidR="006634BC">
      <w:pPr>
        <w:jc w:val="center"/>
      </w:pPr>
    </w:p>
    <w:p w:rsidRDefault="001B47CD" w:rsidP="00193657" w:rsidR="001B47CD">
      <w:pPr>
        <w:jc w:val="center"/>
      </w:pPr>
    </w:p>
    <w:p w:rsidRDefault="006634BC" w:rsidP="00193657" w:rsidR="00193657" w:rsidRPr="00240F6B">
      <w:pPr>
        <w:jc w:val="center"/>
      </w:pPr>
      <w:r>
        <w:t xml:space="preserve">U Zadru </w:t>
      </w:r>
      <w:r w:rsidR="001E74F1">
        <w:t>1</w:t>
      </w:r>
      <w:r w:rsidR="00994173">
        <w:t>6</w:t>
      </w:r>
      <w:r w:rsidR="001B47CD">
        <w:t xml:space="preserve">. ožujka 2016. </w:t>
      </w:r>
    </w:p>
    <w:p w:rsidRDefault="00193657" w:rsidP="00193657" w:rsidR="00193657" w:rsidRPr="00240F6B">
      <w:pPr>
        <w:jc w:val="both"/>
      </w:pPr>
    </w:p>
    <w:p w:rsidRDefault="00193657" w:rsidP="00193657" w:rsidR="001B47CD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193657" w:rsidP="00193657" w:rsidR="00193657" w:rsidRPr="00240F6B">
      <w:pPr>
        <w:jc w:val="both"/>
      </w:pPr>
      <w:r>
        <w:tab/>
      </w:r>
      <w:r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CB0F6A">
        <w:tab/>
      </w:r>
      <w:r w:rsidR="001B47CD">
        <w:t>Sutkinja:</w:t>
      </w:r>
    </w:p>
    <w:p w:rsidRDefault="00193657" w:rsidP="00193657" w:rsidR="00193657" w:rsidRPr="00F42AAC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CB0F6A">
        <w:tab/>
      </w:r>
      <w:r w:rsidR="003E6CC5">
        <w:t>Tina Grgas</w:t>
      </w:r>
    </w:p>
    <w:p w:rsidRDefault="00193657" w:rsidP="00193657" w:rsidR="00193657">
      <w:pPr>
        <w:jc w:val="both"/>
        <w:rPr>
          <w:b/>
        </w:rPr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F42AAC" w:rsidR="00193657" w:rsidRPr="00240F6B">
      <w:pPr>
        <w:ind w:firstLine="708"/>
        <w:jc w:val="both"/>
      </w:pPr>
      <w:r>
        <w:t>UPUTA</w:t>
      </w:r>
      <w:r w:rsidR="00193657" w:rsidRPr="00240F6B">
        <w:t xml:space="preserve"> O PRAVNOM LIJEKU</w:t>
      </w:r>
      <w:r>
        <w:t>:</w:t>
      </w:r>
    </w:p>
    <w:p w:rsidRDefault="00930553" w:rsidP="00F42AAC" w:rsidR="00F42AAC">
      <w:pPr>
        <w:ind w:firstLine="708"/>
        <w:jc w:val="both"/>
      </w:pPr>
      <w:r>
        <w:t xml:space="preserve">Protiv ovoga rješenja može se izjaviti žalba u roku od 8 dana od dostave </w:t>
      </w:r>
      <w:r w:rsidR="003D3AB8">
        <w:t>pisanog otpravka istog</w:t>
      </w:r>
      <w:r w:rsidR="00F42AAC">
        <w:t xml:space="preserve">, putem ovog suda u tri istovjetna primjerka (čl. 12. i čl. 19. SZ-a). O žalbi odlučuje Visoki trgovački sud Republike Hrvatske u Zagrebu. Žalba ne odgađa provedbu rješenja. </w:t>
      </w:r>
    </w:p>
    <w:p w:rsidRDefault="00F42AAC" w:rsidP="00CB0F6A" w:rsidR="00930553">
      <w:pPr>
        <w:ind w:firstLine="708"/>
        <w:jc w:val="both"/>
      </w:pPr>
      <w:r>
        <w:t xml:space="preserve">Protiv ovog rješenja žalbu </w:t>
      </w:r>
      <w:r w:rsidR="00930553">
        <w:t xml:space="preserve">može </w:t>
      </w:r>
      <w:r>
        <w:t>izjaviti i</w:t>
      </w:r>
      <w:r w:rsidR="00930553">
        <w:t xml:space="preserve"> osoba </w:t>
      </w:r>
      <w:r>
        <w:t xml:space="preserve">ovlaštena za zastupanje dužnika po zakonu do dana nastupanja pravnih posljedica otvaranja stečajnoga postupka </w:t>
      </w:r>
      <w:r w:rsidR="00930553">
        <w:t>(čl. 128. st. 8. SZ-a).</w:t>
      </w:r>
    </w:p>
    <w:p w:rsidRDefault="00930553" w:rsidP="00930553" w:rsidR="00930553"/>
    <w:p w:rsidRDefault="00930553" w:rsidP="00193657" w:rsidR="00930553">
      <w:pPr>
        <w:jc w:val="both"/>
      </w:pPr>
    </w:p>
    <w:p w:rsidRDefault="00930553" w:rsidP="00193657" w:rsidR="00930553">
      <w:pPr>
        <w:jc w:val="both"/>
      </w:pPr>
    </w:p>
    <w:p w:rsidRDefault="00193657" w:rsidP="00193657" w:rsidR="00193657" w:rsidRPr="00240F6B">
      <w:pPr>
        <w:ind w:firstLine="705"/>
        <w:jc w:val="both"/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193657" w:rsidR="001B47CD">
      <w:pPr>
        <w:jc w:val="both"/>
      </w:pPr>
    </w:p>
    <w:p w:rsidRDefault="001B47CD" w:rsidP="00193657" w:rsidR="001B47CD">
      <w:pPr>
        <w:jc w:val="both"/>
      </w:pPr>
    </w:p>
    <w:p w:rsidRDefault="00FF16A7" w:rsidP="00FF16A7" w:rsidR="00FF16A7" w:rsidRPr="00240F6B">
      <w:pPr>
        <w:ind w:firstLine="360"/>
        <w:jc w:val="both"/>
      </w:pPr>
      <w:r w:rsidRPr="00240F6B">
        <w:t>DNA:</w:t>
      </w:r>
    </w:p>
    <w:p w:rsidRDefault="00FF16A7" w:rsidP="00FF16A7" w:rsidR="00FF16A7" w:rsidRPr="00240F6B">
      <w:pPr>
        <w:numPr>
          <w:ilvl w:val="0"/>
          <w:numId w:val="4"/>
        </w:numPr>
      </w:pPr>
      <w:r>
        <w:t>Stečajnoj</w:t>
      </w:r>
      <w:r w:rsidRPr="00240F6B">
        <w:t xml:space="preserve"> upravitelj</w:t>
      </w:r>
      <w:r>
        <w:t>ici</w:t>
      </w:r>
      <w:r w:rsidRPr="00240F6B">
        <w:t xml:space="preserve"> uz potvrdu o imenovanju</w:t>
      </w:r>
    </w:p>
    <w:p w:rsidRDefault="00FF16A7" w:rsidP="00FF16A7" w:rsidR="00FF16A7" w:rsidRPr="00240F6B">
      <w:pPr>
        <w:numPr>
          <w:ilvl w:val="0"/>
          <w:numId w:val="4"/>
        </w:numPr>
      </w:pPr>
      <w:r w:rsidRPr="00240F6B">
        <w:t xml:space="preserve">Stečajnom dužniku </w:t>
      </w:r>
    </w:p>
    <w:p w:rsidRDefault="00FF16A7" w:rsidP="00FF16A7" w:rsidR="00FF16A7" w:rsidRPr="00240F6B">
      <w:pPr>
        <w:numPr>
          <w:ilvl w:val="0"/>
          <w:numId w:val="4"/>
        </w:numPr>
      </w:pPr>
      <w:r>
        <w:t>FINA, Regionalni centar Split, Podružnica Zadar</w:t>
      </w:r>
    </w:p>
    <w:p w:rsidRDefault="00FF16A7" w:rsidP="00FF16A7" w:rsidR="00FF16A7" w:rsidRPr="00240F6B">
      <w:pPr>
        <w:numPr>
          <w:ilvl w:val="0"/>
          <w:numId w:val="4"/>
        </w:numPr>
      </w:pPr>
      <w:r>
        <w:t xml:space="preserve">ŽDO u Zadru, Građansko-upravnom odjelu </w:t>
      </w:r>
    </w:p>
    <w:p w:rsidRDefault="00FF16A7" w:rsidP="00FF16A7" w:rsidR="00FF16A7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</w:p>
    <w:p w:rsidRDefault="00FF16A7" w:rsidP="00FF16A7" w:rsidR="00FF16A7">
      <w:pPr>
        <w:numPr>
          <w:ilvl w:val="0"/>
          <w:numId w:val="4"/>
        </w:numPr>
      </w:pPr>
      <w:r>
        <w:t>Općinskom sudu u Zadru</w:t>
      </w:r>
    </w:p>
    <w:p w:rsidRDefault="00FF16A7" w:rsidP="00FF16A7" w:rsidR="00FF16A7" w:rsidRPr="00240F6B">
      <w:pPr>
        <w:numPr>
          <w:ilvl w:val="0"/>
          <w:numId w:val="4"/>
        </w:numPr>
      </w:pPr>
      <w:r>
        <w:t>Općinskom sudu u Zadru, zemljišnoknjižnom odjelu</w:t>
      </w:r>
    </w:p>
    <w:p w:rsidRDefault="00FF16A7" w:rsidP="00FF16A7" w:rsidR="00FF16A7" w:rsidRPr="00240F6B">
      <w:pPr>
        <w:pStyle w:val="Odlomakpopisa"/>
        <w:numPr>
          <w:ilvl w:val="0"/>
          <w:numId w:val="4"/>
        </w:numPr>
      </w:pPr>
      <w:r>
        <w:t>Lučkoj kapetaniji-registru brodova</w:t>
      </w:r>
    </w:p>
    <w:p w:rsidRDefault="00FF16A7" w:rsidP="00FF16A7" w:rsidR="00FF16A7" w:rsidRPr="00240F6B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 rješenja radi provedbe točke V. izreke istog</w:t>
      </w:r>
    </w:p>
    <w:p w:rsidRDefault="00FF16A7" w:rsidP="00FF16A7" w:rsidR="00FF16A7" w:rsidRPr="00240F6B">
      <w:pPr>
        <w:numPr>
          <w:ilvl w:val="0"/>
          <w:numId w:val="4"/>
        </w:numPr>
      </w:pPr>
      <w:r>
        <w:t>Hrvatskoj</w:t>
      </w:r>
      <w:r w:rsidRPr="00240F6B">
        <w:t xml:space="preserve"> agencij</w:t>
      </w:r>
      <w:r>
        <w:t>i</w:t>
      </w:r>
      <w:r w:rsidRPr="00240F6B">
        <w:t xml:space="preserve"> za civilno zrakoplovstvo 10 000 Zagreb Ulica grada Vukovara 284</w:t>
      </w:r>
    </w:p>
    <w:p w:rsidRDefault="00FF16A7" w:rsidP="00FF16A7" w:rsidR="00FF16A7" w:rsidRPr="00240F6B">
      <w:pPr>
        <w:numPr>
          <w:ilvl w:val="0"/>
          <w:numId w:val="4"/>
        </w:numPr>
      </w:pPr>
      <w:r w:rsidRPr="00240F6B">
        <w:t>Državn</w:t>
      </w:r>
      <w:r>
        <w:t>om zavodu</w:t>
      </w:r>
      <w:r w:rsidRPr="00240F6B">
        <w:t xml:space="preserve"> za intelektualno vlasništ</w:t>
      </w:r>
      <w:r>
        <w:t>vo, Ulica grada Vukovara 78, 10</w:t>
      </w:r>
      <w:r w:rsidRPr="00240F6B">
        <w:t>000 Zagreb</w:t>
      </w:r>
    </w:p>
    <w:p w:rsidRDefault="00FF16A7" w:rsidP="00FF16A7" w:rsidR="00FF16A7">
      <w:pPr>
        <w:numPr>
          <w:ilvl w:val="0"/>
          <w:numId w:val="4"/>
        </w:numPr>
      </w:pPr>
      <w:r>
        <w:t>e-Oglasna ploča suda</w:t>
      </w:r>
    </w:p>
    <w:p w:rsidRDefault="00FF16A7" w:rsidP="00FF16A7" w:rsidR="00FF16A7">
      <w:pPr>
        <w:numPr>
          <w:ilvl w:val="0"/>
          <w:numId w:val="4"/>
        </w:numPr>
      </w:pPr>
      <w:r>
        <w:t>Pisarnici ovog suda</w:t>
      </w:r>
    </w:p>
    <w:p w:rsidRDefault="00FF16A7" w:rsidP="00FF16A7" w:rsidR="00FF16A7" w:rsidRPr="00240F6B">
      <w:pPr>
        <w:numPr>
          <w:ilvl w:val="0"/>
          <w:numId w:val="4"/>
        </w:numPr>
      </w:pPr>
      <w:r>
        <w:t xml:space="preserve">U spis </w:t>
      </w:r>
    </w:p>
    <w:p w:rsidRDefault="00FF16A7" w:rsidP="00FF16A7" w:rsidR="00FF16A7" w:rsidRPr="002B5AAE">
      <w:pPr>
        <w:jc w:val="both"/>
      </w:pPr>
    </w:p>
    <w:p w:rsidRDefault="00193657" w:rsidP="00193657" w:rsidR="00193657" w:rsidRPr="002B5AAE">
      <w:pPr>
        <w:ind w:hanging="705" w:left="705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237" w:rsidR="00AA5237">
      <w:r>
        <w:separator/>
      </w:r>
    </w:p>
  </w:endnote>
  <w:endnote w:id="0" w:type="continuationSeparator">
    <w:p w:rsidRDefault="00AA5237" w:rsidR="00AA5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237" w:rsidR="00AA5237">
      <w:r>
        <w:separator/>
      </w:r>
    </w:p>
  </w:footnote>
  <w:footnote w:id="0" w:type="continuationSeparator">
    <w:p w:rsidRDefault="00AA5237" w:rsidR="00AA5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686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 w:rsidR="007C6FBF">
      <w:t xml:space="preserve">                              Poslovni broj 3</w:t>
    </w:r>
    <w:r w:rsidRPr="00BE1154">
      <w:t xml:space="preserve"> St-</w:t>
    </w:r>
    <w:r w:rsidR="00CF7AC9">
      <w:t>333/15-7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4FE0"/>
    <w:rsid w:val="00030CD8"/>
    <w:rsid w:val="000764A2"/>
    <w:rsid w:val="00082765"/>
    <w:rsid w:val="00086EBE"/>
    <w:rsid w:val="0008729C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357C2"/>
    <w:rsid w:val="00147DE6"/>
    <w:rsid w:val="0015425E"/>
    <w:rsid w:val="00157784"/>
    <w:rsid w:val="00171FB9"/>
    <w:rsid w:val="001742EE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1518B"/>
    <w:rsid w:val="00254DBF"/>
    <w:rsid w:val="0026703A"/>
    <w:rsid w:val="002765A5"/>
    <w:rsid w:val="002A1020"/>
    <w:rsid w:val="002A659C"/>
    <w:rsid w:val="002B5E36"/>
    <w:rsid w:val="002B72E4"/>
    <w:rsid w:val="002C1434"/>
    <w:rsid w:val="002C4929"/>
    <w:rsid w:val="002E7187"/>
    <w:rsid w:val="002F4BE9"/>
    <w:rsid w:val="0031086B"/>
    <w:rsid w:val="00311993"/>
    <w:rsid w:val="0031644E"/>
    <w:rsid w:val="00316882"/>
    <w:rsid w:val="00331E00"/>
    <w:rsid w:val="0035343E"/>
    <w:rsid w:val="0038575A"/>
    <w:rsid w:val="00386298"/>
    <w:rsid w:val="003966DB"/>
    <w:rsid w:val="003B17EE"/>
    <w:rsid w:val="003C01D9"/>
    <w:rsid w:val="003C58EA"/>
    <w:rsid w:val="003D0523"/>
    <w:rsid w:val="003D3AB8"/>
    <w:rsid w:val="003D7466"/>
    <w:rsid w:val="003E6CC5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5D48"/>
    <w:rsid w:val="004647EF"/>
    <w:rsid w:val="004A5D4D"/>
    <w:rsid w:val="004B703D"/>
    <w:rsid w:val="004C2509"/>
    <w:rsid w:val="004C4B52"/>
    <w:rsid w:val="004C7182"/>
    <w:rsid w:val="004E498B"/>
    <w:rsid w:val="00513D2B"/>
    <w:rsid w:val="00531A9C"/>
    <w:rsid w:val="005439BE"/>
    <w:rsid w:val="005440C2"/>
    <w:rsid w:val="005547E0"/>
    <w:rsid w:val="00571AD1"/>
    <w:rsid w:val="005759FC"/>
    <w:rsid w:val="00583030"/>
    <w:rsid w:val="00584E27"/>
    <w:rsid w:val="005D1971"/>
    <w:rsid w:val="005F46A2"/>
    <w:rsid w:val="00614882"/>
    <w:rsid w:val="00624EE7"/>
    <w:rsid w:val="00635E90"/>
    <w:rsid w:val="0066155F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570A"/>
    <w:rsid w:val="00753EDD"/>
    <w:rsid w:val="0075628E"/>
    <w:rsid w:val="00785980"/>
    <w:rsid w:val="007C0700"/>
    <w:rsid w:val="007C62EB"/>
    <w:rsid w:val="007C6FBF"/>
    <w:rsid w:val="00821286"/>
    <w:rsid w:val="008455B6"/>
    <w:rsid w:val="008503D7"/>
    <w:rsid w:val="00862CC5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24452"/>
    <w:rsid w:val="0092620D"/>
    <w:rsid w:val="00927C43"/>
    <w:rsid w:val="00930553"/>
    <w:rsid w:val="00936869"/>
    <w:rsid w:val="00946261"/>
    <w:rsid w:val="00952B68"/>
    <w:rsid w:val="00957499"/>
    <w:rsid w:val="00974B89"/>
    <w:rsid w:val="00976307"/>
    <w:rsid w:val="0098648A"/>
    <w:rsid w:val="00994173"/>
    <w:rsid w:val="009948D5"/>
    <w:rsid w:val="00994944"/>
    <w:rsid w:val="009A19E8"/>
    <w:rsid w:val="009B1C85"/>
    <w:rsid w:val="009C0D3D"/>
    <w:rsid w:val="00A01095"/>
    <w:rsid w:val="00A13C19"/>
    <w:rsid w:val="00A241EB"/>
    <w:rsid w:val="00A366D1"/>
    <w:rsid w:val="00A5362F"/>
    <w:rsid w:val="00A61301"/>
    <w:rsid w:val="00A725FD"/>
    <w:rsid w:val="00A73C9A"/>
    <w:rsid w:val="00A91121"/>
    <w:rsid w:val="00A95955"/>
    <w:rsid w:val="00AA5237"/>
    <w:rsid w:val="00AC3E5E"/>
    <w:rsid w:val="00AC6312"/>
    <w:rsid w:val="00AC7F62"/>
    <w:rsid w:val="00AD561D"/>
    <w:rsid w:val="00B002EE"/>
    <w:rsid w:val="00B03ACB"/>
    <w:rsid w:val="00B41A83"/>
    <w:rsid w:val="00B541D9"/>
    <w:rsid w:val="00B81B78"/>
    <w:rsid w:val="00B81EFE"/>
    <w:rsid w:val="00B96E05"/>
    <w:rsid w:val="00BC00EA"/>
    <w:rsid w:val="00BC53A0"/>
    <w:rsid w:val="00BC5DCC"/>
    <w:rsid w:val="00BD7D07"/>
    <w:rsid w:val="00BE1154"/>
    <w:rsid w:val="00BF3D61"/>
    <w:rsid w:val="00C04F94"/>
    <w:rsid w:val="00C1289F"/>
    <w:rsid w:val="00C20CD8"/>
    <w:rsid w:val="00C258BC"/>
    <w:rsid w:val="00C2776D"/>
    <w:rsid w:val="00C61524"/>
    <w:rsid w:val="00C758AA"/>
    <w:rsid w:val="00C84E20"/>
    <w:rsid w:val="00CA3E6B"/>
    <w:rsid w:val="00CA6E9D"/>
    <w:rsid w:val="00CB0F6A"/>
    <w:rsid w:val="00CF7AC9"/>
    <w:rsid w:val="00D10636"/>
    <w:rsid w:val="00D21637"/>
    <w:rsid w:val="00D23BBC"/>
    <w:rsid w:val="00D30751"/>
    <w:rsid w:val="00D3138D"/>
    <w:rsid w:val="00D36588"/>
    <w:rsid w:val="00D50226"/>
    <w:rsid w:val="00D51E7B"/>
    <w:rsid w:val="00D7124E"/>
    <w:rsid w:val="00D75141"/>
    <w:rsid w:val="00D92DF0"/>
    <w:rsid w:val="00D94D07"/>
    <w:rsid w:val="00D96FA0"/>
    <w:rsid w:val="00DA6554"/>
    <w:rsid w:val="00DD0823"/>
    <w:rsid w:val="00DD118B"/>
    <w:rsid w:val="00DD5088"/>
    <w:rsid w:val="00DD5973"/>
    <w:rsid w:val="00E0197B"/>
    <w:rsid w:val="00E0298A"/>
    <w:rsid w:val="00E2239F"/>
    <w:rsid w:val="00E37B9D"/>
    <w:rsid w:val="00E41244"/>
    <w:rsid w:val="00E5646B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F6F21"/>
    <w:rsid w:val="00F34B4B"/>
    <w:rsid w:val="00F35619"/>
    <w:rsid w:val="00F36175"/>
    <w:rsid w:val="00F42AAC"/>
    <w:rsid w:val="00F4631E"/>
    <w:rsid w:val="00F56EE3"/>
    <w:rsid w:val="00F63692"/>
    <w:rsid w:val="00F83A54"/>
    <w:rsid w:val="00F87118"/>
    <w:rsid w:val="00FB2E35"/>
    <w:rsid w:val="00FF07D3"/>
    <w:rsid w:val="00FF1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68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68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68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68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68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68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68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68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68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68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</izvorni_sadrzaj>
    <derivirana_varijabla naziv="DomainObject.Predmet.Broj_1">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St-333/2015</izvorni_sadrzaj>
    <derivirana_varijabla naziv="DomainObject.Predmet.OznakaBroj_1">St-333/2015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FERRO-GRAZIANI d.o.o. putnička agencija, turizam i usluge</izvorni_sadrzaj>
    <derivirana_varijabla naziv="DomainObject.Predmet.ProtustrankaFormated_1">  FERRO-GRAZIANI d.o.o. putnička agencija, turizam i usluge</derivirana_varijabla>
  </DomainObject.Predmet.ProtustrankaFormated>
  <DomainObject.Predmet.ProtustrankaFormatedOIB>
    <izvorni_sadrzaj>  FERRO-GRAZIANI d.o.o. putnička agencija, turizam i usluge, OIB 43515927062</izvorni_sadrzaj>
    <derivirana_varijabla naziv="DomainObject.Predmet.ProtustrankaFormatedOIB_1">  FERRO-GRAZIANI d.o.o. putnička agencija, turizam i usluge, OIB 43515927062</derivirana_varijabla>
  </DomainObject.Predmet.ProtustrankaFormatedOIB>
  <DomainObject.Predmet.ProtustrankaFormatedWithAdress>
    <izvorni_sadrzaj> FERRO-GRAZIANI d.o.o. putnička agencija, turizam i usluge, Put Vukića 26, 23000 Zadar</izvorni_sadrzaj>
    <derivirana_varijabla naziv="DomainObject.Predmet.ProtustrankaFormatedWithAdress_1"> FERRO-GRAZIANI d.o.o. putnička agencija, turizam i usluge, Put Vukića 26, 23000 Zadar</derivirana_varijabla>
  </DomainObject.Predmet.ProtustrankaFormatedWithAdress>
  <DomainObject.Predmet.ProtustrankaFormatedWithAdressOIB>
    <izvorni_sadrzaj> FERRO-GRAZIANI d.o.o. putnička agencija, turizam i usluge, OIB 43515927062, Put Vukića 26, 23000 Zadar</izvorni_sadrzaj>
    <derivirana_varijabla naziv="DomainObject.Predmet.ProtustrankaFormatedWithAdressOIB_1"> FERRO-GRAZIANI d.o.o. putnička agencija, turizam i usluge, OIB 43515927062, Put Vukića 26, 23000 Zadar</derivirana_varijabla>
  </DomainObject.Predmet.ProtustrankaFormatedWithAdressOIB>
  <DomainObject.Predmet.ProtustrankaWithAdress>
    <izvorni_sadrzaj>FERRO-GRAZIANI d.o.o. putnička agencija, turizam i usluge Put Vukića 26, 23000 Zadar</izvorni_sadrzaj>
    <derivirana_varijabla naziv="DomainObject.Predmet.ProtustrankaWithAdress_1">FERRO-GRAZIANI d.o.o. putnička agencija, turizam i usluge Put Vukića 26, 23000 Zadar</derivirana_varijabla>
  </DomainObject.Predmet.ProtustrankaWithAdress>
  <DomainObject.Predmet.ProtustrankaWithAdressOIB>
    <izvorni_sadrzaj>FERRO-GRAZIANI d.o.o. putnička agencija, turizam i usluge, OIB 43515927062, Put Vukića 26, 23000 Zadar</izvorni_sadrzaj>
    <derivirana_varijabla naziv="DomainObject.Predmet.ProtustrankaWithAdressOIB_1">FERRO-GRAZIANI d.o.o. putnička agencija, turizam i usluge, OIB 43515927062, Put Vukića 26, 23000 Zadar</derivirana_varijabla>
  </DomainObject.Predmet.ProtustrankaWithAdressOIB>
  <DomainObject.Predmet.ProtustrankaNazivFormated>
    <izvorni_sadrzaj>FERRO-GRAZIANI d.o.o. putnička agencija, turizam i usluge</izvorni_sadrzaj>
    <derivirana_varijabla naziv="DomainObject.Predmet.ProtustrankaNazivFormated_1">FERRO-GRAZIANI d.o.o. putnička agencija, turizam i usluge</derivirana_varijabla>
  </DomainObject.Predmet.ProtustrankaNazivFormated>
  <DomainObject.Predmet.ProtustrankaNazivFormatedOIB>
    <izvorni_sadrzaj>FERRO-GRAZIANI d.o.o. putnička agencija, turizam i usluge, OIB 43515927062</izvorni_sadrzaj>
    <derivirana_varijabla naziv="DomainObject.Predmet.ProtustrankaNazivFormatedOIB_1">FERRO-GRAZIANI d.o.o. putnička agencija, turizam i usluge, OIB 43515927062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29111.57</izvorni_sadrzaj>
    <derivirana_varijabla naziv="DomainObject.Predmet.TrenutnaVrijednost_1">29111.57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FERRO-GRAZIANI d.o.o. putnička agencija, turizam i usluge</item>
    </izvorni_sadrzaj>
    <derivirana_varijabla naziv="DomainObject.Predmet.ProtuStrankaListFormated_1">
      <item>FERRO-GRAZIANI d.o.o. putnička agencija, turizam i usluge</item>
    </derivirana_varijabla>
  </DomainObject.Predmet.ProtuStrankaListFormated>
  <DomainObject.Predmet.ProtuStrankaListFormatedOIB>
    <izvorni_sadrzaj>
      <item>FERRO-GRAZIANI d.o.o. putnička agencija, turizam i usluge, OIB 43515927062</item>
    </izvorni_sadrzaj>
    <derivirana_varijabla naziv="DomainObject.Predmet.ProtuStrankaListFormatedOIB_1">
      <item>FERRO-GRAZIANI d.o.o. putnička agencija, turizam i usluge, OIB 43515927062</item>
    </derivirana_varijabla>
  </DomainObject.Predmet.ProtuStrankaListFormatedOIB>
  <DomainObject.Predmet.ProtuStrankaListFormatedWithAdress>
    <izvorni_sadrzaj>
      <item>FERRO-GRAZIANI d.o.o. putnička agencija, turizam i usluge, Put Vukića 26, 23000 Zadar</item>
    </izvorni_sadrzaj>
    <derivirana_varijabla naziv="DomainObject.Predmet.ProtuStrankaListFormatedWithAdress_1">
      <item>FERRO-GRAZIANI d.o.o. putnička agencija, turizam i usluge, Put Vukića 26, 23000 Zadar</item>
    </derivirana_varijabla>
  </DomainObject.Predmet.ProtuStrankaListFormatedWithAdress>
  <DomainObject.Predmet.ProtuStrankaListFormatedWithAdressOIB>
    <izvorni_sadrzaj>
      <item>FERRO-GRAZIANI d.o.o. putnička agencija, turizam i usluge, OIB 43515927062, Put Vukića 26, 23000 Zadar</item>
    </izvorni_sadrzaj>
    <derivirana_varijabla naziv="DomainObject.Predmet.ProtuStrankaListFormatedWithAdressOIB_1">
      <item>FERRO-GRAZIANI d.o.o. putnička agencija, turizam i usluge, OIB 43515927062, Put Vukića 26, 23000 Zadar</item>
    </derivirana_varijabla>
  </DomainObject.Predmet.ProtuStrankaListFormatedWithAdressOIB>
  <DomainObject.Predmet.ProtuStrankaListNazivFormated>
    <izvorni_sadrzaj>
      <item>FERRO-GRAZIANI d.o.o. putnička agencija, turizam i usluge</item>
    </izvorni_sadrzaj>
    <derivirana_varijabla naziv="DomainObject.Predmet.ProtuStrankaListNazivFormated_1">
      <item>FERRO-GRAZIANI d.o.o. putnička agencija, turizam i usluge</item>
    </derivirana_varijabla>
  </DomainObject.Predmet.ProtuStrankaListNazivFormated>
  <DomainObject.Predmet.ProtuStrankaListNazivFormatedOIB>
    <izvorni_sadrzaj>
      <item>FERRO-GRAZIANI d.o.o. putnička agencija, turizam i usluge, OIB 43515927062</item>
    </izvorni_sadrzaj>
    <derivirana_varijabla naziv="DomainObject.Predmet.ProtuStrankaListNazivFormatedOIB_1">
      <item>FERRO-GRAZIANI d.o.o. putnička agencija, turizam i usluge, OIB 43515927062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FERRO-GRAZIANI d.o.o. putnička agencija, turizam i usluge</izvorni_sadrzaj>
    <derivirana_varijabla naziv="DomainObject.Predmet.ProtustrankaIDrugi_1">FERRO-GRAZIANI d.o.o. putnička agencija, turizam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FERRO-GRAZIANI d.o.o. putnička agencija, turizam i usluge, OIB 43515927062, Put Vukića 26, 23000 Zadar</izvorni_sadrzaj>
    <derivirana_varijabla naziv="DomainObject.Predmet.ProtustrankaIDrugiAdressOIB_1">FERRO-GRAZIANI d.o.o. putnička agencija, turizam i usluge, OIB 43515927062, Put Vukića 26,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FERRO-GRAZIANI d.o.o. putnička agencija, turizam i usluge</item>
    </izvorni_sadrzaj>
    <derivirana_varijabla naziv="DomainObject.Predmet.SudioniciListNaziv_1">
      <item>FINA</item>
      <item>FERRO-GRAZIANI d.o.o. putnička agencija, turizam i usluge</item>
    </derivirana_varijabla>
  </DomainObject.Predmet.SudioniciListNaziv>
  <DomainObject.Predmet.SudioniciListAdressOIB>
    <izvorni_sadrzaj>
      <item>FINA, OIB 85821130368</item>
      <item>FERRO-GRAZIANI d.o.o. putnička agencija, turizam i usluge, OIB 43515927062, Put Vukića 26,23000 Zadar</item>
    </izvorni_sadrzaj>
    <derivirana_varijabla naziv="DomainObject.Predmet.SudioniciListAdressOIB_1">
      <item>FINA, OIB 85821130368</item>
      <item>FERRO-GRAZIANI d.o.o. putnička agencija, turizam i usluge, OIB 43515927062, Put Vukića 26,23000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43515927062</item>
    </izvorni_sadrzaj>
    <derivirana_varijabla naziv="DomainObject.Predmet.SudioniciListNazivOIB_1">
      <item>, OIB 85821130368</item>
      <item>, OIB 43515927062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879</properties:Words>
  <properties:Characters>4794</properties:Characters>
  <properties:Lines>123</properties:Lines>
  <properties:Paragraphs>41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2016-03-15T08:31:00Z</dcterms:created>
  <dc:creator>Administrator</dc:creator>
  <cp:lastModifiedBy>Martina Kalmeta</cp:lastModifiedBy>
  <cp:lastPrinted>2016-03-07T10:14:00Z</cp:lastPrinted>
  <dcterms:modified xmlns:xsi="http://www.w3.org/2001/XMLSchema-instance" xsi:type="dcterms:W3CDTF">2016-03-16T10:14:00Z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