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9946DA" w:rsidR="009946DA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 xml:space="preserve">Zagreb, </w:t>
            </w:r>
            <w:proofErr w:type="spellStart"/>
            <w:r w:rsidRPr="00A77023">
              <w:t>Amruševa</w:t>
            </w:r>
            <w:proofErr w:type="spellEnd"/>
            <w:r w:rsidRPr="00A77023">
              <w:t xml:space="preserve"> 2/II</w:t>
            </w:r>
          </w:p>
        </w:tc>
      </w:tr>
    </w:tbl>
    <w:p w14:textId="10915a2" w14:paraId="10915a2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BA46EE">
        <w:rPr>
          <w:lang w:val="pt-BR"/>
        </w:rPr>
        <w:t>977/2011</w:t>
      </w:r>
      <w:r w:rsidR="008F5EF0">
        <w:rPr>
          <w:lang w:val="pt-BR"/>
        </w:rPr>
        <w:t>-92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</w:t>
      </w:r>
      <w:r w:rsidR="00BA46EE">
        <w:t>82201514, MBS: 080049819, dana 26</w:t>
      </w:r>
      <w:r>
        <w:t>.</w:t>
      </w:r>
      <w:r w:rsidR="00BA46EE">
        <w:t xml:space="preserve"> siječnja</w:t>
      </w:r>
      <w:r>
        <w:t xml:space="preserve"> 201</w:t>
      </w:r>
      <w:r w:rsidR="00BA46EE">
        <w:t>6</w:t>
      </w:r>
      <w:r>
        <w:t>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4D5E95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4D5E95">
        <w:t xml:space="preserve">        </w:t>
      </w:r>
      <w:r w:rsidR="00877097" w:rsidRPr="004D5E95">
        <w:t xml:space="preserve">z a k </w:t>
      </w:r>
      <w:proofErr w:type="spellStart"/>
      <w:r w:rsidR="00877097" w:rsidRPr="004D5E95">
        <w:t>l</w:t>
      </w:r>
      <w:r w:rsidR="004270F7" w:rsidRPr="004D5E95">
        <w:t>j</w:t>
      </w:r>
      <w:proofErr w:type="spellEnd"/>
      <w:r w:rsidR="004270F7" w:rsidRPr="004D5E95">
        <w:t xml:space="preserve"> u č i o  </w:t>
      </w:r>
      <w:r w:rsidR="00C31D80" w:rsidRPr="004D5E95">
        <w:t xml:space="preserve"> </w:t>
      </w:r>
      <w:r w:rsidR="00877097" w:rsidRPr="004D5E95">
        <w:t xml:space="preserve"> j </w:t>
      </w:r>
      <w:r w:rsidR="00A806E8" w:rsidRPr="004D5E95">
        <w:t xml:space="preserve">e </w:t>
      </w:r>
      <w:r w:rsidR="00A806E8" w:rsidRPr="004D5E95"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B81241" w:rsidR="00B81241">
      <w:pPr>
        <w:ind w:left="705"/>
        <w:jc w:val="both"/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B81241">
        <w:t xml:space="preserve">WALTA METAL d.o.o. - u stečaju, Zlatar Bistrica, Stjepana Radića 5, OIB: 57282201514, MBS: 080049819, </w:t>
      </w:r>
      <w:r w:rsidR="00B81241" w:rsidRPr="00792C58">
        <w:t xml:space="preserve">uz odgovarajuću primjenu pravila o ovrsi na nekretninama, upisanim u zemljišnim knjigama </w:t>
      </w:r>
      <w:r w:rsidR="00B81241">
        <w:t>Z</w:t>
      </w:r>
      <w:r w:rsidR="00B81241" w:rsidRPr="00792C58">
        <w:t xml:space="preserve">emljišnoknjižnog odjela Općinskog </w:t>
      </w:r>
      <w:r w:rsidR="00B81241">
        <w:t xml:space="preserve">suda u Zlataru i to: </w:t>
      </w:r>
    </w:p>
    <w:p w:rsidRDefault="00B81241" w:rsidP="00B81241" w:rsidR="00B81241" w:rsidRPr="00F655DD"/>
    <w:p w:rsidRDefault="00B81241" w:rsidP="00B81241" w:rsidR="00B81241" w:rsidRPr="0000069E">
      <w:pPr>
        <w:pStyle w:val="Odlomakpopisa"/>
        <w:numPr>
          <w:ilvl w:val="0"/>
          <w:numId w:val="10"/>
        </w:numPr>
      </w:pPr>
      <w:r w:rsidRPr="0000069E">
        <w:t xml:space="preserve">k.č.br. </w:t>
      </w:r>
      <w:r>
        <w:t xml:space="preserve">605/1, Put </w:t>
      </w:r>
      <w:proofErr w:type="spellStart"/>
      <w:r>
        <w:t>Vokošenica</w:t>
      </w:r>
      <w:proofErr w:type="spellEnd"/>
      <w:r>
        <w:t xml:space="preserve">, površine 100 </w:t>
      </w:r>
      <w:proofErr w:type="spellStart"/>
      <w:r>
        <w:t>čhv</w:t>
      </w:r>
      <w:proofErr w:type="spellEnd"/>
      <w:r>
        <w:t xml:space="preserve">, odnosno 361 m2, k.č.br. 605/3, Put </w:t>
      </w:r>
      <w:proofErr w:type="spellStart"/>
      <w:r>
        <w:t>Vokošenica</w:t>
      </w:r>
      <w:proofErr w:type="spellEnd"/>
      <w:r>
        <w:t xml:space="preserve">, površine 52 </w:t>
      </w:r>
      <w:proofErr w:type="spellStart"/>
      <w:r>
        <w:t>čhv</w:t>
      </w:r>
      <w:proofErr w:type="spellEnd"/>
      <w:r>
        <w:t xml:space="preserve">, odnosno 185 m2, k.č.br. 606/2; Livada </w:t>
      </w:r>
      <w:proofErr w:type="spellStart"/>
      <w:r>
        <w:t>Vokošenica</w:t>
      </w:r>
      <w:proofErr w:type="spellEnd"/>
      <w:r>
        <w:t xml:space="preserve">, površine 3 jutra , 86 </w:t>
      </w:r>
      <w:proofErr w:type="spellStart"/>
      <w:r>
        <w:t>čhv</w:t>
      </w:r>
      <w:proofErr w:type="spellEnd"/>
      <w:r>
        <w:t xml:space="preserve"> odnosno 17574 m2,  odnosno sveukupne površine  3 jutra, 238 </w:t>
      </w:r>
      <w:proofErr w:type="spellStart"/>
      <w:r>
        <w:t>čhv</w:t>
      </w:r>
      <w:proofErr w:type="spellEnd"/>
      <w:r>
        <w:t xml:space="preserve"> odnosno 18120 m2, sve upisano u z.k.ul. br. 2309 k.o. </w:t>
      </w:r>
      <w:proofErr w:type="spellStart"/>
      <w:r>
        <w:t>Lovrečan</w:t>
      </w:r>
      <w:proofErr w:type="spellEnd"/>
      <w:r w:rsidRPr="0000069E">
        <w:t xml:space="preserve"> </w:t>
      </w:r>
    </w:p>
    <w:p w:rsidRDefault="00B81241" w:rsidP="00B81241" w:rsidR="00B81241" w:rsidRPr="0000069E">
      <w:pPr>
        <w:ind w:left="705"/>
        <w:jc w:val="both"/>
        <w:rPr>
          <w:b/>
        </w:rPr>
      </w:pPr>
    </w:p>
    <w:p w:rsidRDefault="00B81241" w:rsidP="00B81241" w:rsidR="00B81241" w:rsidRPr="005B20C6">
      <w:pPr>
        <w:jc w:val="both"/>
      </w:pPr>
      <w:r w:rsidRPr="005B20C6">
        <w:t xml:space="preserve">Na navedenim nekretninama upisano je </w:t>
      </w:r>
      <w:proofErr w:type="spellStart"/>
      <w:r w:rsidRPr="005B20C6">
        <w:t>razlučno</w:t>
      </w:r>
      <w:proofErr w:type="spellEnd"/>
      <w:r w:rsidRPr="005B20C6">
        <w:t xml:space="preserve"> pravo u korist </w:t>
      </w:r>
      <w:proofErr w:type="spellStart"/>
      <w:r w:rsidRPr="005B20C6">
        <w:t>razlučnog</w:t>
      </w:r>
      <w:proofErr w:type="spellEnd"/>
      <w:r w:rsidRPr="005B20C6">
        <w:t xml:space="preserve">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363E6" w:rsidR="00B8124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1241" w:rsidP="00DD0D81" w:rsidR="00B81241" w:rsidRPr="00E22BC6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</w:tc>
      </w:tr>
    </w:tbl>
    <w:p w:rsidRDefault="002426F8" w:rsidP="00B8124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BA46EE">
        <w:t>četvrta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BA46EE">
        <w:t>180</w:t>
      </w:r>
      <w:r w:rsidR="00B81241">
        <w:t>.0</w:t>
      </w:r>
      <w:r w:rsidR="008238AC">
        <w:t>00,0</w:t>
      </w:r>
      <w:r w:rsidR="00B81241">
        <w:t>0</w:t>
      </w:r>
      <w:r w:rsidR="00EB11D1">
        <w:t xml:space="preserve">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BA46EE">
        <w:rPr>
          <w:b/>
        </w:rPr>
        <w:t>1</w:t>
      </w:r>
      <w:r w:rsidR="00EC3CCE">
        <w:rPr>
          <w:b/>
        </w:rPr>
        <w:t>.</w:t>
      </w:r>
      <w:r w:rsidR="00BA46EE">
        <w:rPr>
          <w:b/>
        </w:rPr>
        <w:t xml:space="preserve"> ožujka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8238AC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BA46EE">
        <w:rPr>
          <w:b/>
        </w:rPr>
        <w:t>9,30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lastRenderedPageBreak/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 xml:space="preserve">Jamčevinu nisu dužni položiti </w:t>
      </w:r>
      <w:proofErr w:type="spellStart"/>
      <w:r w:rsidRPr="00645508">
        <w:t>razlučni</w:t>
      </w:r>
      <w:proofErr w:type="spellEnd"/>
      <w:r w:rsidRPr="00645508">
        <w:t xml:space="preserve">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 xml:space="preserve">Ako kupac u tom roku ne položi </w:t>
      </w:r>
      <w:proofErr w:type="spellStart"/>
      <w:r w:rsidRPr="00645508">
        <w:t>kupovninu</w:t>
      </w:r>
      <w:proofErr w:type="spellEnd"/>
      <w:r w:rsidRPr="00645508">
        <w:t xml:space="preserve"> sud će posebnim rješenjem prodaju oglasiti  nevažećom i odrediti novu prodaju uz uvjete određene za prodaju koja je oglašena nevažećom, a iz položene jamčevine namirit će se troškovi nove prodaje i naknaditi razlika između </w:t>
      </w:r>
      <w:proofErr w:type="spellStart"/>
      <w:r w:rsidRPr="00645508">
        <w:t>kupovnine</w:t>
      </w:r>
      <w:proofErr w:type="spellEnd"/>
      <w:r w:rsidRPr="00645508">
        <w:t xml:space="preserve">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</w:t>
      </w:r>
      <w:proofErr w:type="spellStart"/>
      <w:r w:rsidR="00A84C1A" w:rsidRPr="00645508">
        <w:t>razlučni</w:t>
      </w:r>
      <w:proofErr w:type="spellEnd"/>
      <w:r w:rsidR="00A84C1A" w:rsidRPr="00645508">
        <w:t xml:space="preserve"> vjerovnik koji se jedini namiruje iz </w:t>
      </w:r>
      <w:proofErr w:type="spellStart"/>
      <w:r w:rsidR="00A84C1A" w:rsidRPr="00645508">
        <w:t>kupovnine</w:t>
      </w:r>
      <w:proofErr w:type="spellEnd"/>
      <w:r w:rsidR="00A84C1A" w:rsidRPr="00645508">
        <w:t xml:space="preserve"> ili se </w:t>
      </w:r>
      <w:r w:rsidR="00361730" w:rsidRPr="00645508">
        <w:t xml:space="preserve"> </w:t>
      </w:r>
      <w:r w:rsidR="00A84C1A" w:rsidRPr="00645508">
        <w:t xml:space="preserve">namiruje prije tražbina svih ostalih vjerovnika koji imaju pravo na namirenje iz iste   </w:t>
      </w:r>
      <w:proofErr w:type="spellStart"/>
      <w:r w:rsidR="00A84C1A" w:rsidRPr="00645508">
        <w:t>kupovnine</w:t>
      </w:r>
      <w:proofErr w:type="spellEnd"/>
      <w:r w:rsidR="00A84C1A" w:rsidRPr="00645508">
        <w:t xml:space="preserve">, nije dužan položiti </w:t>
      </w:r>
      <w:proofErr w:type="spellStart"/>
      <w:r w:rsidR="00A84C1A" w:rsidRPr="00645508">
        <w:t>kupovninu</w:t>
      </w:r>
      <w:proofErr w:type="spellEnd"/>
      <w:r w:rsidR="00A84C1A" w:rsidRPr="00645508">
        <w:t xml:space="preserve">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</w:t>
      </w:r>
      <w:proofErr w:type="spellStart"/>
      <w:r w:rsidR="007D16E7">
        <w:t>kupovnina</w:t>
      </w:r>
      <w:proofErr w:type="spellEnd"/>
      <w:r w:rsidR="00A84C1A" w:rsidRPr="00645508">
        <w:t xml:space="preserve"> iznosi više</w:t>
      </w:r>
      <w:r w:rsidR="007D16E7">
        <w:t xml:space="preserve"> od njegove tražbine </w:t>
      </w:r>
      <w:proofErr w:type="spellStart"/>
      <w:r w:rsidR="007D16E7">
        <w:t>razlučni</w:t>
      </w:r>
      <w:proofErr w:type="spellEnd"/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</w:t>
      </w:r>
      <w:proofErr w:type="spellStart"/>
      <w:r w:rsidR="00D3205F">
        <w:t>Razlučni</w:t>
      </w:r>
      <w:proofErr w:type="spellEnd"/>
      <w:r w:rsidR="00D3205F">
        <w:t xml:space="preserve"> vjerovnik </w:t>
      </w:r>
      <w:r w:rsidR="00274521">
        <w:t xml:space="preserve">dužan je položiti onaj iznos </w:t>
      </w:r>
      <w:proofErr w:type="spellStart"/>
      <w:r w:rsidR="00274521">
        <w:t>kupovnine</w:t>
      </w:r>
      <w:proofErr w:type="spellEnd"/>
      <w:r w:rsidR="00274521">
        <w:t xml:space="preserve">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 xml:space="preserve">ponuđene cijene, ako kupci koji su ponudili veću cijenu ne polože </w:t>
      </w:r>
      <w:proofErr w:type="spellStart"/>
      <w:r w:rsidRPr="00645508">
        <w:t>kupovninu</w:t>
      </w:r>
      <w:proofErr w:type="spellEnd"/>
      <w:r w:rsidRPr="00645508">
        <w:t xml:space="preserve">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 xml:space="preserve">se nakon pravomoćnosti toga rješenja i nakon što kupac položi </w:t>
      </w:r>
      <w:proofErr w:type="spellStart"/>
      <w:r w:rsidR="00A84C1A" w:rsidRPr="00645508">
        <w:t>kupovninu</w:t>
      </w:r>
      <w:proofErr w:type="spellEnd"/>
      <w:r w:rsidR="00A84C1A" w:rsidRPr="00645508">
        <w:t>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Nakon pravomoćnosti rješenja o dosudi i nakon što kupac položi </w:t>
      </w:r>
      <w:proofErr w:type="spellStart"/>
      <w:r w:rsidR="00A84C1A" w:rsidRPr="00645508">
        <w:t>kupovninu</w:t>
      </w:r>
      <w:proofErr w:type="spellEnd"/>
      <w:r w:rsidR="00A84C1A" w:rsidRPr="00645508">
        <w:t xml:space="preserve">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Ako kupac radi plaćanja </w:t>
      </w:r>
      <w:proofErr w:type="spellStart"/>
      <w:r w:rsidR="00A84C1A" w:rsidRPr="00645508">
        <w:t>kupovnine</w:t>
      </w:r>
      <w:proofErr w:type="spellEnd"/>
      <w:r w:rsidR="00A84C1A" w:rsidRPr="00645508">
        <w:t xml:space="preserve"> treba uzeti kredit, sud će na prijedlog kupca već u rješenju o dosudi odrediti da će se nakon pravomoćnosti rješenja o dosudi te nakon što </w:t>
      </w:r>
      <w:proofErr w:type="spellStart"/>
      <w:r w:rsidR="00A84C1A" w:rsidRPr="00645508">
        <w:t>kupovnina</w:t>
      </w:r>
      <w:proofErr w:type="spellEnd"/>
      <w:r w:rsidR="00A84C1A" w:rsidRPr="00645508"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 xml:space="preserve">U slučaju osiguranja kredita prijenosom vlasništva na nekretninama, sud će u rješenju o dosudi odrediti da će se u zemljišnim knjigama nakon pravomoćnosti rješenja o dosudi te  nakon što </w:t>
      </w:r>
      <w:proofErr w:type="spellStart"/>
      <w:r w:rsidRPr="00645508">
        <w:t>kupovnina</w:t>
      </w:r>
      <w:proofErr w:type="spellEnd"/>
      <w:r w:rsidRPr="00645508">
        <w:t xml:space="preserve">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</w:t>
      </w:r>
      <w:proofErr w:type="spellStart"/>
      <w:r w:rsidRPr="00792C58">
        <w:t>razlučno</w:t>
      </w:r>
      <w:proofErr w:type="spellEnd"/>
      <w:r w:rsidRPr="00792C58">
        <w:t xml:space="preserve">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 xml:space="preserve">. određenja je prodaja nekretnina stečajnog dužnika opisanih </w:t>
      </w:r>
      <w:proofErr w:type="spellStart"/>
      <w:r w:rsidR="00E50BFA">
        <w:t>toč.I</w:t>
      </w:r>
      <w:proofErr w:type="spellEnd"/>
      <w:r w:rsidR="00E50BFA">
        <w:t xml:space="preserve">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 xml:space="preserve">Procjenu nekretnina napravio je stalni sudski vještak za graditeljstvo Josip </w:t>
      </w:r>
      <w:proofErr w:type="spellStart"/>
      <w:r w:rsidR="00F0371C">
        <w:t>Mikoč</w:t>
      </w:r>
      <w:proofErr w:type="spellEnd"/>
      <w:r w:rsidR="00F0371C">
        <w:t xml:space="preserve">, </w:t>
      </w:r>
      <w:proofErr w:type="spellStart"/>
      <w:r w:rsidR="00F0371C">
        <w:t>dipl.ing</w:t>
      </w:r>
      <w:proofErr w:type="spellEnd"/>
      <w:r w:rsidR="00F0371C">
        <w:t>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</w:t>
      </w:r>
      <w:proofErr w:type="spellStart"/>
      <w:r w:rsidR="00086EB8">
        <w:t>razlučni</w:t>
      </w:r>
      <w:proofErr w:type="spellEnd"/>
      <w:r w:rsidR="00086EB8">
        <w:t xml:space="preserve">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400A6E">
        <w:t>e</w:t>
      </w:r>
      <w:r>
        <w:t xml:space="preserve"> imovin</w:t>
      </w:r>
      <w:r w:rsidR="00400A6E">
        <w:t>a</w:t>
      </w:r>
      <w:r>
        <w:t xml:space="preserve">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BA46EE">
        <w:t>26</w:t>
      </w:r>
      <w:r w:rsidR="00F151F1">
        <w:t>.</w:t>
      </w:r>
      <w:r w:rsidR="00BA46EE">
        <w:t xml:space="preserve"> siječnja</w:t>
      </w:r>
      <w:r w:rsidR="001A1120">
        <w:t xml:space="preserve"> </w:t>
      </w:r>
      <w:r w:rsidR="00DC7D12">
        <w:t>201</w:t>
      </w:r>
      <w:r w:rsidR="00BA46EE">
        <w:t>6</w:t>
      </w:r>
      <w:r w:rsidR="001A1120">
        <w:t>.</w:t>
      </w:r>
    </w:p>
    <w:p w:rsidRDefault="00A84C1A" w:rsidP="00E91121" w:rsidR="002E14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="008238AC">
        <w:tab/>
      </w:r>
      <w:r w:rsidR="008238AC">
        <w:tab/>
      </w:r>
      <w:r w:rsidR="008238AC">
        <w:tab/>
      </w:r>
      <w:r w:rsidR="002E145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E1454" w:rsidP="00E91121" w:rsidR="002E14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  <w:bookmarkStart w:name="_GoBack" w:id="0"/>
      <w:r>
        <w:rPr>
          <w:rFonts w:hAnsi="Times New Roman" w:ascii="Times New Roman"/>
          <w:b w:val="false"/>
          <w:color w:val="auto"/>
          <w:szCs w:val="24"/>
        </w:rPr>
        <w:t>v.r.</w:t>
      </w:r>
    </w:p>
    <w:p w:rsidRDefault="002E1454" w:rsidP="00E91121" w:rsidR="002E145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E1454" w:rsidP="00E91121" w:rsidR="002E145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E1454" w:rsidP="00E91121" w:rsidR="002E145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bookmarkEnd w:id="0"/>
    <w:p w:rsidRDefault="004D5E95" w:rsidP="002E1454" w:rsidR="009946D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6B4BC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9946DA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6B4BC5" w:rsidP="00B81241" w:rsidR="006B4BC5">
      <w:pPr>
        <w:jc w:val="both"/>
      </w:pPr>
    </w:p>
    <w:p w:rsidRDefault="004D5E95" w:rsidP="00B81241" w:rsidR="004D5E95">
      <w:pPr>
        <w:jc w:val="both"/>
      </w:pPr>
    </w:p>
    <w:p w:rsidRDefault="002E1454" w:rsidP="00B81241" w:rsidR="002E1454">
      <w:pPr>
        <w:jc w:val="both"/>
      </w:pPr>
    </w:p>
    <w:p w:rsidRDefault="002E1454" w:rsidP="00B81241" w:rsidR="002E1454">
      <w:pPr>
        <w:jc w:val="both"/>
      </w:pPr>
    </w:p>
    <w:p w:rsidRDefault="002E1454" w:rsidP="00B81241" w:rsidR="002E1454">
      <w:pPr>
        <w:jc w:val="both"/>
      </w:pPr>
    </w:p>
    <w:p w:rsidRDefault="002E1454" w:rsidP="00B81241" w:rsidR="002E1454">
      <w:pPr>
        <w:jc w:val="both"/>
      </w:pPr>
    </w:p>
    <w:p w:rsidRDefault="002E1454" w:rsidP="00B81241" w:rsidR="002E1454">
      <w:pPr>
        <w:jc w:val="both"/>
      </w:pPr>
    </w:p>
    <w:p w:rsidRDefault="002E1454" w:rsidP="00B81241" w:rsidR="002E1454">
      <w:pPr>
        <w:jc w:val="both"/>
      </w:pPr>
    </w:p>
    <w:p w:rsidRDefault="002E1454" w:rsidP="00B81241" w:rsidR="002E1454">
      <w:pPr>
        <w:jc w:val="both"/>
      </w:pPr>
    </w:p>
    <w:p w:rsidRDefault="002E1454" w:rsidP="00B81241" w:rsidR="002E1454">
      <w:pPr>
        <w:jc w:val="both"/>
      </w:pPr>
    </w:p>
    <w:p w:rsidRDefault="002E1454" w:rsidP="00B81241" w:rsidR="002E1454">
      <w:pPr>
        <w:jc w:val="both"/>
      </w:pPr>
    </w:p>
    <w:p w:rsidRDefault="002E1454" w:rsidP="00B81241" w:rsidR="002E1454">
      <w:pPr>
        <w:jc w:val="both"/>
      </w:pPr>
    </w:p>
    <w:p w:rsidRDefault="002E1454" w:rsidP="00B81241" w:rsidR="002E1454">
      <w:pPr>
        <w:jc w:val="both"/>
      </w:pPr>
    </w:p>
    <w:p w:rsidRDefault="002E1454" w:rsidP="00B81241" w:rsidR="002E1454">
      <w:pPr>
        <w:jc w:val="both"/>
      </w:pPr>
    </w:p>
    <w:p w:rsidRDefault="002E1454" w:rsidP="00B81241" w:rsidR="002E1454">
      <w:pPr>
        <w:jc w:val="both"/>
      </w:pPr>
    </w:p>
    <w:p w:rsidRDefault="002E1454" w:rsidP="00B81241" w:rsidR="002E1454">
      <w:pPr>
        <w:jc w:val="both"/>
      </w:pPr>
    </w:p>
    <w:p w:rsidRDefault="002E1454" w:rsidP="00B81241" w:rsidR="002E1454">
      <w:pPr>
        <w:jc w:val="both"/>
      </w:pPr>
    </w:p>
    <w:p w:rsidRDefault="00B81241" w:rsidP="00B81241" w:rsidR="00B81241" w:rsidRPr="008E1A9C">
      <w:pPr>
        <w:jc w:val="both"/>
      </w:pPr>
      <w:r w:rsidRPr="008E1A9C">
        <w:t xml:space="preserve">DNA: </w:t>
      </w:r>
    </w:p>
    <w:p w:rsidRDefault="00B81241" w:rsidP="00B81241" w:rsidR="00B81241" w:rsidRPr="008E1A9C">
      <w:pPr>
        <w:jc w:val="both"/>
      </w:pPr>
      <w:r w:rsidRPr="008E1A9C">
        <w:t xml:space="preserve">-Stečajni upravitelj Goran </w:t>
      </w:r>
      <w:proofErr w:type="spellStart"/>
      <w:r w:rsidRPr="008E1A9C">
        <w:t>Jedličko</w:t>
      </w:r>
      <w:proofErr w:type="spellEnd"/>
    </w:p>
    <w:p w:rsidRDefault="00B81241" w:rsidP="00B81241" w:rsidR="00B81241" w:rsidRPr="008E1A9C">
      <w:pPr>
        <w:jc w:val="both"/>
      </w:pPr>
      <w:r w:rsidRPr="008E1A9C">
        <w:t>-</w:t>
      </w:r>
      <w:proofErr w:type="spellStart"/>
      <w:r w:rsidRPr="008E1A9C">
        <w:t>Razlučni</w:t>
      </w:r>
      <w:proofErr w:type="spellEnd"/>
      <w:r w:rsidRPr="008E1A9C">
        <w:t xml:space="preserve"> vjerovnik:</w:t>
      </w:r>
    </w:p>
    <w:p w:rsidRDefault="00B81241" w:rsidP="00B81241" w:rsidR="00B81241" w:rsidRPr="008E1A9C">
      <w:pPr>
        <w:numPr>
          <w:ilvl w:val="0"/>
          <w:numId w:val="11"/>
        </w:numPr>
      </w:pPr>
      <w:r w:rsidRPr="008E1A9C">
        <w:rPr>
          <w:bCs/>
        </w:rPr>
        <w:t>REPUBLIKA HRVATSKA, MINISTARSTVO FINANCIJA - POREZNA UPRAVA, PODRUČNI URED KRAPINA, 49000 Krapina, Ivana Rendića 5</w:t>
      </w:r>
    </w:p>
    <w:p w:rsidRDefault="00B81241" w:rsidP="00B81241" w:rsidR="00B81241" w:rsidRPr="008E1A9C">
      <w:pPr>
        <w:rPr>
          <w:bCs/>
        </w:rPr>
      </w:pPr>
      <w:r w:rsidRPr="008E1A9C">
        <w:rPr>
          <w:bCs/>
        </w:rPr>
        <w:t xml:space="preserve">- Ministarstvo financija, Porezna uprava, Područni ured Zagreb, </w:t>
      </w:r>
    </w:p>
    <w:p w:rsidRDefault="00B81241" w:rsidP="00B81241" w:rsidR="00B81241">
      <w:pPr>
        <w:rPr>
          <w:bCs/>
        </w:rPr>
      </w:pPr>
      <w:r w:rsidRPr="008E1A9C">
        <w:rPr>
          <w:bCs/>
        </w:rPr>
        <w:t xml:space="preserve">-  ŽDO Zagreb, </w:t>
      </w:r>
    </w:p>
    <w:p w:rsidRDefault="00B81241" w:rsidP="00B81241" w:rsidR="00B81241" w:rsidRPr="008E1A9C">
      <w:pPr>
        <w:jc w:val="both"/>
      </w:pPr>
      <w:r w:rsidRPr="008E1A9C">
        <w:t xml:space="preserve">- e oglasna ploča – </w:t>
      </w:r>
      <w:r w:rsidR="00EC3CCE">
        <w:t>15</w:t>
      </w:r>
      <w:r w:rsidRPr="008E1A9C">
        <w:t xml:space="preserve"> dana</w:t>
      </w:r>
    </w:p>
    <w:p w:rsidRDefault="00B81241" w:rsidP="00B81241" w:rsidR="00B81241" w:rsidRPr="008E1A9C">
      <w:pPr>
        <w:jc w:val="both"/>
      </w:pPr>
      <w:r w:rsidRPr="008E1A9C">
        <w:t>-spis</w:t>
      </w:r>
    </w:p>
    <w:sectPr w:rsidSect="00167C21" w:rsidR="00B81241" w:rsidRPr="008E1A9C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35A" w:rsidR="00BC535A">
      <w:r>
        <w:separator/>
      </w:r>
    </w:p>
  </w:endnote>
  <w:endnote w:id="0" w:type="continuationSeparator">
    <w:p w:rsidRDefault="00BC535A" w:rsidR="00BC5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35A" w:rsidR="00BC535A">
      <w:r>
        <w:separator/>
      </w:r>
    </w:p>
  </w:footnote>
  <w:footnote w:id="0" w:type="continuationSeparator">
    <w:p w:rsidRDefault="00BC535A" w:rsidR="00BC53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5EF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1454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3E6FDE"/>
    <w:rsid w:val="00400A6E"/>
    <w:rsid w:val="004270F7"/>
    <w:rsid w:val="00430D99"/>
    <w:rsid w:val="004451EF"/>
    <w:rsid w:val="0045250C"/>
    <w:rsid w:val="004560D9"/>
    <w:rsid w:val="004B0809"/>
    <w:rsid w:val="004C5C6C"/>
    <w:rsid w:val="004D5E95"/>
    <w:rsid w:val="004D73BC"/>
    <w:rsid w:val="004D7CF5"/>
    <w:rsid w:val="004F434E"/>
    <w:rsid w:val="00513852"/>
    <w:rsid w:val="00515969"/>
    <w:rsid w:val="00526D62"/>
    <w:rsid w:val="005318A9"/>
    <w:rsid w:val="00555046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4BC5"/>
    <w:rsid w:val="006C2827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915C1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38AC"/>
    <w:rsid w:val="00827895"/>
    <w:rsid w:val="00877097"/>
    <w:rsid w:val="00883836"/>
    <w:rsid w:val="0088567D"/>
    <w:rsid w:val="008D0264"/>
    <w:rsid w:val="008F5EF0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946DA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1241"/>
    <w:rsid w:val="00B9120F"/>
    <w:rsid w:val="00B9445D"/>
    <w:rsid w:val="00B977E1"/>
    <w:rsid w:val="00BA46EE"/>
    <w:rsid w:val="00BA698F"/>
    <w:rsid w:val="00BA6D11"/>
    <w:rsid w:val="00BC214C"/>
    <w:rsid w:val="00BC535A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0D81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B11D1"/>
    <w:rsid w:val="00EC0FC1"/>
    <w:rsid w:val="00EC396C"/>
    <w:rsid w:val="00EC3CCE"/>
    <w:rsid w:val="00EC7AF6"/>
    <w:rsid w:val="00ED0DC5"/>
    <w:rsid w:val="00EE4391"/>
    <w:rsid w:val="00EE6472"/>
    <w:rsid w:val="00F0371C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946D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F5E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5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E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946D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F5E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5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E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OIB_1">  REPUBLIKA HRVATSKA MINISTARSTVO FINANCIJA, POREZNA UPRAVA, PODRUČNI URED KRAPINA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</izvorni_sadrzaj>
    <derivirana_varijabla naziv="DomainObject.Predmet.StrankaWithAdressOIB_1">REPUBLIKA HRVATSKA MINISTARSTVO FINANCIJA, POREZNA UPRAVA, PODRUČNI URED KRAPINA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</izvorni_sadrzaj>
    <derivirana_varijabla naziv="DomainObject.Predmet.StrankaNazivFormatedOIB_1">REPUBLIKA HRVATSKA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</item>
    </izvorni_sadrzaj>
    <derivirana_varijabla naziv="DomainObject.Predmet.StrankaListNazivFormatedOIB_1">
      <item>REPUBLIKA HRVATSKA MINISTARSTVO FINANCIJA, POREZNA UPRAVA, PODRUČNI URED KRAPINA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Maksimirska c. 18,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Maksimirska c. 18,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Maksimirska c. 18,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Maksimirska c. 18,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</izvorni_sadrzaj>
    <derivirana_varijabla naziv="DomainObject.Predmet.StrankaIDrugiAdressOIB_1">REPUBLIKA HRVATSKA MINISTARSTVO FINANCIJA, POREZNA UPRAVA, PODRUČNI URED KRAPINA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Maksimirska c. 18,10000 Zagreb</item>
      <item>OD Hačić, Kallay &amp; Partneri d.o.o., Ilica 1/A,10000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Maksimirska c. 18,10000 Zagreb</item>
      <item>OD Hačić, Kallay &amp; Partneri d.o.o.,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izvorni_sadrzaj>
    <derivirana_varijabla naziv="DomainObject.Predmet.SudioniciListNazivOIB_1"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C46B5-C0F5-476E-804F-23F74F059E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1167</properties:Words>
  <properties:Characters>6396</properties:Characters>
  <properties:Lines>163</properties:Lines>
  <properties:Paragraphs>58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2016-01-26T09:08:00Z</dcterms:created>
  <dc:creator>BISERKA CALIC</dc:creator>
  <cp:lastModifiedBy>Jadranka Zelić</cp:lastModifiedBy>
  <cp:lastPrinted>2016-01-26T09:55:00Z</cp:lastPrinted>
  <dcterms:modified xmlns:xsi="http://www.w3.org/2001/XMLSchema-instance" xsi:type="dcterms:W3CDTF">2016-01-26T09:57:00Z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