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4d2f" w14:paraId="2a34d2f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45693E">
        <w:rPr>
          <w:rFonts w:hAnsi="Times New Roman" w:ascii="Times New Roman"/>
        </w:rPr>
        <w:t>3410/17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45693E" w:rsidRPr="008137AF">
        <w:rPr>
          <w:rFonts w:hAnsi="Times New Roman" w:ascii="Times New Roman"/>
        </w:rPr>
        <w:t>DIRAŽ DOM j.d.o.o., Zagreb, Ulica Antuna Šoljana 71, OIB 00817578311</w:t>
      </w:r>
      <w:r w:rsidR="00D90FFD" w:rsidRPr="00D90FFD">
        <w:rPr>
          <w:rFonts w:hAnsi="Times New Roman" w:ascii="Times New Roman"/>
        </w:rPr>
        <w:t xml:space="preserve">, dana </w:t>
      </w:r>
      <w:r w:rsidR="0045693E">
        <w:rPr>
          <w:rFonts w:hAnsi="Times New Roman" w:ascii="Times New Roman"/>
        </w:rPr>
        <w:t>24</w:t>
      </w:r>
      <w:r w:rsidR="00A252FA">
        <w:rPr>
          <w:rFonts w:hAnsi="Times New Roman" w:ascii="Times New Roman"/>
        </w:rPr>
        <w:t>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</w:t>
      </w:r>
      <w:r w:rsidR="0045693E">
        <w:rPr>
          <w:rFonts w:hAnsi="Times New Roman" w:ascii="Times New Roman"/>
          <w:b/>
        </w:rPr>
        <w:t>9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DB1209">
        <w:rPr>
          <w:rFonts w:hAnsi="Times New Roman" w:ascii="Times New Roman"/>
          <w:b/>
        </w:rPr>
        <w:t>9</w:t>
      </w:r>
      <w:r w:rsidR="00664B8D">
        <w:rPr>
          <w:rFonts w:hAnsi="Times New Roman" w:ascii="Times New Roman"/>
          <w:b/>
        </w:rPr>
        <w:t>,</w:t>
      </w:r>
      <w:r w:rsidR="00DB2451">
        <w:rPr>
          <w:rFonts w:hAnsi="Times New Roman" w:ascii="Times New Roman"/>
          <w:b/>
        </w:rPr>
        <w:t>1</w:t>
      </w:r>
      <w:r w:rsidR="00664B8D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45693E">
        <w:rPr>
          <w:rFonts w:hAnsi="Times New Roman" w:ascii="Times New Roman"/>
        </w:rPr>
        <w:t xml:space="preserve">Žarko </w:t>
      </w:r>
      <w:proofErr w:type="spellStart"/>
      <w:r w:rsidR="0045693E">
        <w:rPr>
          <w:rFonts w:hAnsi="Times New Roman" w:ascii="Times New Roman"/>
        </w:rPr>
        <w:t>Andačić</w:t>
      </w:r>
      <w:proofErr w:type="spellEnd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45693E">
        <w:rPr>
          <w:rFonts w:hAnsi="Times New Roman" w:ascii="Times New Roman"/>
        </w:rPr>
        <w:t>24</w:t>
      </w:r>
      <w:r w:rsidR="00A252FA">
        <w:rPr>
          <w:rFonts w:hAnsi="Times New Roman" w:ascii="Times New Roman"/>
        </w:rPr>
        <w:t>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93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392B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3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9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3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9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St-3410/2017</izvorni_sadrzaj>
    <derivirana_varijabla naziv="DomainObject.Predmet.OznakaBroj_1">St-3410/2017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DIRAŽ DOM jednostavno društvo s ograničenom odgovornošću za građenje i usluge zastupanog po punomoćniku Žarko Andačić</izvorni_sadrzaj>
    <derivirana_varijabla naziv="DomainObject.Predmet.ProtustrankaFormated_1">  DIRAŽ DOM jednostavno društvo s ograničenom odgovornošću za građenje i usluge zastupanog po punomoćniku Žarko Andačić</derivirana_varijabla>
  </DomainObject.Predmet.ProtustrankaFormated>
  <DomainObject.Predmet.ProtustrankaFormatedOIB>
    <izvorni_sadrzaj>  DIRAŽ DOM jednostavno društvo s ograničenom odgovornošću za građenje i usluge, OIB 00817578311 zastupanog po punomoćniku Žarko Andačić</izvorni_sadrzaj>
    <derivirana_varijabla naziv="DomainObject.Predmet.ProtustrankaFormatedOIB_1">  DIRAŽ DOM jednostavno društvo s ograničenom odgovornošću za građenje i usluge, OIB 00817578311 zastupanog po punomoćniku Žarko Andačić</derivirana_varijabla>
  </DomainObject.Predmet.ProtustrankaFormatedOIB>
  <DomainObject.Predmet.ProtustrankaFormatedWithAdress>
    <izvorni_sadrzaj> DIRAŽ DOM jednostavno društvo s ograničenom odgovornošću za građenje i usluge, Ulica Antuna Šoljana 7, 10000 Zagreb zastupanog po punomoćniku Žarko Andačić</izvorni_sadrzaj>
    <derivirana_varijabla naziv="DomainObject.Predmet.ProtustrankaFormatedWithAdress_1"> DIRAŽ DOM jednostavno društvo s ograničenom odgovornošću za građenje i usluge, Ulica Antuna Šoljana 7, 10000 Zagreb zastupanog po punomoćniku Žarko Andačić</derivirana_varijabla>
  </DomainObject.Predmet.ProtustrankaFormatedWithAdress>
  <DomainObject.Predmet.ProtustrankaFormatedWithAdressOIB>
    <izvorni_sadrzaj> DIRAŽ DOM jednostavno društvo s ograničenom odgovornošću za građenje i usluge, OIB 00817578311, Ulica Antuna Šoljana 7, 10000 Zagreb zastupanog po punomoćniku Žarko Andačić</izvorni_sadrzaj>
    <derivirana_varijabla naziv="DomainObject.Predmet.ProtustrankaFormatedWithAdressOIB_1"> DIRAŽ DOM jednostavno društvo s ograničenom odgovornošću za građenje i usluge, OIB 00817578311, Ulica Antuna Šoljana 7, 10000 Zagreb zastupanog po punomoćniku Žarko Andačić</derivirana_varijabla>
  </DomainObject.Predmet.ProtustrankaFormatedWithAdressOIB>
  <DomainObject.Predmet.ProtustrankaWithAdress>
    <izvorni_sadrzaj>DIRAŽ DOM jednostavno društvo s ograničenom odgovornošću za građenje i usluge Ulica Antuna Šoljana 7, 10000 Zagreb</izvorni_sadrzaj>
    <derivirana_varijabla naziv="DomainObject.Predmet.ProtustrankaWithAdress_1">DIRAŽ DOM jednostavno društvo s ograničenom odgovornošću za građenje i usluge Ulica Antuna Šoljana 7, 10000 Zagreb</derivirana_varijabla>
  </DomainObject.Predmet.ProtustrankaWithAdress>
  <DomainObject.Predmet.ProtustrankaWithAdressOIB>
    <izvorni_sadrzaj>DIRAŽ DOM jednostavno društvo s ograničenom odgovornošću za građenje i usluge, OIB 00817578311, Ulica Antuna Šoljana 7, 10000 Zagreb</izvorni_sadrzaj>
    <derivirana_varijabla naziv="DomainObject.Predmet.ProtustrankaWithAdressOIB_1">DIRAŽ DOM jednostavno društvo s ograničenom odgovornošću za građenje i usluge, OIB 00817578311, Ulica Antuna Šoljana 7, 10000 Zagreb</derivirana_varijabla>
  </DomainObject.Predmet.ProtustrankaWithAdressOIB>
  <DomainObject.Predmet.ProtustrankaNazivFormated>
    <izvorni_sadrzaj>DIRAŽ DOM jednostavno društvo s ograničenom odgovornošću za građenje i usluge</izvorni_sadrzaj>
    <derivirana_varijabla naziv="DomainObject.Predmet.ProtustrankaNazivFormated_1">DIRAŽ DOM jednostavno društvo s ograničenom odgovornošću za građenje i usluge</derivirana_varijabla>
  </DomainObject.Predmet.ProtustrankaNazivFormated>
  <DomainObject.Predmet.ProtustrankaNazivFormatedOIB>
    <izvorni_sadrzaj>DIRAŽ DOM jednostavno društvo s ograničenom odgovornošću za građenje i usluge, OIB 00817578311</izvorni_sadrzaj>
    <derivirana_varijabla naziv="DomainObject.Predmet.ProtustrankaNazivFormatedOIB_1">DIRAŽ DOM jednostavno društvo s ograničenom odgovornošću za građenje i usluge, OIB 00817578311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DIRAŽ DOM jednostavno društvo s ograničenom odgovornošću za građenje i usluge zastupanog po punomoćniku Žarko Andačić</item>
    </izvorni_sadrzaj>
    <derivirana_varijabla naziv="DomainObject.Predmet.ProtuStrankaListFormated_1">
      <item>DIRAŽ DOM jednostavno društvo s ograničenom odgovornošću za građenje i usluge zastupanog po punomoćniku Žarko Andačić</item>
    </derivirana_varijabla>
  </DomainObject.Predmet.ProtuStrankaListFormated>
  <DomainObject.Predmet.ProtuStrankaListFormatedOIB>
    <izvorni_sadrzaj>
      <item>DIRAŽ DOM jednostavno društvo s ograničenom odgovornošću za građenje i usluge, OIB 00817578311 zastupanog po punomoćniku Žarko Andačić</item>
    </izvorni_sadrzaj>
    <derivirana_varijabla naziv="DomainObject.Predmet.ProtuStrankaListFormatedOIB_1">
      <item>DIRAŽ DOM jednostavno društvo s ograničenom odgovornošću za građenje i usluge, OIB 00817578311 zastupanog po punomoćniku Žarko Andačić</item>
    </derivirana_varijabla>
  </DomainObject.Predmet.ProtuStrankaListFormatedOIB>
  <DomainObject.Predmet.ProtuStrankaListFormatedWithAdress>
    <izvorni_sadrzaj>
      <item>DIRAŽ DOM jednostavno društvo s ograničenom odgovornošću za građenje i usluge, Ulica Antuna Šoljana 7, 10000 Zagreb zastupanog po punomoćniku Žarko Andačić</item>
    </izvorni_sadrzaj>
    <derivirana_varijabla naziv="DomainObject.Predmet.ProtuStrankaListFormatedWithAdress_1">
      <item>DIRAŽ DOM jednostavno društvo s ograničenom odgovornošću za građenje i usluge, Ulica Antuna Šoljana 7, 10000 Zagreb zastupanog po punomoćniku Žarko Andačić</item>
    </derivirana_varijabla>
  </DomainObject.Predmet.ProtuStrankaListFormatedWithAdress>
  <DomainObject.Predmet.ProtuStrankaListFormatedWithAdressOIB>
    <izvorni_sadrzaj>
      <item>DIRAŽ DOM jednostavno društvo s ograničenom odgovornošću za građenje i usluge, OIB 00817578311, Ulica Antuna Šoljana 7, 10000 Zagreb zastupanog po punomoćniku Žarko Andačić</item>
    </izvorni_sadrzaj>
    <derivirana_varijabla naziv="DomainObject.Predmet.ProtuStrankaListFormatedWithAdressOIB_1">
      <item>DIRAŽ DOM jednostavno društvo s ograničenom odgovornošću za građenje i usluge, OIB 00817578311, Ulica Antuna Šoljana 7, 10000 Zagreb zastupanog po punomoćniku Žarko Andačić</item>
    </derivirana_varijabla>
  </DomainObject.Predmet.ProtuStrankaListFormatedWithAdressOIB>
  <DomainObject.Predmet.ProtuStrankaListNazivFormated>
    <izvorni_sadrzaj>
      <item>DIRAŽ DOM jednostavno društvo s ograničenom odgovornošću za građenje i usluge</item>
    </izvorni_sadrzaj>
    <derivirana_varijabla naziv="DomainObject.Predmet.ProtuStrankaListNazivFormated_1">
      <item>DIRAŽ DOM jednostavno društvo s ograničenom odgovornošću za građenje i usluge</item>
    </derivirana_varijabla>
  </DomainObject.Predmet.ProtuStrankaListNazivFormated>
  <DomainObject.Predmet.ProtuStrankaListNazivFormatedOIB>
    <izvorni_sadrzaj>
      <item>DIRAŽ DOM jednostavno društvo s ograničenom odgovornošću za građenje i usluge, OIB 00817578311</item>
    </izvorni_sadrzaj>
    <derivirana_varijabla naziv="DomainObject.Predmet.ProtuStrankaListNazivFormatedOIB_1">
      <item>DIRAŽ DOM jednostavno društvo s ograničenom odgovornošću za građenje i usluge, OIB 00817578311</item>
    </derivirana_varijabla>
  </DomainObject.Predmet.ProtuStrankaListNazivFormatedOIB>
  <DomainObject.Predmet.OstaliListFormated>
    <izvorni_sadrzaj>
      <item>Žarko Andačić punomoćnik sudionika u postupku DIRAŽ DOM jednostavno društvo s ograničenom odgovornošću za građenje i usluge</item>
    </izvorni_sadrzaj>
    <derivirana_varijabla naziv="DomainObject.Predmet.OstaliListFormated_1">
      <item>Žarko Andačić punomoćnik sudionika u postupku DIRAŽ DOM jednostavno društvo s ograničenom odgovornošću za građenje i usluge</item>
    </derivirana_varijabla>
  </DomainObject.Predmet.OstaliListFormated>
  <DomainObject.Predmet.OstaliListFormatedOIB>
    <izvorni_sadrzaj>
      <item>Žarko Andačić, OIB 56951456152 punomoćnik sudionika u postupku DIRAŽ DOM jednostavno društvo s ograničenom odgovornošću za građenje i usluge</item>
    </izvorni_sadrzaj>
    <derivirana_varijabla naziv="DomainObject.Predmet.OstaliListFormatedOIB_1">
      <item>Žarko Andačić, OIB 56951456152 punomoćnik sudionika u postupku DIRAŽ DOM jednostavno društvo s ograničenom odgovornošću za građenje i usluge</item>
    </derivirana_varijabla>
  </DomainObject.Predmet.OstaliListFormatedOIB>
  <DomainObject.Predmet.OstaliListFormatedWithAdress>
    <izvorni_sadrzaj>
      <item>Žarko Andačić, Sitnice 9, 10000 Zagreb punomoćnik sudionika u postupku DIRAŽ DOM jednostavno društvo s ograničenom odgovornošću za građenje i usluge</item>
    </izvorni_sadrzaj>
    <derivirana_varijabla naziv="DomainObject.Predmet.OstaliListFormatedWithAdress_1">
      <item>Žarko Andačić, Sitnice 9, 10000 Zagreb punomoćnik sudionika u postupku DIRAŽ DOM jednostavno društvo s ograničenom odgovornošću za građenje i usluge</item>
    </derivirana_varijabla>
  </DomainObject.Predmet.OstaliListFormatedWithAdress>
  <DomainObject.Predmet.OstaliListFormatedWithAdressOIB>
    <izvorni_sadrzaj>
      <item>Žarko Andačić, OIB 56951456152, Sitnice 9, 10000 Zagreb punomoćnik sudionika u postupku DIRAŽ DOM jednostavno društvo s ograničenom odgovornošću za građenje i usluge</item>
    </izvorni_sadrzaj>
    <derivirana_varijabla naziv="DomainObject.Predmet.OstaliListFormatedWithAdressOIB_1">
      <item>Žarko Andačić, OIB 56951456152, Sitnice 9, 10000 Zagreb punomoćnik sudionika u postupku DIRAŽ DOM jednostavno društvo s ograničenom odgovornošću za građenje i usluge</item>
    </derivirana_varijabla>
  </DomainObject.Predmet.OstaliListFormatedWithAdressOIB>
  <DomainObject.Predmet.OstaliListNazivFormated>
    <izvorni_sadrzaj>
      <item>Žarko Andačić</item>
    </izvorni_sadrzaj>
    <derivirana_varijabla naziv="DomainObject.Predmet.OstaliListNazivFormated_1">
      <item>Žarko Andačić</item>
    </derivirana_varijabla>
  </DomainObject.Predmet.OstaliListNazivFormated>
  <DomainObject.Predmet.OstaliListNazivFormatedOIB>
    <izvorni_sadrzaj>
      <item>Žarko Andačić, OIB 56951456152</item>
    </izvorni_sadrzaj>
    <derivirana_varijabla naziv="DomainObject.Predmet.OstaliListNazivFormatedOIB_1">
      <item>Žarko Andačić, OIB 56951456152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DIRAŽ DOM jednostavno društvo s ograničenom odgovornošću za građenje i usluge</izvorni_sadrzaj>
    <derivirana_varijabla naziv="DomainObject.Predmet.ProtustrankaIDrugi_1">DIRAŽ DOM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DIRAŽ DOM jednostavno društvo s ograničenom odgovornošću za građenje i usluge, OIB 00817578311, Ulica Antuna Šoljana 7, 10000 Zagreb</izvorni_sadrzaj>
    <derivirana_varijabla naziv="DomainObject.Predmet.ProtustrankaIDrugiAdressOIB_1">DIRAŽ DOM jednostavno društvo s ograničenom odgovornošću za građenje i usluge, OIB 00817578311, Ulica Antuna Šoljana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DIRAŽ DOM jednostavno društvo s ograničenom odgovornošću za građenje i usluge</item>
      <item>Žarko Andačić</item>
    </izvorni_sadrzaj>
    <derivirana_varijabla naziv="DomainObject.Predmet.SudioniciListNaziv_1">
      <item>FINA Regionalni centar Zagreb</item>
      <item>DIRAŽ DOM jednostavno društvo s ograničenom odgovornošću za građenje i usluge</item>
      <item>Žarko Andačić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DIRAŽ DOM jednostavno društvo s ograničenom odgovornošću za građenje i usluge, OIB 00817578311, Ulica Antuna Šoljana 7,10000 Zagreb</item>
      <item>Žarko Andačić, OIB 56951456152, Sitnice 9,10000 Zagreb</item>
    </izvorni_sadrzaj>
    <derivirana_varijabla naziv="DomainObject.Predmet.SudioniciListAdressOIB_1">
      <item>FINA Regionalni centar Zagreb, OIB 85821130368, Trg svibanjskih žrtava 1995. br. 1,10000 Zagreb</item>
      <item>DIRAŽ DOM jednostavno društvo s ograničenom odgovornošću za građenje i usluge, OIB 00817578311, Ulica Antuna Šoljana 7,10000 Zagreb</item>
      <item>Žarko Andačić, OIB 56951456152, Sitnice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00817578311</item>
      <item>, OIB 56951456152</item>
    </izvorni_sadrzaj>
    <derivirana_varijabla naziv="DomainObject.Predmet.SudioniciListNazivOIB_1">
      <item>, OIB 85821130368</item>
      <item>, OIB 00817578311</item>
      <item>, OIB 56951456152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CA9C1-614C-4F9B-B679-583E80837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179</properties:Words>
  <properties:Characters>870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2018-05-24T06:59:00Z</dcterms:created>
  <dc:creator>stecaj</dc:creator>
  <cp:lastModifiedBy>Gordana Grčić</cp:lastModifiedBy>
  <cp:lastPrinted>2018-05-24T06:59:00Z</cp:lastPrinted>
  <dcterms:modified xmlns:xsi="http://www.w3.org/2001/XMLSchema-instance" xsi:type="dcterms:W3CDTF">2018-05-24T07:08:00Z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(ZAKLJUČAK-FINA-i-ST-3410-17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