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aceb" w14:paraId="5d1ace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St-2</w:t>
      </w:r>
      <w:r w:rsidR="00376B4A">
        <w:t>404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376B4A">
        <w:t xml:space="preserve">m2b </w:t>
      </w:r>
      <w:proofErr w:type="spellStart"/>
      <w:r w:rsidR="00376B4A">
        <w:t>imprimo</w:t>
      </w:r>
      <w:proofErr w:type="spellEnd"/>
      <w:r w:rsidR="00376B4A">
        <w:t xml:space="preserve"> j.</w:t>
      </w:r>
      <w:r>
        <w:t xml:space="preserve">d.o.o. za </w:t>
      </w:r>
      <w:r w:rsidR="00376B4A">
        <w:t xml:space="preserve">posredovanje u trgovini raznovrsnim proizvodima </w:t>
      </w:r>
      <w:r>
        <w:t xml:space="preserve">Zagreb, </w:t>
      </w:r>
      <w:r w:rsidR="00376B4A">
        <w:t>Trg Hrvatskih Pavlina 3, OIB 46626018585, M</w:t>
      </w:r>
      <w:r>
        <w:t>BS 080</w:t>
      </w:r>
      <w:r w:rsidR="00376B4A">
        <w:t>911453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376B4A">
        <w:t xml:space="preserve">m2b </w:t>
      </w:r>
      <w:proofErr w:type="spellStart"/>
      <w:r w:rsidR="00376B4A">
        <w:t>imprimo</w:t>
      </w:r>
      <w:proofErr w:type="spellEnd"/>
      <w:r w:rsidR="00376B4A">
        <w:t xml:space="preserve"> j.d.o.o. za posredovanje u trgovini raznovrsnim proizvodima Zagreb, Trg Hrvatskih Pavlina 3, OIB 46626018585, MBS 080911453</w:t>
      </w:r>
      <w:r>
        <w:t xml:space="preserve"> iznosi </w:t>
      </w:r>
      <w:r w:rsidR="00376B4A">
        <w:t>6.269,13</w:t>
      </w:r>
      <w:r>
        <w:t xml:space="preserve"> 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376B4A">
        <w:t>404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76B4A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040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6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6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St-2404/2016</izvorni_sadrzaj>
    <derivirana_varijabla naziv="DomainObject.Predmet.OznakaBroj_1">St-2404/2016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m2b imprimo j.d.o.o. za posredovanje u trgovini raznovrsnim proizvodima</izvorni_sadrzaj>
    <derivirana_varijabla naziv="DomainObject.Predmet.ProtustrankaFormated_1">  m2b imprimo j.d.o.o. za posredovanje u trgovini raznovrsnim proizvodima</derivirana_varijabla>
  </DomainObject.Predmet.ProtustrankaFormated>
  <DomainObject.Predmet.ProtustrankaFormatedOIB>
    <izvorni_sadrzaj>  m2b imprimo j.d.o.o. za posredovanje u trgovini raznovrsnim proizvodima, OIB 46626018585</izvorni_sadrzaj>
    <derivirana_varijabla naziv="DomainObject.Predmet.ProtustrankaFormatedOIB_1">  m2b imprimo j.d.o.o. za posredovanje u trgovini raznovrsnim proizvodima, OIB 46626018585</derivirana_varijabla>
  </DomainObject.Predmet.ProtustrankaFormatedOIB>
  <DomainObject.Predmet.ProtustrankaFormatedWithAdress>
    <izvorni_sadrzaj> m2b imprimo j.d.o.o. za posredovanje u trgovini raznovrsnim proizvodima, Trg Hrvatskih Pavlina 3, 10000 Zagreb</izvorni_sadrzaj>
    <derivirana_varijabla naziv="DomainObject.Predmet.ProtustrankaFormatedWithAdress_1"> m2b imprimo j.d.o.o. za posredovanje u trgovini raznovrsnim proizvodima, Trg Hrvatskih Pavlina 3, 10000 Zagreb</derivirana_varijabla>
  </DomainObject.Predmet.ProtustrankaFormatedWithAdress>
  <DomainObject.Predmet.ProtustrankaFormatedWithAdressOIB>
    <izvorni_sadrzaj> m2b imprimo j.d.o.o. za posredovanje u trgovini raznovrsnim proizvodima, OIB 46626018585, Trg Hrvatskih Pavlina 3, 10000 Zagreb</izvorni_sadrzaj>
    <derivirana_varijabla naziv="DomainObject.Predmet.ProtustrankaFormatedWithAdressOIB_1"> m2b imprimo j.d.o.o. za posredovanje u trgovini raznovrsnim proizvodima, OIB 46626018585, Trg Hrvatskih Pavlina 3, 10000 Zagreb</derivirana_varijabla>
  </DomainObject.Predmet.ProtustrankaFormatedWithAdressOIB>
  <DomainObject.Predmet.ProtustrankaWithAdress>
    <izvorni_sadrzaj>m2b imprimo j.d.o.o. za posredovanje u trgovini raznovrsnim proizvodima Trg Hrvatskih Pavlina 3, 10000 Zagreb</izvorni_sadrzaj>
    <derivirana_varijabla naziv="DomainObject.Predmet.ProtustrankaWithAdress_1">m2b imprimo j.d.o.o. za posredovanje u trgovini raznovrsnim proizvodima Trg Hrvatskih Pavlina 3, 10000 Zagreb</derivirana_varijabla>
  </DomainObject.Predmet.ProtustrankaWithAdress>
  <DomainObject.Predmet.ProtustrankaWithAdressOIB>
    <izvorni_sadrzaj>m2b imprimo j.d.o.o. za posredovanje u trgovini raznovrsnim proizvodima, OIB 46626018585, Trg Hrvatskih Pavlina 3, 10000 Zagreb</izvorni_sadrzaj>
    <derivirana_varijabla naziv="DomainObject.Predmet.ProtustrankaWithAdressOIB_1">m2b imprimo j.d.o.o. za posredovanje u trgovini raznovrsnim proizvodima, OIB 46626018585, Trg Hrvatskih Pavlina 3, 10000 Zagreb</derivirana_varijabla>
  </DomainObject.Predmet.ProtustrankaWithAdressOIB>
  <DomainObject.Predmet.ProtustrankaNazivFormated>
    <izvorni_sadrzaj>m2b imprimo j.d.o.o. za posredovanje u trgovini raznovrsnim proizvodima</izvorni_sadrzaj>
    <derivirana_varijabla naziv="DomainObject.Predmet.ProtustrankaNazivFormated_1">m2b imprimo j.d.o.o. za posredovanje u trgovini raznovrsnim proizvodima</derivirana_varijabla>
  </DomainObject.Predmet.ProtustrankaNazivFormated>
  <DomainObject.Predmet.ProtustrankaNazivFormatedOIB>
    <izvorni_sadrzaj>m2b imprimo j.d.o.o. za posredovanje u trgovini raznovrsnim proizvodima, OIB 46626018585</izvorni_sadrzaj>
    <derivirana_varijabla naziv="DomainObject.Predmet.ProtustrankaNazivFormatedOIB_1">m2b imprimo j.d.o.o. za posredovanje u trgovini raznovrsnim proizvodima, OIB 46626018585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m2b imprimo j.d.o.o. za posredovanje u trgovini raznovrsnim proizvodima</item>
    </izvorni_sadrzaj>
    <derivirana_varijabla naziv="DomainObject.Predmet.ProtuStrankaListFormated_1">
      <item>m2b imprimo j.d.o.o. za posredovanje u trgovini raznovrsnim proizvodima</item>
    </derivirana_varijabla>
  </DomainObject.Predmet.ProtuStrankaListFormated>
  <DomainObject.Predmet.ProtuStrankaListFormatedOIB>
    <izvorni_sadrzaj>
      <item>m2b imprimo j.d.o.o. za posredovanje u trgovini raznovrsnim proizvodima, OIB 46626018585</item>
    </izvorni_sadrzaj>
    <derivirana_varijabla naziv="DomainObject.Predmet.ProtuStrankaListFormatedOIB_1">
      <item>m2b imprimo j.d.o.o. za posredovanje u trgovini raznovrsnim proizvodima, OIB 46626018585</item>
    </derivirana_varijabla>
  </DomainObject.Predmet.ProtuStrankaListFormatedOIB>
  <DomainObject.Predmet.ProtuStrankaListFormatedWithAdress>
    <izvorni_sadrzaj>
      <item>m2b imprimo j.d.o.o. za posredovanje u trgovini raznovrsnim proizvodima, Trg Hrvatskih Pavlina 3, 10000 Zagreb</item>
    </izvorni_sadrzaj>
    <derivirana_varijabla naziv="DomainObject.Predmet.ProtuStrankaListFormatedWithAdress_1">
      <item>m2b imprimo j.d.o.o. za posredovanje u trgovini raznovrsnim proizvodima, Trg Hrvatskih Pavlina 3, 10000 Zagreb</item>
    </derivirana_varijabla>
  </DomainObject.Predmet.ProtuStrankaListFormatedWithAdress>
  <DomainObject.Predmet.ProtuStrankaListFormatedWithAdressOIB>
    <izvorni_sadrzaj>
      <item>m2b imprimo j.d.o.o. za posredovanje u trgovini raznovrsnim proizvodima, OIB 46626018585, Trg Hrvatskih Pavlina 3, 10000 Zagreb</item>
    </izvorni_sadrzaj>
    <derivirana_varijabla naziv="DomainObject.Predmet.ProtuStrankaListFormatedWithAdressOIB_1">
      <item>m2b imprimo j.d.o.o. za posredovanje u trgovini raznovrsnim proizvodima, OIB 46626018585, Trg Hrvatskih Pavlina 3, 10000 Zagreb</item>
    </derivirana_varijabla>
  </DomainObject.Predmet.ProtuStrankaListFormatedWithAdressOIB>
  <DomainObject.Predmet.ProtuStrankaListNazivFormated>
    <izvorni_sadrzaj>
      <item>m2b imprimo j.d.o.o. za posredovanje u trgovini raznovrsnim proizvodima</item>
    </izvorni_sadrzaj>
    <derivirana_varijabla naziv="DomainObject.Predmet.ProtuStrankaListNazivFormated_1">
      <item>m2b imprimo j.d.o.o. za posredovanje u trgovini raznovrsnim proizvodima</item>
    </derivirana_varijabla>
  </DomainObject.Predmet.ProtuStrankaListNazivFormated>
  <DomainObject.Predmet.ProtuStrankaListNazivFormatedOIB>
    <izvorni_sadrzaj>
      <item>m2b imprimo j.d.o.o. za posredovanje u trgovini raznovrsnim proizvodima, OIB 46626018585</item>
    </izvorni_sadrzaj>
    <derivirana_varijabla naziv="DomainObject.Predmet.ProtuStrankaListNazivFormatedOIB_1">
      <item>m2b imprimo j.d.o.o. za posredovanje u trgovini raznovrsnim proizvodima, OIB 46626018585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m2b imprimo j.d.o.o. za posredovanje u trgovini raznovrsnim proizvodima</izvorni_sadrzaj>
    <derivirana_varijabla naziv="DomainObject.Predmet.ProtustrankaIDrugi_1">m2b imprimo j.d.o.o. za posredovanje u trgovini raznovrsnim proizvodima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m2b imprimo j.d.o.o. za posredovanje u trgovini raznovrsnim proizvodima, OIB 46626018585, Trg Hrvatskih Pavlina 3, 10000 Zagreb</izvorni_sadrzaj>
    <derivirana_varijabla naziv="DomainObject.Predmet.ProtustrankaIDrugiAdressOIB_1">m2b imprimo j.d.o.o. za posredovanje u trgovini raznovrsnim proizvodima, OIB 46626018585, Trg Hrvatskih Pavlina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m2b imprimo j.d.o.o. za posredovanje u trgovini raznovrsnim proizvodima</item>
      <item>FINA Regionalni centar Zagreb</item>
    </izvorni_sadrzaj>
    <derivirana_varijabla naziv="DomainObject.Predmet.SudioniciListNaziv_1">
      <item>m2b imprimo j.d.o.o. za posredovanje u trgovini raznovrsnim proizvodima</item>
      <item>FINA Regionalni centar Zagreb</item>
    </derivirana_varijabla>
  </DomainObject.Predmet.SudioniciListNaziv>
  <DomainObject.Predmet.SudioniciListAdressOIB>
    <izvorni_sadrzaj>
      <item>m2b imprimo j.d.o.o. za posredovanje u trgovini raznovrsnim proizvodima, OIB 46626018585, Trg Hrvatskih Pavlina 3,10000 Zagreb</item>
      <item>FINA Regionalni centar Zagreb, OIB 85821130368, Trg svibanjskih žrtava 1995. br. 1,10000 Zagreb</item>
    </izvorni_sadrzaj>
    <derivirana_varijabla naziv="DomainObject.Predmet.SudioniciListAdressOIB_1">
      <item>m2b imprimo j.d.o.o. za posredovanje u trgovini raznovrsnim proizvodima, OIB 46626018585, Trg Hrvatskih Pavlina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46626018585</item>
      <item>, OIB 85821130368</item>
    </izvorni_sadrzaj>
    <derivirana_varijabla naziv="DomainObject.Predmet.SudioniciListNazivOIB_1">
      <item>, OIB 46626018585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80D69-CBF6-4ADE-8D44-84C083443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1878</properties:Characters>
  <properties:Lines>47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2016-10-31T08:31:00Z</cp:lastPrinted>
  <dcterms:modified xmlns:xsi="http://www.w3.org/2001/XMLSchema-instance" xsi:type="dcterms:W3CDTF">2016-10-31T08:31:00Z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